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DC" w:rsidRDefault="003141DC" w:rsidP="00002CEC">
      <w:bookmarkStart w:id="0" w:name="_GoBack"/>
      <w:bookmarkEnd w:id="0"/>
      <w:r>
        <w:t>Adı Soyadı:.................................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Velinin İmzası:.........................</w:t>
      </w:r>
    </w:p>
    <w:p w:rsidR="003141DC" w:rsidRDefault="003141DC" w:rsidP="00002CEC">
      <w:pPr>
        <w:jc w:val="center"/>
      </w:pPr>
      <w:r w:rsidRPr="005C019F">
        <w:rPr>
          <w:b/>
          <w:sz w:val="28"/>
          <w:szCs w:val="28"/>
        </w:rPr>
        <w:t>KESİR PROBLEMLERİ –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5"/>
        <w:gridCol w:w="4603"/>
      </w:tblGrid>
      <w:tr w:rsidR="003141DC" w:rsidTr="002F58F9">
        <w:tc>
          <w:tcPr>
            <w:tcW w:w="5456" w:type="dxa"/>
          </w:tcPr>
          <w:tbl>
            <w:tblPr>
              <w:tblpPr w:leftFromText="141" w:rightFromText="141" w:vertAnchor="text" w:horzAnchor="margin" w:tblpXSpec="right" w:tblpY="1251"/>
              <w:tblOverlap w:val="never"/>
              <w:tblW w:w="1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6"/>
              <w:gridCol w:w="547"/>
            </w:tblGrid>
            <w:tr w:rsidR="003141DC" w:rsidTr="002F58F9">
              <w:trPr>
                <w:trHeight w:val="356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41DC" w:rsidRPr="00A00E7F" w:rsidRDefault="003141DC" w:rsidP="002F58F9">
                  <w:pPr>
                    <w:rPr>
                      <w:b/>
                    </w:rPr>
                  </w:pPr>
                  <w:r>
                    <w:rPr>
                      <w:noProof/>
                    </w:rPr>
                    <w:pict>
                      <v:line id="Düz Bağlayıcı 10" o:spid="_x0000_s1026" style="position:absolute;z-index:251658240;visibility:visible" from="-232.9pt,-110.1pt" to="-208.9pt,-1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oZ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"/>
                    </w:pict>
                  </w:r>
                  <w:r w:rsidRPr="00A00E7F">
                    <w:rPr>
                      <w:b/>
                    </w:rPr>
                    <w:t>21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41DC" w:rsidRDefault="003141DC" w:rsidP="002F58F9"/>
              </w:tc>
            </w:tr>
            <w:tr w:rsidR="003141DC" w:rsidTr="002F58F9">
              <w:trPr>
                <w:trHeight w:val="356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41DC" w:rsidRDefault="003141DC" w:rsidP="002F58F9"/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41DC" w:rsidRDefault="003141DC" w:rsidP="002F58F9"/>
              </w:tc>
            </w:tr>
          </w:tbl>
          <w:p w:rsidR="003141DC" w:rsidRPr="00A00E7F" w:rsidRDefault="003141DC" w:rsidP="002F58F9">
            <w:pPr>
              <w:rPr>
                <w:b/>
              </w:rPr>
            </w:pPr>
            <w:r>
              <w:rPr>
                <w:noProof/>
              </w:rPr>
              <w:pict>
                <v:line id="Düz Bağlayıcı 9" o:spid="_x0000_s1027" style="position:absolute;z-index:251653120;visibility:visible;mso-position-horizontal-relative:text;mso-position-vertical-relative:text" from="66pt,43.3pt" to="66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9AKA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"/>
              </w:pict>
            </w:r>
            <w:r w:rsidRPr="00A00E7F">
              <w:rPr>
                <w:b/>
              </w:rPr>
              <w:t xml:space="preserve">1. Ezgi 84 tane olan şekerinin </w:t>
            </w:r>
            <w:r w:rsidRPr="00A00E7F">
              <w:rPr>
                <w:b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4" o:title=""/>
                </v:shape>
                <o:OLEObject Type="Embed" ProgID="Equation.3" ShapeID="_x0000_i1025" DrawAspect="Content" ObjectID="_1458757023" r:id="rId5"/>
              </w:object>
            </w:r>
            <w:r w:rsidRPr="00A00E7F">
              <w:rPr>
                <w:b/>
              </w:rPr>
              <w:t xml:space="preserve"> ini kardeşi Berke’ye verdi. Ezgi kardeşine kaç şeker verdi?</w:t>
            </w:r>
          </w:p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>Çözüm:  84     4</w:t>
            </w:r>
          </w:p>
          <w:p w:rsidR="003141DC" w:rsidRDefault="003141DC" w:rsidP="002F58F9">
            <w:r>
              <w:rPr>
                <w:noProof/>
              </w:rPr>
              <w:pict>
                <v:line id="Düz Bağlayıcı 8" o:spid="_x0000_s1028" style="position:absolute;z-index:251655168;visibility:visible" from="36pt,11.7pt" to="60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krJwIAADQ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"/>
              </w:pict>
            </w:r>
            <w:r>
              <w:rPr>
                <w:noProof/>
              </w:rPr>
              <w:pict>
                <v:line id="Düz Bağlayıcı 7" o:spid="_x0000_s1029" style="position:absolute;z-index:251654144;visibility:visible" from="66pt,2.7pt" to="90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"/>
              </w:pict>
            </w:r>
            <w:r>
              <w:t xml:space="preserve">            - 8       2 1 şeker verdi.       </w:t>
            </w:r>
          </w:p>
          <w:p w:rsidR="003141DC" w:rsidRDefault="003141DC" w:rsidP="002F58F9">
            <w:r>
              <w:t xml:space="preserve">              0 4                                                                      </w:t>
            </w:r>
          </w:p>
          <w:p w:rsidR="003141DC" w:rsidRDefault="003141DC" w:rsidP="002F58F9">
            <w:r>
              <w:rPr>
                <w:noProof/>
              </w:rPr>
              <w:pict>
                <v:line id="Düz Bağlayıcı 6" o:spid="_x0000_s1030" style="position:absolute;z-index:251656192;visibility:visible" from="36pt,11.1pt" to="1in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"/>
              </w:pict>
            </w:r>
            <w:r>
              <w:t xml:space="preserve">             -   4                                                   </w:t>
            </w:r>
          </w:p>
          <w:p w:rsidR="003141DC" w:rsidRDefault="003141DC" w:rsidP="002F58F9">
            <w:r>
              <w:t xml:space="preserve">                 0                                                         </w:t>
            </w:r>
            <w:r w:rsidRPr="00A00E7F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458757024" r:id="rId7"/>
              </w:object>
            </w:r>
            <w:r>
              <w:t xml:space="preserve">                                                                                                      </w:t>
            </w:r>
          </w:p>
        </w:tc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>
              <w:rPr>
                <w:noProof/>
              </w:rPr>
              <w:pict>
                <v:line id="Düz Bağlayıcı 5" o:spid="_x0000_s1031" style="position:absolute;flip:x;z-index:251657216;visibility:visible;mso-position-horizontal-relative:text;mso-position-vertical-relative:text" from="63.1pt,41.6pt" to="63.2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"/>
              </w:pict>
            </w:r>
            <w:r w:rsidRPr="00A00E7F">
              <w:rPr>
                <w:b/>
              </w:rPr>
              <w:t xml:space="preserve">7. Büşra  78 tane test sorusunun </w:t>
            </w:r>
            <w:r w:rsidRPr="00A00E7F">
              <w:rPr>
                <w:b/>
                <w:position w:val="-24"/>
              </w:rPr>
              <w:object w:dxaOrig="240" w:dyaOrig="620">
                <v:shape id="_x0000_i1027" type="#_x0000_t75" style="width:12pt;height:30.75pt" o:ole="">
                  <v:imagedata r:id="rId8" o:title=""/>
                </v:shape>
                <o:OLEObject Type="Embed" ProgID="Equation.3" ShapeID="_x0000_i1027" DrawAspect="Content" ObjectID="_1458757025" r:id="rId9"/>
              </w:object>
            </w:r>
            <w:r w:rsidRPr="00A00E7F">
              <w:rPr>
                <w:b/>
              </w:rPr>
              <w:t>ini çözdü. Çözmediği kaç sorusu kalmıştır?</w:t>
            </w:r>
          </w:p>
          <w:p w:rsidR="003141DC" w:rsidRDefault="003141DC" w:rsidP="002F58F9">
            <w:r>
              <w:rPr>
                <w:noProof/>
              </w:rPr>
              <w:pict>
                <v:line id="Düz Bağlayıcı 4" o:spid="_x0000_s1032" style="position:absolute;z-index:251659264;visibility:visible" from="63.1pt,15.1pt" to="87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RH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"/>
              </w:pict>
            </w:r>
            <w:r w:rsidRPr="00A00E7F">
              <w:rPr>
                <w:b/>
              </w:rPr>
              <w:t>Çözüm:</w:t>
            </w:r>
            <w:r>
              <w:t xml:space="preserve">  78     6                                        78</w:t>
            </w:r>
          </w:p>
          <w:p w:rsidR="003141DC" w:rsidRDefault="003141DC" w:rsidP="002F58F9">
            <w:r>
              <w:rPr>
                <w:noProof/>
              </w:rPr>
              <w:pict>
                <v:line id="Düz Bağlayıcı 3" o:spid="_x0000_s1033" style="position:absolute;z-index:251662336;visibility:visible" from="183.1pt,10.3pt" to="219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"/>
              </w:pict>
            </w:r>
            <w:r>
              <w:rPr>
                <w:noProof/>
              </w:rPr>
              <w:pict>
                <v:line id="Düz Bağlayıcı 2" o:spid="_x0000_s1034" style="position:absolute;z-index:251660288;visibility:visible" from="33.1pt,10.3pt" to="57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Jx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"/>
              </w:pict>
            </w:r>
            <w:r>
              <w:t xml:space="preserve">           -  6       1 3  tane çözdü.             -   13 </w:t>
            </w:r>
          </w:p>
          <w:p w:rsidR="003141DC" w:rsidRDefault="003141DC" w:rsidP="002F58F9">
            <w:r>
              <w:t xml:space="preserve">               18                                               65 sorusu</w:t>
            </w:r>
          </w:p>
          <w:p w:rsidR="003141DC" w:rsidRDefault="003141DC" w:rsidP="002F58F9">
            <w:r>
              <w:rPr>
                <w:noProof/>
              </w:rPr>
              <w:pict>
                <v:line id="Düz Bağlayıcı 1" o:spid="_x0000_s1035" style="position:absolute;z-index:251661312;visibility:visible" from="33.1pt,9.7pt" to="69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f4FJwIAADQEAAAOAAAAZHJzL2Uyb0RvYy54bWysU8uO0zAU3SPxD5b3bZKSd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"/>
              </w:pict>
            </w:r>
            <w:r>
              <w:t xml:space="preserve">           -   18                                                    kaldı. </w:t>
            </w:r>
          </w:p>
          <w:p w:rsidR="003141DC" w:rsidRDefault="003141DC" w:rsidP="002F58F9">
            <w:r>
              <w:t xml:space="preserve">                00</w:t>
            </w:r>
          </w:p>
        </w:tc>
      </w:tr>
      <w:tr w:rsidR="003141DC" w:rsidRPr="00A00E7F" w:rsidTr="002F58F9"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2. Zeynep’in 56 cevizi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8" type="#_x0000_t75" style="width:10.5pt;height:30.75pt" o:ole="">
                  <v:imagedata r:id="rId10" o:title=""/>
                </v:shape>
                <o:OLEObject Type="Embed" ProgID="Equation.3" ShapeID="_x0000_i1028" DrawAspect="Content" ObjectID="_1458757026" r:id="rId11"/>
              </w:object>
            </w:r>
            <w:r w:rsidRPr="00A00E7F">
              <w:rPr>
                <w:b/>
              </w:rPr>
              <w:t xml:space="preserve"> ini ağabeyine verdi. Zeynep ağabeyine kaç ceviz vermiştir?</w:t>
            </w: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Default="003141DC" w:rsidP="003C606E">
            <w:pPr>
              <w:tabs>
                <w:tab w:val="left" w:pos="6930"/>
              </w:tabs>
            </w:pPr>
            <w:hyperlink r:id="rId12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</w:tc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8. Sude’nin 45 tane yaprak testi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9" type="#_x0000_t75" style="width:10.5pt;height:30.75pt" o:ole="">
                  <v:imagedata r:id="rId13" o:title=""/>
                </v:shape>
                <o:OLEObject Type="Embed" ProgID="Equation.3" ShapeID="_x0000_i1029" DrawAspect="Content" ObjectID="_1458757027" r:id="rId14"/>
              </w:object>
            </w:r>
            <w:r w:rsidRPr="00A00E7F">
              <w:rPr>
                <w:b/>
              </w:rPr>
              <w:t>ini çözdü. Sude’nin çözmediği kaç yaprak testi kaldı?</w:t>
            </w:r>
          </w:p>
        </w:tc>
      </w:tr>
      <w:tr w:rsidR="003141DC" w:rsidTr="002F58F9"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3. Tarık’ın 91 YTL parası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15" o:title=""/>
                </v:shape>
                <o:OLEObject Type="Embed" ProgID="Equation.3" ShapeID="_x0000_i1030" DrawAspect="Content" ObjectID="_1458757028" r:id="rId16"/>
              </w:object>
            </w:r>
            <w:r w:rsidRPr="00A00E7F">
              <w:rPr>
                <w:b/>
              </w:rPr>
              <w:t>ini kardeşine verdi. Tarık kardeşine kaç YTL vermiştir?</w:t>
            </w:r>
          </w:p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</w:tc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9. Bir kırtasiyeci 48 defterin </w:t>
            </w:r>
            <w:r w:rsidRPr="00A00E7F">
              <w:rPr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8" o:title=""/>
                </v:shape>
                <o:OLEObject Type="Embed" ProgID="Equation.3" ShapeID="_x0000_i1031" DrawAspect="Content" ObjectID="_1458757029" r:id="rId17"/>
              </w:object>
            </w:r>
            <w:r w:rsidRPr="00A00E7F">
              <w:rPr>
                <w:b/>
              </w:rPr>
              <w:t>ini sattı. Kırtasiyecinin satamadığı kaç defteri kalmıştır?</w:t>
            </w:r>
          </w:p>
        </w:tc>
      </w:tr>
      <w:tr w:rsidR="003141DC" w:rsidTr="002F58F9"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4. Oktay’ın 78 sayfa kitabı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2" type="#_x0000_t75" style="width:12pt;height:30.75pt" o:ole="">
                  <v:imagedata r:id="rId18" o:title=""/>
                </v:shape>
                <o:OLEObject Type="Embed" ProgID="Equation.3" ShapeID="_x0000_i1032" DrawAspect="Content" ObjectID="_1458757030" r:id="rId19"/>
              </w:object>
            </w:r>
            <w:r w:rsidRPr="00A00E7F">
              <w:rPr>
                <w:b/>
              </w:rPr>
              <w:t>ini okudu. Oktay kaç sayfa kitap okumuştur?</w:t>
            </w: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Pr="00A00E7F" w:rsidRDefault="003141DC" w:rsidP="002F58F9">
            <w:pPr>
              <w:rPr>
                <w:b/>
              </w:rPr>
            </w:pPr>
          </w:p>
        </w:tc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10. Bir manav </w:t>
            </w:r>
            <w:smartTag w:uri="urn:schemas-microsoft-com:office:smarttags" w:element="metricconverter">
              <w:smartTagPr>
                <w:attr w:name="ProductID" w:val="75 kg"/>
              </w:smartTagPr>
              <w:r w:rsidRPr="00A00E7F">
                <w:rPr>
                  <w:b/>
                </w:rPr>
                <w:t>75 kg</w:t>
              </w:r>
            </w:smartTag>
            <w:r w:rsidRPr="00A00E7F">
              <w:rPr>
                <w:b/>
              </w:rPr>
              <w:t xml:space="preserve"> elmanın </w:t>
            </w:r>
            <w:r w:rsidRPr="00A00E7F">
              <w:rPr>
                <w:b/>
                <w:position w:val="-24"/>
              </w:rPr>
              <w:object w:dxaOrig="220" w:dyaOrig="620">
                <v:shape id="_x0000_i1033" type="#_x0000_t75" style="width:10.5pt;height:30.75pt" o:ole="">
                  <v:imagedata r:id="rId20" o:title=""/>
                </v:shape>
                <o:OLEObject Type="Embed" ProgID="Equation.3" ShapeID="_x0000_i1033" DrawAspect="Content" ObjectID="_1458757031" r:id="rId21"/>
              </w:object>
            </w:r>
            <w:r w:rsidRPr="00A00E7F">
              <w:rPr>
                <w:b/>
              </w:rPr>
              <w:t>ini sattı. Manavın satamadığı kaç kg elma kalmıştır?</w:t>
            </w:r>
          </w:p>
        </w:tc>
      </w:tr>
      <w:tr w:rsidR="003141DC" w:rsidTr="002F58F9"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5. Emre 81 sayfa olan defterinin </w:t>
            </w:r>
            <w:r w:rsidRPr="00A00E7F">
              <w:rPr>
                <w:b/>
                <w:position w:val="-24"/>
              </w:rPr>
              <w:object w:dxaOrig="220" w:dyaOrig="620">
                <v:shape id="_x0000_i1034" type="#_x0000_t75" style="width:10.5pt;height:30.75pt" o:ole="">
                  <v:imagedata r:id="rId22" o:title=""/>
                </v:shape>
                <o:OLEObject Type="Embed" ProgID="Equation.3" ShapeID="_x0000_i1034" DrawAspect="Content" ObjectID="_1458757032" r:id="rId23"/>
              </w:object>
            </w:r>
            <w:r w:rsidRPr="00A00E7F">
              <w:rPr>
                <w:b/>
              </w:rPr>
              <w:t>ini kullandı. Emre kaç sayfa defter kullanmıştır?</w:t>
            </w:r>
          </w:p>
          <w:p w:rsidR="003141DC" w:rsidRPr="00A00E7F" w:rsidRDefault="003141DC" w:rsidP="002F58F9">
            <w:pPr>
              <w:rPr>
                <w:b/>
              </w:rPr>
            </w:pPr>
          </w:p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</w:tc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11. Okulumuz binasında 56 cam vardır. Yaz tatilinde </w:t>
            </w:r>
            <w:r w:rsidRPr="00A00E7F">
              <w:rPr>
                <w:b/>
                <w:position w:val="-24"/>
              </w:rPr>
              <w:object w:dxaOrig="240" w:dyaOrig="620">
                <v:shape id="_x0000_i1035" type="#_x0000_t75" style="width:12pt;height:30.75pt" o:ole="">
                  <v:imagedata r:id="rId24" o:title=""/>
                </v:shape>
                <o:OLEObject Type="Embed" ProgID="Equation.3" ShapeID="_x0000_i1035" DrawAspect="Content" ObjectID="_1458757033" r:id="rId25"/>
              </w:object>
            </w:r>
            <w:r w:rsidRPr="00A00E7F">
              <w:rPr>
                <w:b/>
              </w:rPr>
              <w:t xml:space="preserve"> i kırılmış. Kaç sağlam cam kalmıştır?</w:t>
            </w:r>
          </w:p>
        </w:tc>
      </w:tr>
      <w:tr w:rsidR="003141DC" w:rsidTr="002F58F9">
        <w:tc>
          <w:tcPr>
            <w:tcW w:w="5456" w:type="dxa"/>
          </w:tcPr>
          <w:p w:rsidR="003141DC" w:rsidRPr="00A00E7F" w:rsidRDefault="003141DC" w:rsidP="002F58F9">
            <w:pPr>
              <w:rPr>
                <w:b/>
              </w:rPr>
            </w:pPr>
            <w:r w:rsidRPr="00A00E7F">
              <w:rPr>
                <w:b/>
              </w:rPr>
              <w:t xml:space="preserve">6. Bekir’in  63 tane misketi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458757034" r:id="rId27"/>
              </w:object>
            </w:r>
            <w:r w:rsidRPr="00A00E7F">
              <w:rPr>
                <w:b/>
              </w:rPr>
              <w:t>ini kaybetti. Bekir kaç tane misket kaybetmiştir?</w:t>
            </w:r>
          </w:p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  <w:p w:rsidR="003141DC" w:rsidRDefault="003141DC" w:rsidP="002F58F9"/>
        </w:tc>
        <w:tc>
          <w:tcPr>
            <w:tcW w:w="5456" w:type="dxa"/>
          </w:tcPr>
          <w:p w:rsidR="003141DC" w:rsidRDefault="003141DC" w:rsidP="002F58F9">
            <w:r w:rsidRPr="00A00E7F">
              <w:rPr>
                <w:b/>
              </w:rPr>
              <w:t>12. Göksel  72 poğaçanın</w:t>
            </w:r>
            <w:r>
              <w:t xml:space="preserve"> </w:t>
            </w:r>
            <w:r w:rsidRPr="00A00E7F">
              <w:rPr>
                <w:b/>
                <w:position w:val="-24"/>
              </w:rPr>
              <w:object w:dxaOrig="240" w:dyaOrig="620">
                <v:shape id="_x0000_i1037" type="#_x0000_t75" style="width:12pt;height:30.75pt" o:ole="">
                  <v:imagedata r:id="rId28" o:title=""/>
                </v:shape>
                <o:OLEObject Type="Embed" ProgID="Equation.3" ShapeID="_x0000_i1037" DrawAspect="Content" ObjectID="_1458757035" r:id="rId29"/>
              </w:object>
            </w:r>
            <w:r w:rsidRPr="00A00E7F">
              <w:rPr>
                <w:b/>
              </w:rPr>
              <w:t>ini sattı. Satılmayan kaç poğaçası kalmıştır?</w:t>
            </w:r>
          </w:p>
        </w:tc>
      </w:tr>
    </w:tbl>
    <w:p w:rsidR="003141DC" w:rsidRDefault="003141DC"/>
    <w:sectPr w:rsidR="003141DC" w:rsidSect="00023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EA5"/>
    <w:rsid w:val="00002CEC"/>
    <w:rsid w:val="00023904"/>
    <w:rsid w:val="000D0EA5"/>
    <w:rsid w:val="002F58F9"/>
    <w:rsid w:val="003141DC"/>
    <w:rsid w:val="003C606E"/>
    <w:rsid w:val="005C019F"/>
    <w:rsid w:val="005E1508"/>
    <w:rsid w:val="00641C87"/>
    <w:rsid w:val="00A00E7F"/>
    <w:rsid w:val="00A9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C60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87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hyperlink" Target="http://www.sorubak.com/" TargetMode="External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327</Words>
  <Characters>1867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GALİP</dc:creator>
  <cp:keywords>www.sorubak.com</cp:keywords>
  <dc:description>www.sorubak.com</dc:description>
  <cp:lastModifiedBy>edanur</cp:lastModifiedBy>
  <cp:revision>3</cp:revision>
  <dcterms:created xsi:type="dcterms:W3CDTF">2013-02-03T08:20:00Z</dcterms:created>
  <dcterms:modified xsi:type="dcterms:W3CDTF">2014-04-11T18:30:00Z</dcterms:modified>
  <cp:category>www.sorubak.com</cp:category>
</cp:coreProperties>
</file>