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F0" w:rsidRDefault="004519F0" w:rsidP="00F7386B">
      <w:pPr>
        <w:spacing w:after="0"/>
        <w:ind w:left="-992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tbl>
      <w:tblPr>
        <w:tblpPr w:leftFromText="141" w:rightFromText="141" w:vertAnchor="page" w:horzAnchor="margin" w:tblpY="1149"/>
        <w:tblW w:w="16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418"/>
        <w:gridCol w:w="2268"/>
        <w:gridCol w:w="4394"/>
        <w:gridCol w:w="6439"/>
      </w:tblGrid>
      <w:tr w:rsidR="004519F0" w:rsidRPr="005B4010" w:rsidTr="005B4010">
        <w:trPr>
          <w:trHeight w:val="414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 – Payda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Kesir</w:t>
            </w: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 Okunuşu</w:t>
            </w: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                 Şekil</w:t>
            </w: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                 Sayı Doğrusunda Gösterimi</w:t>
            </w:r>
          </w:p>
        </w:tc>
      </w:tr>
      <w:tr w:rsidR="004519F0" w:rsidRPr="005B4010" w:rsidTr="005B4010">
        <w:trPr>
          <w:trHeight w:val="1162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Pay: 2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Payda: 4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2</w:t>
            </w:r>
          </w:p>
          <w:p w:rsidR="004519F0" w:rsidRPr="005B4010" w:rsidRDefault="004519F0" w:rsidP="005B401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1" o:spid="_x0000_s1026" style="position:absolute;left:0;text-align:left;z-index:251639808;visibility:visible" from="11.8pt,6.65pt" to="47.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" strokeweight="2pt">
                  <v:shadow on="t" color="black" opacity="24903f" origin=",.5" offset="0,.55556mm"/>
                </v:line>
              </w:pict>
            </w:r>
          </w:p>
          <w:p w:rsidR="004519F0" w:rsidRPr="005B4010" w:rsidRDefault="004519F0" w:rsidP="005B4010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>4</w:t>
            </w: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   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2  bölü  4</w:t>
            </w:r>
          </w:p>
        </w:tc>
        <w:tc>
          <w:tcPr>
            <w:tcW w:w="4394" w:type="dxa"/>
          </w:tcPr>
          <w:tbl>
            <w:tblPr>
              <w:tblpPr w:leftFromText="141" w:rightFromText="141" w:vertAnchor="text" w:horzAnchor="page" w:tblpX="1150" w:tblpY="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09"/>
              <w:gridCol w:w="509"/>
              <w:gridCol w:w="509"/>
              <w:gridCol w:w="510"/>
            </w:tblGrid>
            <w:tr w:rsidR="004519F0" w:rsidRPr="005B4010" w:rsidTr="005B4010"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6" o:spid="_x0000_s1027" style="position:absolute;z-index:251643904;visibility:visible;mso-position-horizontal-relative:text;mso-position-vertical-relative:text" from="234.4pt,1.4pt" to="234.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" o:spid="_x0000_s1028" style="position:absolute;z-index:251641856;visibility:visible;mso-position-horizontal-relative:text;mso-position-vertical-relative:text" from="50.5pt,2.6pt" to="50.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1" o:spid="_x0000_s1029" style="position:absolute;z-index:251648000;visibility:visible;mso-position-horizontal-relative:text;mso-position-vertical-relative:text" from="133.15pt,41.4pt" to="148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030" type="#_x0000_t202" style="position:absolute;margin-left:129.25pt;margin-top:22pt;width:25.3pt;height:3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" stroked="f" strokeweight=".5pt">
                  <v:textbox>
                    <w:txbxContent>
                      <w:p w:rsidR="004519F0" w:rsidRDefault="004519F0" w:rsidP="00466678">
                        <w:r>
                          <w:t>2</w:t>
                        </w:r>
                      </w:p>
                      <w:p w:rsidR="004519F0" w:rsidRDefault="004519F0" w:rsidP="00466678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line id="Düz Bağlayıcı 8" o:spid="_x0000_s1031" style="position:absolute;z-index:251644928;visibility:visible;mso-position-horizontal-relative:text;mso-position-vertical-relative:text" from="190.75pt,5.4pt" to="190.7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9" o:spid="_x0000_s1032" style="position:absolute;z-index:251645952;visibility:visible;mso-position-horizontal-relative:text;mso-position-vertical-relative:text" from="143.2pt,3.65pt" to="143.2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5" o:spid="_x0000_s1033" style="position:absolute;z-index:251642880;visibility:visible;mso-position-horizontal-relative:text;mso-position-vertical-relative:text" from="94.65pt,4.5pt" to="94.6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34" type="#_x0000_t32" style="position:absolute;margin-left:22.3pt;margin-top:14.3pt;width:249.05pt;height:0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" strokeweight="2pt">
                  <v:stroke startarrow="open" endarrow="open"/>
                  <v:shadow on="t" color="black" opacity="24903f" origin=",.5" offset="0,.55556mm"/>
                </v:shape>
              </w:pict>
            </w:r>
          </w:p>
          <w:p w:rsidR="004519F0" w:rsidRPr="005B4010" w:rsidRDefault="004519F0" w:rsidP="005B4010">
            <w:pPr>
              <w:tabs>
                <w:tab w:val="left" w:pos="934"/>
              </w:tabs>
              <w:spacing w:after="0" w:line="240" w:lineRule="auto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ab/>
              <w:t xml:space="preserve"> 0                                                     1</w:t>
            </w:r>
          </w:p>
        </w:tc>
      </w:tr>
      <w:tr w:rsidR="004519F0" w:rsidRPr="005B4010" w:rsidTr="005B4010">
        <w:trPr>
          <w:trHeight w:val="1162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Pay:……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Payda:……..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12" o:spid="_x0000_s1035" style="position:absolute;z-index:251649024;visibility:visible;mso-position-horizontal-relative:text;mso-position-vertical-relative:text" from="7.25pt,26pt" to="43.2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3 bölü 7</w:t>
            </w:r>
          </w:p>
        </w:tc>
        <w:tc>
          <w:tcPr>
            <w:tcW w:w="4394" w:type="dxa"/>
          </w:tcPr>
          <w:tbl>
            <w:tblPr>
              <w:tblpPr w:leftFromText="141" w:rightFromText="141" w:vertAnchor="page" w:horzAnchor="margin" w:tblpXSpec="center" w:tblpY="1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A0"/>
            </w:tblPr>
            <w:tblGrid>
              <w:gridCol w:w="509"/>
              <w:gridCol w:w="509"/>
              <w:gridCol w:w="509"/>
              <w:gridCol w:w="510"/>
            </w:tblGrid>
            <w:tr w:rsidR="004519F0" w:rsidRPr="005B4010" w:rsidTr="005B4010"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9F0" w:rsidRPr="005B4010" w:rsidRDefault="004519F0" w:rsidP="005B4010">
                  <w:pPr>
                    <w:spacing w:after="0" w:line="240" w:lineRule="auto"/>
                    <w:ind w:right="-992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15" o:spid="_x0000_s1036" style="position:absolute;z-index:251652096;visibility:visible;mso-position-horizontal-relative:text;mso-position-vertical-relative:text" from="238.5pt,14.25pt" to="238.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4" o:spid="_x0000_s1037" style="position:absolute;z-index:251651072;visibility:visible;mso-position-horizontal-relative:text;mso-position-vertical-relative:text" from="47.85pt,14.25pt" to="47.8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shape id="Düz Ok Bağlayıcısı 13" o:spid="_x0000_s1038" type="#_x0000_t32" style="position:absolute;margin-left:27.35pt;margin-top:26.05pt;width:249.05pt;height:0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" strokecolor="windowText" strokeweight="2pt">
                  <v:stroke startarrow="open" endarrow="open"/>
                  <v:shadow on="t" color="black" opacity="24903f" origin=",.5" offset="0,.55556mm"/>
                </v:shape>
              </w:pict>
            </w:r>
          </w:p>
          <w:p w:rsidR="004519F0" w:rsidRPr="005B4010" w:rsidRDefault="004519F0" w:rsidP="005B4010">
            <w:pPr>
              <w:tabs>
                <w:tab w:val="left" w:pos="1012"/>
              </w:tabs>
              <w:spacing w:after="0" w:line="240" w:lineRule="auto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ab/>
            </w:r>
          </w:p>
          <w:p w:rsidR="004519F0" w:rsidRPr="005B4010" w:rsidRDefault="004519F0" w:rsidP="005B4010">
            <w:pPr>
              <w:tabs>
                <w:tab w:val="left" w:pos="1012"/>
              </w:tabs>
              <w:spacing w:after="0" w:line="240" w:lineRule="auto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      0                                                        1</w:t>
            </w:r>
          </w:p>
        </w:tc>
      </w:tr>
      <w:tr w:rsidR="004519F0" w:rsidRPr="005B4010" w:rsidTr="005B4010">
        <w:trPr>
          <w:trHeight w:val="1162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Pay:….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Payda:…..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16" o:spid="_x0000_s1039" style="position:absolute;z-index:251653120;visibility:visible;mso-position-horizontal-relative:text;mso-position-vertical-relative:text" from="11.45pt,24.1pt" to="47.4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……………………</w:t>
            </w: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72.15pt;margin-top:3.15pt;width:57.95pt;height:52.55pt;z-index:251654144;mso-position-horizontal-relative:text;mso-position-vertical-relative:text">
                  <v:imagedata r:id="rId4" o:title=""/>
                </v:shape>
                <o:OLEObject Type="Embed" ProgID="PBrush" ShapeID="_x0000_s1040" DrawAspect="Content" ObjectID="_1460709408" r:id="rId5"/>
              </w:pict>
            </w: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17" o:spid="_x0000_s1041" style="position:absolute;z-index:251657216;visibility:visible;mso-position-horizontal-relative:text;mso-position-vertical-relative:text" from="239.45pt,13.4pt" to="239.4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7" o:spid="_x0000_s1042" style="position:absolute;z-index:251656192;visibility:visible;mso-position-horizontal-relative:text;mso-position-vertical-relative:text" from="48.15pt,14.3pt" to="48.1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</w:p>
          <w:p w:rsidR="004519F0" w:rsidRPr="005B4010" w:rsidRDefault="004519F0" w:rsidP="005B4010">
            <w:pPr>
              <w:tabs>
                <w:tab w:val="left" w:pos="798"/>
                <w:tab w:val="center" w:pos="311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Düz Ok Bağlayıcısı 4" o:spid="_x0000_s1043" type="#_x0000_t32" style="position:absolute;margin-left:24.4pt;margin-top:6.5pt;width:249.0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" strokecolor="windowText" strokeweight="2pt">
                  <v:stroke startarrow="open" endarrow="open"/>
                  <v:shadow on="t" color="black" opacity="24903f" origin=",.5" offset="0,.55556mm"/>
                </v:shape>
              </w:pict>
            </w:r>
          </w:p>
          <w:p w:rsidR="004519F0" w:rsidRPr="005B4010" w:rsidRDefault="004519F0" w:rsidP="005B4010">
            <w:pPr>
              <w:tabs>
                <w:tab w:val="left" w:pos="798"/>
                <w:tab w:val="center" w:pos="3111"/>
              </w:tabs>
              <w:spacing w:after="0" w:line="240" w:lineRule="auto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      0                                                        1</w:t>
            </w:r>
            <w:r w:rsidRPr="005B4010">
              <w:rPr>
                <w:rFonts w:ascii="Comic Sans MS" w:hAnsi="Comic Sans MS"/>
              </w:rPr>
              <w:tab/>
            </w:r>
            <w:r w:rsidRPr="005B4010">
              <w:rPr>
                <w:rFonts w:ascii="Comic Sans MS" w:hAnsi="Comic Sans MS"/>
              </w:rPr>
              <w:tab/>
            </w:r>
          </w:p>
        </w:tc>
      </w:tr>
      <w:tr w:rsidR="004519F0" w:rsidRPr="005B4010" w:rsidTr="005B4010">
        <w:trPr>
          <w:trHeight w:val="1162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Pay: 1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Payda: 6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</w:tr>
      <w:tr w:rsidR="004519F0" w:rsidRPr="005B4010" w:rsidTr="005B4010">
        <w:trPr>
          <w:trHeight w:val="1162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Pay: …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Payda: ……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  5’de 3</w:t>
            </w: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</w:tr>
      <w:tr w:rsidR="004519F0" w:rsidRPr="005B4010" w:rsidTr="005B4010">
        <w:trPr>
          <w:trHeight w:val="1081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Pay: …..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Payda: ……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18" o:spid="_x0000_s1044" style="position:absolute;z-index:251658240;visibility:visible;mso-position-horizontal-relative:text;mso-position-vertical-relative:text" from="6.9pt,22.75pt" to="42.9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" strokecolor="windowText" strokeweight="2pt">
                  <v:shadow on="t" color="black" opacity="24903f" origin=",.5" offset="0,.55556mm"/>
                </v:line>
              </w:pict>
            </w:r>
            <w:r w:rsidRPr="005B4010">
              <w:rPr>
                <w:rFonts w:ascii="Comic Sans MS" w:hAnsi="Comic Sans MS"/>
              </w:rPr>
              <w:t xml:space="preserve">      3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 8</w:t>
            </w: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</w:tr>
      <w:tr w:rsidR="004519F0" w:rsidRPr="005B4010" w:rsidTr="005B4010">
        <w:trPr>
          <w:trHeight w:val="1162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Pay: ……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Payda: ….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8" o:spid="_x0000_s1045" type="#_x0000_t5" style="position:absolute;margin-left:63pt;margin-top:53.05pt;width:75.85pt;height:61.2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" strokeweight="2pt"/>
              </w:pict>
            </w:r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Düz Ok Bağlayıcısı 19" o:spid="_x0000_s1046" type="#_x0000_t32" style="position:absolute;margin-left:28.1pt;margin-top:24.8pt;width:212.1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" strokecolor="windowText" strokeweight="2pt">
                  <v:stroke startarrow="open" endarrow="open"/>
                  <v:shadow on="t" color="black" opacity="24903f" origin=",.5" offset="0,.55556mm"/>
                </v:shape>
              </w:pict>
            </w:r>
            <w:r>
              <w:rPr>
                <w:noProof/>
                <w:lang w:eastAsia="tr-TR"/>
              </w:rPr>
              <w:pict>
                <v:line id="Düz Bağlayıcı 36" o:spid="_x0000_s1047" style="position:absolute;z-index:251670528;visibility:visible;mso-position-horizontal-relative:text;mso-position-vertical-relative:text" from="214.65pt,15.75pt" to="214.6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5" o:spid="_x0000_s1048" style="position:absolute;z-index:251669504;visibility:visible;mso-position-horizontal-relative:text;mso-position-vertical-relative:text" from="198.1pt,15.7pt" to="198.1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3" o:spid="_x0000_s1049" style="position:absolute;z-index:251667456;visibility:visible;mso-position-horizontal-relative:text;mso-position-vertical-relative:text" from="182.25pt,15.7pt" to="182.2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4" o:spid="_x0000_s1050" style="position:absolute;z-index:251668480;visibility:visible;mso-position-horizontal-relative:text;mso-position-vertical-relative:text" from="166.15pt,17pt" to="166.1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25" o:spid="_x0000_s1051" style="position:absolute;z-index:251661312;visibility:visible;mso-position-horizontal-relative:text;mso-position-vertical-relative:text" from="150.7pt,17pt" to="150.7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2" o:spid="_x0000_s1052" style="position:absolute;z-index:251666432;visibility:visible;mso-position-horizontal-relative:text;mso-position-vertical-relative:text" from="134.7pt,16.65pt" to="134.7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0" o:spid="_x0000_s1053" style="position:absolute;z-index:251664384;visibility:visible;mso-position-horizontal-relative:text;mso-position-vertical-relative:text" from="101.85pt,16.3pt" to="101.8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1" o:spid="_x0000_s1054" style="position:absolute;z-index:251665408;visibility:visible;mso-position-horizontal-relative:text;mso-position-vertical-relative:text" from="117.9pt,16.35pt" to="117.9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29" o:spid="_x0000_s1055" style="position:absolute;z-index:251663360;visibility:visible;mso-position-horizontal-relative:text;mso-position-vertical-relative:text" from="85.1pt,16.25pt" to="85.1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27" o:spid="_x0000_s1056" style="position:absolute;z-index:251662336;visibility:visible;mso-position-horizontal-relative:text;mso-position-vertical-relative:text" from="67.2pt,15.35pt" to="67.2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20" o:spid="_x0000_s1057" style="position:absolute;z-index:251660288;visibility:visible;mso-position-horizontal-relative:text;mso-position-vertical-relative:text" from="48.4pt,15.75pt" to="48.4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</w:p>
          <w:p w:rsidR="004519F0" w:rsidRPr="005B4010" w:rsidRDefault="004519F0" w:rsidP="005B4010">
            <w:pPr>
              <w:spacing w:after="0" w:line="240" w:lineRule="auto"/>
              <w:ind w:firstLine="708"/>
              <w:rPr>
                <w:rFonts w:ascii="Comic Sans MS" w:hAnsi="Comic Sans MS"/>
              </w:rPr>
            </w:pPr>
          </w:p>
          <w:p w:rsidR="004519F0" w:rsidRPr="005B4010" w:rsidRDefault="004519F0" w:rsidP="005B4010">
            <w:pPr>
              <w:spacing w:after="0" w:line="240" w:lineRule="auto"/>
              <w:ind w:firstLine="708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line id="Düz Bağlayıcı 37" o:spid="_x0000_s1058" style="position:absolute;left:0;text-align:left;z-index:251671552;visibility:visible" from="141.5pt,11.65pt" to="162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5B4010">
              <w:rPr>
                <w:rFonts w:ascii="Comic Sans MS" w:hAnsi="Comic Sans MS"/>
              </w:rPr>
              <w:t xml:space="preserve">   0                                                 1</w:t>
            </w:r>
          </w:p>
        </w:tc>
      </w:tr>
      <w:tr w:rsidR="004519F0" w:rsidRPr="005B4010" w:rsidTr="005B4010">
        <w:trPr>
          <w:trHeight w:val="1249"/>
        </w:trPr>
        <w:tc>
          <w:tcPr>
            <w:tcW w:w="1951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   Pay: ….</w:t>
            </w:r>
          </w:p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 w:rsidRPr="005B4010">
              <w:rPr>
                <w:rFonts w:ascii="Comic Sans MS" w:hAnsi="Comic Sans MS"/>
              </w:rPr>
              <w:t xml:space="preserve">  Payda: ……</w:t>
            </w:r>
          </w:p>
        </w:tc>
        <w:tc>
          <w:tcPr>
            <w:tcW w:w="141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2268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</w:p>
        </w:tc>
        <w:tc>
          <w:tcPr>
            <w:tcW w:w="4394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İkizkenar Üçgen 40" o:spid="_x0000_s1059" type="#_x0000_t5" style="position:absolute;margin-left:101.1pt;margin-top:36.5pt;width:23.35pt;height:19.4pt;flip:x y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" fillcolor="#7f7f7f" strokeweight="2pt"/>
              </w:pict>
            </w:r>
            <w:r>
              <w:rPr>
                <w:noProof/>
                <w:lang w:eastAsia="tr-TR"/>
              </w:rPr>
              <w:pict>
                <v:shape id="İkizkenar Üçgen 41" o:spid="_x0000_s1060" type="#_x0000_t5" style="position:absolute;margin-left:89.5pt;margin-top:15.15pt;width:23.35pt;height:19.4pt;flip:x y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" fillcolor="#7f7f7f" strokeweight="2pt"/>
              </w:pict>
            </w:r>
            <w:r>
              <w:rPr>
                <w:noProof/>
                <w:lang w:eastAsia="tr-TR"/>
              </w:rPr>
              <w:pict>
                <v:shape id="İkizkenar Üçgen 39" o:spid="_x0000_s1061" type="#_x0000_t5" style="position:absolute;margin-left:77.5pt;margin-top:36.25pt;width:23.35pt;height:19.45pt;flip:x y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" fillcolor="#7f7f7f" strokeweight="2pt"/>
              </w:pict>
            </w:r>
            <w:r w:rsidRPr="005B4010">
              <w:rPr>
                <w:rFonts w:ascii="Comic Sans MS" w:hAnsi="Comic Sans MS"/>
              </w:rPr>
              <w:t xml:space="preserve">           </w:t>
            </w:r>
            <w:bookmarkStart w:id="0" w:name="_GoBack"/>
            <w:bookmarkEnd w:id="0"/>
          </w:p>
        </w:tc>
        <w:tc>
          <w:tcPr>
            <w:tcW w:w="6439" w:type="dxa"/>
          </w:tcPr>
          <w:p w:rsidR="004519F0" w:rsidRPr="005B4010" w:rsidRDefault="004519F0" w:rsidP="005B4010">
            <w:pPr>
              <w:spacing w:after="0" w:line="240" w:lineRule="auto"/>
              <w:ind w:right="-992"/>
              <w:rPr>
                <w:rFonts w:ascii="Comic Sans MS" w:hAnsi="Comic Sans MS"/>
              </w:rPr>
            </w:pPr>
            <w:hyperlink r:id="rId6" w:history="1">
              <w:r>
                <w:rPr>
                  <w:rStyle w:val="Hyperlink"/>
                </w:rPr>
                <w:t>www.sorubak.com</w:t>
              </w:r>
            </w:hyperlink>
          </w:p>
        </w:tc>
      </w:tr>
    </w:tbl>
    <w:p w:rsidR="004519F0" w:rsidRPr="00F7386B" w:rsidRDefault="004519F0" w:rsidP="00F7386B">
      <w:pPr>
        <w:spacing w:after="0"/>
        <w:ind w:left="-992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KESİR ÇALIŞMA KAĞIDI</w:t>
      </w:r>
    </w:p>
    <w:sectPr w:rsidR="004519F0" w:rsidRPr="00F7386B" w:rsidSect="00EC3260">
      <w:pgSz w:w="16838" w:h="11906" w:orient="landscape"/>
      <w:pgMar w:top="284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86B"/>
    <w:rsid w:val="000711AC"/>
    <w:rsid w:val="000A5A0B"/>
    <w:rsid w:val="001230A1"/>
    <w:rsid w:val="001525C7"/>
    <w:rsid w:val="001A1D92"/>
    <w:rsid w:val="001D589E"/>
    <w:rsid w:val="002D5037"/>
    <w:rsid w:val="0030516C"/>
    <w:rsid w:val="00341D9A"/>
    <w:rsid w:val="004519F0"/>
    <w:rsid w:val="00466678"/>
    <w:rsid w:val="00475EAE"/>
    <w:rsid w:val="004A5B13"/>
    <w:rsid w:val="004B4202"/>
    <w:rsid w:val="004F1634"/>
    <w:rsid w:val="005308B1"/>
    <w:rsid w:val="00540F63"/>
    <w:rsid w:val="005B4010"/>
    <w:rsid w:val="005E36FC"/>
    <w:rsid w:val="006172F0"/>
    <w:rsid w:val="007523E3"/>
    <w:rsid w:val="007F6F1B"/>
    <w:rsid w:val="00802381"/>
    <w:rsid w:val="00817F50"/>
    <w:rsid w:val="00907D22"/>
    <w:rsid w:val="009D498C"/>
    <w:rsid w:val="00A47EFB"/>
    <w:rsid w:val="00B40B8B"/>
    <w:rsid w:val="00B44B93"/>
    <w:rsid w:val="00D26573"/>
    <w:rsid w:val="00D43D58"/>
    <w:rsid w:val="00D95848"/>
    <w:rsid w:val="00DE0E09"/>
    <w:rsid w:val="00E51B00"/>
    <w:rsid w:val="00EC3260"/>
    <w:rsid w:val="00F73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40F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44B9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149</Words>
  <Characters>854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40</cp:revision>
  <dcterms:created xsi:type="dcterms:W3CDTF">2013-04-03T08:58:00Z</dcterms:created>
  <dcterms:modified xsi:type="dcterms:W3CDTF">2014-05-04T08:50:00Z</dcterms:modified>
  <cp:category>www.sorubak.com</cp:category>
</cp:coreProperties>
</file>