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6F5" w:rsidRDefault="007036F5" w:rsidP="001D610E">
      <w:pPr>
        <w:jc w:val="center"/>
        <w:rPr>
          <w:b/>
          <w:sz w:val="36"/>
          <w:szCs w:val="36"/>
        </w:rPr>
      </w:pPr>
    </w:p>
    <w:p w:rsidR="007036F5" w:rsidRDefault="007036F5" w:rsidP="001D610E">
      <w:pPr>
        <w:jc w:val="center"/>
        <w:rPr>
          <w:b/>
          <w:sz w:val="36"/>
          <w:szCs w:val="36"/>
        </w:rPr>
      </w:pPr>
      <w:r w:rsidRPr="001D610E">
        <w:rPr>
          <w:b/>
          <w:sz w:val="36"/>
          <w:szCs w:val="36"/>
        </w:rPr>
        <w:t xml:space="preserve">IŞIĞIN </w:t>
      </w:r>
      <w:r>
        <w:rPr>
          <w:b/>
          <w:sz w:val="36"/>
          <w:szCs w:val="36"/>
        </w:rPr>
        <w:t xml:space="preserve">CANLILARA </w:t>
      </w:r>
      <w:r w:rsidRPr="001D610E">
        <w:rPr>
          <w:b/>
          <w:sz w:val="36"/>
          <w:szCs w:val="36"/>
        </w:rPr>
        <w:t xml:space="preserve">  ETKİSİ</w:t>
      </w:r>
    </w:p>
    <w:p w:rsidR="007036F5" w:rsidRPr="001D610E" w:rsidRDefault="007036F5" w:rsidP="001D610E">
      <w:pPr>
        <w:rPr>
          <w:sz w:val="36"/>
          <w:szCs w:val="3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fotosentez poster" href="https://botelikizlar.files.wordpress.com/2012/12/fotosentez-poster.j" style="position:absolute;margin-left:151.05pt;margin-top:6.75pt;width:277.25pt;height:257.75pt;z-index:251658240;visibility:visible" o:button="t">
            <v:fill o:detectmouseclick="t"/>
            <v:imagedata r:id="rId4" o:title=""/>
          </v:shape>
        </w:pict>
      </w:r>
      <w:r>
        <w:rPr>
          <w:noProof/>
          <w:lang w:eastAsia="tr-TR"/>
        </w:rPr>
        <w:pict>
          <v:shape id="Resim 19" o:spid="_x0000_s1027" type="#_x0000_t75" alt="https://encrypted-tbn3.gstatic.com/images?q=tbn:ANd9GcSrZnrvo5vYEdS_czYLjMchDWhdbEzAFi4-vGoCb_rKBnCEMTVIyCU88w" href="http://www.google.com.tr/url?url=http://www.musmedia.com/gunes-gitti-d-vitamini-bitti-mi/&amp;rct=j&amp;frm=1&amp;q=&amp;esrc=s&amp;sa=U&amp;ei=z3mMVIe0E-iP7AbTt4H4AQ&amp;ved=0CCwQ9QEwDA&amp;usg=AFQjCNFETRPuh-bSgdtDDqPkW6kHgv4A" style="position:absolute;margin-left:-16pt;margin-top:21pt;width:144.3pt;height:196.45pt;z-index:251659264;visibility:visible" o:button="t">
            <v:fill o:detectmouseclick="t"/>
            <v:imagedata r:id="rId5" o:title=""/>
          </v:shape>
        </w:pict>
      </w:r>
    </w:p>
    <w:p w:rsidR="007036F5" w:rsidRPr="001D610E" w:rsidRDefault="007036F5" w:rsidP="001D610E">
      <w:pPr>
        <w:rPr>
          <w:sz w:val="36"/>
          <w:szCs w:val="36"/>
        </w:rPr>
      </w:pPr>
    </w:p>
    <w:p w:rsidR="007036F5" w:rsidRPr="001D610E" w:rsidRDefault="007036F5" w:rsidP="001D610E">
      <w:pPr>
        <w:rPr>
          <w:sz w:val="36"/>
          <w:szCs w:val="36"/>
        </w:rPr>
      </w:pPr>
    </w:p>
    <w:p w:rsidR="007036F5" w:rsidRPr="001D610E" w:rsidRDefault="007036F5" w:rsidP="001D610E">
      <w:pPr>
        <w:rPr>
          <w:sz w:val="36"/>
          <w:szCs w:val="36"/>
        </w:rPr>
      </w:pPr>
    </w:p>
    <w:p w:rsidR="007036F5" w:rsidRPr="001D610E" w:rsidRDefault="007036F5" w:rsidP="001D610E">
      <w:pPr>
        <w:rPr>
          <w:sz w:val="36"/>
          <w:szCs w:val="36"/>
        </w:rPr>
      </w:pPr>
    </w:p>
    <w:p w:rsidR="007036F5" w:rsidRPr="001D610E" w:rsidRDefault="007036F5" w:rsidP="001D610E">
      <w:pPr>
        <w:rPr>
          <w:sz w:val="36"/>
          <w:szCs w:val="36"/>
        </w:rPr>
      </w:pPr>
    </w:p>
    <w:p w:rsidR="007036F5" w:rsidRPr="001D610E" w:rsidRDefault="007036F5" w:rsidP="001D610E">
      <w:pPr>
        <w:rPr>
          <w:sz w:val="36"/>
          <w:szCs w:val="36"/>
        </w:rPr>
      </w:pPr>
    </w:p>
    <w:p w:rsidR="007036F5" w:rsidRPr="001D610E" w:rsidRDefault="007036F5" w:rsidP="001D610E">
      <w:pPr>
        <w:rPr>
          <w:sz w:val="36"/>
          <w:szCs w:val="36"/>
        </w:rPr>
      </w:pPr>
    </w:p>
    <w:p w:rsidR="007036F5" w:rsidRDefault="007036F5" w:rsidP="001D610E">
      <w:pPr>
        <w:rPr>
          <w:sz w:val="36"/>
          <w:szCs w:val="36"/>
        </w:rPr>
      </w:pPr>
      <w:r>
        <w:rPr>
          <w:sz w:val="36"/>
          <w:szCs w:val="36"/>
        </w:rPr>
        <w:t>Boşluklara kullanılacak kelimeler.(    rengini,  yeme , sağlıklı , Raşitizm  , kemiklerde eğrilik, fotosentez)</w:t>
      </w:r>
    </w:p>
    <w:p w:rsidR="007036F5" w:rsidRDefault="007036F5" w:rsidP="001D610E">
      <w:pPr>
        <w:rPr>
          <w:sz w:val="36"/>
          <w:szCs w:val="36"/>
        </w:rPr>
      </w:pPr>
      <w:r>
        <w:rPr>
          <w:sz w:val="36"/>
          <w:szCs w:val="36"/>
        </w:rPr>
        <w:t>Güneş ışığı sayesinde  meyveler ve sebzelerin  ………………….değiştirir.</w:t>
      </w:r>
    </w:p>
    <w:p w:rsidR="007036F5" w:rsidRDefault="007036F5" w:rsidP="001D610E">
      <w:pPr>
        <w:rPr>
          <w:sz w:val="36"/>
          <w:szCs w:val="36"/>
        </w:rPr>
      </w:pPr>
      <w:r>
        <w:rPr>
          <w:sz w:val="36"/>
          <w:szCs w:val="36"/>
        </w:rPr>
        <w:t>Rengi değişen meyve ve sebzeler   ………………….kıvamına gelir.</w:t>
      </w:r>
    </w:p>
    <w:p w:rsidR="007036F5" w:rsidRDefault="007036F5" w:rsidP="001D610E">
      <w:pPr>
        <w:rPr>
          <w:sz w:val="36"/>
          <w:szCs w:val="36"/>
        </w:rPr>
      </w:pPr>
      <w:r>
        <w:rPr>
          <w:sz w:val="36"/>
          <w:szCs w:val="36"/>
        </w:rPr>
        <w:t>Meyve ve sebze tüketen  bir çocuk …………………………..beslenir.</w:t>
      </w:r>
    </w:p>
    <w:p w:rsidR="007036F5" w:rsidRDefault="007036F5" w:rsidP="001D610E">
      <w:pPr>
        <w:rPr>
          <w:sz w:val="36"/>
          <w:szCs w:val="36"/>
        </w:rPr>
      </w:pPr>
      <w:r>
        <w:rPr>
          <w:sz w:val="36"/>
          <w:szCs w:val="36"/>
        </w:rPr>
        <w:t>Güneş ışığının eksikliği ile vücudumuzda ……..  vitamini  eksik olur.</w:t>
      </w:r>
    </w:p>
    <w:p w:rsidR="007036F5" w:rsidRDefault="007036F5" w:rsidP="001D610E">
      <w:pPr>
        <w:rPr>
          <w:sz w:val="36"/>
          <w:szCs w:val="36"/>
        </w:rPr>
      </w:pPr>
      <w:r>
        <w:rPr>
          <w:sz w:val="36"/>
          <w:szCs w:val="36"/>
        </w:rPr>
        <w:t>D  vitamini eksikliği ile………………………………….hastalığına yakalanırız.</w:t>
      </w:r>
    </w:p>
    <w:p w:rsidR="007036F5" w:rsidRDefault="007036F5" w:rsidP="001D610E">
      <w:pPr>
        <w:rPr>
          <w:sz w:val="36"/>
          <w:szCs w:val="36"/>
        </w:rPr>
      </w:pPr>
      <w:r>
        <w:rPr>
          <w:sz w:val="36"/>
          <w:szCs w:val="36"/>
        </w:rPr>
        <w:t xml:space="preserve">D vitamini eksikliği ile ………………………. oluşur. </w:t>
      </w:r>
    </w:p>
    <w:p w:rsidR="007036F5" w:rsidRPr="001D610E" w:rsidRDefault="007036F5" w:rsidP="00CA4046">
      <w:pPr>
        <w:rPr>
          <w:sz w:val="36"/>
          <w:szCs w:val="36"/>
        </w:rPr>
      </w:pPr>
      <w:r>
        <w:rPr>
          <w:sz w:val="36"/>
          <w:szCs w:val="36"/>
        </w:rPr>
        <w:t xml:space="preserve">Bitkiler  güneş ışıkları sayesinde ……………………..yaparlar. </w:t>
      </w:r>
      <w:r>
        <w:rPr>
          <w:rFonts w:ascii="Hand writing Mutlu" w:hAnsi="Hand writing Mutlu" w:cs="FHPZMQ+HelveticaNeue"/>
          <w:i/>
          <w:color w:val="000000"/>
          <w:sz w:val="24"/>
          <w:szCs w:val="24"/>
        </w:rPr>
        <w:t>www.sorubak.com</w:t>
      </w:r>
    </w:p>
    <w:sectPr w:rsidR="007036F5" w:rsidRPr="001D610E" w:rsidSect="00CA4046">
      <w:pgSz w:w="11906" w:h="16838"/>
      <w:pgMar w:top="709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FHPZMQ+HelveticaNeue">
    <w:altName w:val="FHPZMQ+HelveticaNeu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10E"/>
    <w:rsid w:val="00016101"/>
    <w:rsid w:val="001D610E"/>
    <w:rsid w:val="00263BD3"/>
    <w:rsid w:val="005C477C"/>
    <w:rsid w:val="007036F5"/>
    <w:rsid w:val="007901D1"/>
    <w:rsid w:val="007951E0"/>
    <w:rsid w:val="008A2251"/>
    <w:rsid w:val="009A40F7"/>
    <w:rsid w:val="00CA4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0F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D6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61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86</Words>
  <Characters>492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>www.sorubak.com</cp:keywords>
  <dc:description/>
  <cp:lastModifiedBy>edanur</cp:lastModifiedBy>
  <cp:revision>4</cp:revision>
  <dcterms:created xsi:type="dcterms:W3CDTF">2014-12-13T17:28:00Z</dcterms:created>
  <dcterms:modified xsi:type="dcterms:W3CDTF">2014-12-16T17:09:00Z</dcterms:modified>
</cp:coreProperties>
</file>