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3BD" w:rsidRDefault="001173B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796"/>
        <w:gridCol w:w="284"/>
        <w:gridCol w:w="7963"/>
      </w:tblGrid>
      <w:tr w:rsidR="001173BD" w:rsidRPr="00EE1E2B" w:rsidTr="004A7DCF">
        <w:trPr>
          <w:trHeight w:val="8980"/>
        </w:trPr>
        <w:tc>
          <w:tcPr>
            <w:tcW w:w="7796" w:type="dxa"/>
          </w:tcPr>
          <w:p w:rsidR="001173BD" w:rsidRPr="004A7DCF" w:rsidRDefault="001173BD" w:rsidP="004A7DCF">
            <w:pPr>
              <w:spacing w:after="0" w:line="240" w:lineRule="auto"/>
              <w:rPr>
                <w:rFonts w:ascii="Bookman Old Style" w:hAnsi="Bookman Old Style"/>
                <w:sz w:val="32"/>
                <w:szCs w:val="32"/>
              </w:rPr>
            </w:pPr>
          </w:p>
          <w:p w:rsidR="001173BD" w:rsidRPr="004A7DCF" w:rsidRDefault="001173BD" w:rsidP="004A7DCF">
            <w:pPr>
              <w:spacing w:after="0" w:line="240" w:lineRule="auto"/>
              <w:rPr>
                <w:rFonts w:ascii="Bookman Old Style" w:hAnsi="Bookman Old Style"/>
                <w:sz w:val="32"/>
                <w:szCs w:val="32"/>
              </w:rPr>
            </w:pPr>
          </w:p>
          <w:p w:rsidR="001173BD" w:rsidRPr="004A7DCF" w:rsidRDefault="001173BD" w:rsidP="004A7DCF">
            <w:pPr>
              <w:spacing w:after="0" w:line="240" w:lineRule="auto"/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sz w:val="32"/>
                <w:szCs w:val="32"/>
              </w:rPr>
              <w:t xml:space="preserve">2014-2015 </w:t>
            </w:r>
            <w:r w:rsidRPr="004A7DCF">
              <w:rPr>
                <w:rFonts w:ascii="Bookman Old Style" w:hAnsi="Bookman Old Style"/>
                <w:sz w:val="32"/>
                <w:szCs w:val="32"/>
              </w:rPr>
              <w:t xml:space="preserve"> 3A SINIFI İHTİYAÇ LİSTESİ</w:t>
            </w:r>
          </w:p>
          <w:p w:rsidR="001173BD" w:rsidRPr="004A7DCF" w:rsidRDefault="001173BD" w:rsidP="004A7DCF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</w:p>
          <w:p w:rsidR="001173BD" w:rsidRPr="004A7DCF" w:rsidRDefault="001173BD" w:rsidP="004A7DCF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</w:p>
          <w:p w:rsidR="001173BD" w:rsidRPr="004A7DCF" w:rsidRDefault="001173BD" w:rsidP="004A7DCF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4A7DCF">
              <w:rPr>
                <w:rFonts w:ascii="Bookman Old Style" w:hAnsi="Bookman Old Style"/>
                <w:sz w:val="24"/>
                <w:szCs w:val="24"/>
              </w:rPr>
              <w:t>1-Türkçe Defteri(60 Yaprak büyük boy düz çizgili)</w:t>
            </w:r>
          </w:p>
          <w:p w:rsidR="001173BD" w:rsidRPr="00EE1E2B" w:rsidRDefault="001173BD" w:rsidP="004A7DCF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  <w:lang w:val="sv-SE"/>
              </w:rPr>
            </w:pPr>
            <w:r w:rsidRPr="00EE1E2B">
              <w:rPr>
                <w:rFonts w:ascii="Bookman Old Style" w:hAnsi="Bookman Old Style"/>
                <w:sz w:val="24"/>
                <w:szCs w:val="24"/>
                <w:lang w:val="sv-SE"/>
              </w:rPr>
              <w:t>2-Matematik Defteri(60 Yaprak büyük boy kareli)ve</w:t>
            </w:r>
          </w:p>
          <w:p w:rsidR="001173BD" w:rsidRPr="00EE1E2B" w:rsidRDefault="001173BD" w:rsidP="004A7DCF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  <w:lang w:val="sv-SE"/>
              </w:rPr>
            </w:pPr>
            <w:r w:rsidRPr="00EE1E2B">
              <w:rPr>
                <w:rFonts w:ascii="Bookman Old Style" w:hAnsi="Bookman Old Style"/>
                <w:sz w:val="24"/>
                <w:szCs w:val="24"/>
                <w:lang w:val="sv-SE"/>
              </w:rPr>
              <w:t>Matematik Takımı(Cetvel,pergel,gönye)</w:t>
            </w:r>
          </w:p>
          <w:p w:rsidR="001173BD" w:rsidRPr="00EE1E2B" w:rsidRDefault="001173BD" w:rsidP="004A7DCF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  <w:lang w:val="sv-SE"/>
              </w:rPr>
            </w:pPr>
            <w:r w:rsidRPr="00EE1E2B">
              <w:rPr>
                <w:rFonts w:ascii="Bookman Old Style" w:hAnsi="Bookman Old Style"/>
                <w:sz w:val="24"/>
                <w:szCs w:val="24"/>
                <w:lang w:val="sv-SE"/>
              </w:rPr>
              <w:t>3-Resim Defteri(25x35 ebadında)</w:t>
            </w:r>
          </w:p>
          <w:p w:rsidR="001173BD" w:rsidRPr="00EE1E2B" w:rsidRDefault="001173BD" w:rsidP="004A7DCF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  <w:lang w:val="sv-SE"/>
              </w:rPr>
            </w:pPr>
            <w:r w:rsidRPr="00EE1E2B">
              <w:rPr>
                <w:rFonts w:ascii="Bookman Old Style" w:hAnsi="Bookman Old Style"/>
                <w:sz w:val="24"/>
                <w:szCs w:val="24"/>
                <w:lang w:val="sv-SE"/>
              </w:rPr>
              <w:t>4-Sözlük(Resimli olmayacak)</w:t>
            </w:r>
          </w:p>
          <w:p w:rsidR="001173BD" w:rsidRPr="00EE1E2B" w:rsidRDefault="001173BD" w:rsidP="004A7DCF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  <w:lang w:val="sv-SE"/>
              </w:rPr>
            </w:pPr>
            <w:r w:rsidRPr="00EE1E2B">
              <w:rPr>
                <w:rFonts w:ascii="Bookman Old Style" w:hAnsi="Bookman Old Style"/>
                <w:sz w:val="24"/>
                <w:szCs w:val="24"/>
                <w:lang w:val="sv-SE"/>
              </w:rPr>
              <w:t>5-Çıtçıtlı Dosya(1 adet)</w:t>
            </w:r>
          </w:p>
          <w:p w:rsidR="001173BD" w:rsidRPr="00EE1E2B" w:rsidRDefault="001173BD" w:rsidP="004A7DCF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  <w:lang w:val="sv-SE"/>
              </w:rPr>
            </w:pPr>
            <w:r w:rsidRPr="00EE1E2B">
              <w:rPr>
                <w:rFonts w:ascii="Bookman Old Style" w:hAnsi="Bookman Old Style"/>
                <w:sz w:val="24"/>
                <w:szCs w:val="24"/>
                <w:lang w:val="sv-SE"/>
              </w:rPr>
              <w:t>6-Tahta kalemi(Mavi-Siyah.Kırmızı) 1’er adet(kendi kullanımları için)</w:t>
            </w:r>
          </w:p>
          <w:p w:rsidR="001173BD" w:rsidRPr="00EE1E2B" w:rsidRDefault="001173BD" w:rsidP="004A7DCF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  <w:lang w:val="sv-SE"/>
              </w:rPr>
            </w:pPr>
            <w:r w:rsidRPr="00EE1E2B">
              <w:rPr>
                <w:rFonts w:ascii="Bookman Old Style" w:hAnsi="Bookman Old Style"/>
                <w:sz w:val="24"/>
                <w:szCs w:val="24"/>
                <w:lang w:val="sv-SE"/>
              </w:rPr>
              <w:t>7-Yazı gereçleri(Kurşun kalem,kırmızı kalem,silgi ve açacak)Öğrenciler  07 uçlu kalemde kullanabilirler.</w:t>
            </w:r>
          </w:p>
          <w:p w:rsidR="001173BD" w:rsidRPr="00EE1E2B" w:rsidRDefault="001173BD" w:rsidP="004A7DCF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  <w:lang w:val="sv-SE"/>
              </w:rPr>
            </w:pPr>
            <w:r w:rsidRPr="00EE1E2B">
              <w:rPr>
                <w:rFonts w:ascii="Bookman Old Style" w:hAnsi="Bookman Old Style"/>
                <w:sz w:val="24"/>
                <w:szCs w:val="24"/>
                <w:lang w:val="sv-SE"/>
              </w:rPr>
              <w:t>8-Kalemlik(Kuru boya ve yazı  gereçlerinin kapları ayrı olacak)</w:t>
            </w:r>
          </w:p>
          <w:p w:rsidR="001173BD" w:rsidRPr="00EE1E2B" w:rsidRDefault="001173BD" w:rsidP="004A7DCF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  <w:lang w:val="sv-SE"/>
              </w:rPr>
            </w:pPr>
            <w:r w:rsidRPr="00EE1E2B">
              <w:rPr>
                <w:rFonts w:ascii="Bookman Old Style" w:hAnsi="Bookman Old Style"/>
                <w:sz w:val="24"/>
                <w:szCs w:val="24"/>
                <w:lang w:val="sv-SE"/>
              </w:rPr>
              <w:t>9-Pastel boya</w:t>
            </w:r>
          </w:p>
          <w:p w:rsidR="001173BD" w:rsidRPr="00EE1E2B" w:rsidRDefault="001173BD" w:rsidP="004A7DCF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  <w:lang w:val="sv-SE"/>
              </w:rPr>
            </w:pPr>
            <w:r w:rsidRPr="00EE1E2B">
              <w:rPr>
                <w:rFonts w:ascii="Bookman Old Style" w:hAnsi="Bookman Old Style"/>
                <w:sz w:val="24"/>
                <w:szCs w:val="24"/>
                <w:lang w:val="sv-SE"/>
              </w:rPr>
              <w:t>10-Kuru boya kalemleri  ve sulu boya</w:t>
            </w:r>
          </w:p>
          <w:p w:rsidR="001173BD" w:rsidRPr="00EE1E2B" w:rsidRDefault="001173BD" w:rsidP="004A7DCF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  <w:lang w:val="sv-SE"/>
              </w:rPr>
            </w:pPr>
            <w:r w:rsidRPr="00EE1E2B">
              <w:rPr>
                <w:rFonts w:ascii="Bookman Old Style" w:hAnsi="Bookman Old Style"/>
                <w:sz w:val="24"/>
                <w:szCs w:val="24"/>
                <w:lang w:val="sv-SE"/>
              </w:rPr>
              <w:t>11-Oyun Hamuru</w:t>
            </w:r>
          </w:p>
          <w:p w:rsidR="001173BD" w:rsidRPr="00EE1E2B" w:rsidRDefault="001173BD" w:rsidP="004A7DCF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  <w:lang w:val="sv-SE"/>
              </w:rPr>
            </w:pPr>
            <w:r w:rsidRPr="00EE1E2B">
              <w:rPr>
                <w:rFonts w:ascii="Bookman Old Style" w:hAnsi="Bookman Old Style"/>
                <w:sz w:val="24"/>
                <w:szCs w:val="24"/>
                <w:lang w:val="sv-SE"/>
              </w:rPr>
              <w:t>12-Makas,yapıştırıcı</w:t>
            </w:r>
          </w:p>
          <w:p w:rsidR="001173BD" w:rsidRPr="00EE1E2B" w:rsidRDefault="001173BD" w:rsidP="004A7DCF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  <w:lang w:val="sv-SE"/>
              </w:rPr>
            </w:pPr>
            <w:r w:rsidRPr="00EE1E2B">
              <w:rPr>
                <w:rFonts w:ascii="Bookman Old Style" w:hAnsi="Bookman Old Style"/>
                <w:sz w:val="24"/>
                <w:szCs w:val="24"/>
                <w:lang w:val="sv-SE"/>
              </w:rPr>
              <w:t>13-Değişik renklerde el işi kağıtları(6 adet yeterli)</w:t>
            </w:r>
          </w:p>
          <w:p w:rsidR="001173BD" w:rsidRPr="00EE1E2B" w:rsidRDefault="001173BD" w:rsidP="004A7DCF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  <w:lang w:val="sv-SE"/>
              </w:rPr>
            </w:pPr>
            <w:r w:rsidRPr="00EE1E2B">
              <w:rPr>
                <w:rFonts w:ascii="Bookman Old Style" w:hAnsi="Bookman Old Style"/>
                <w:sz w:val="24"/>
                <w:szCs w:val="24"/>
                <w:lang w:val="sv-SE"/>
              </w:rPr>
              <w:t>14-Satranç takımı(Toplantı sonrası alınacak)</w:t>
            </w:r>
          </w:p>
          <w:p w:rsidR="001173BD" w:rsidRPr="00EE1E2B" w:rsidRDefault="001173BD" w:rsidP="004A7DCF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  <w:lang w:val="sv-SE"/>
              </w:rPr>
            </w:pPr>
            <w:r w:rsidRPr="00EE1E2B">
              <w:rPr>
                <w:rFonts w:ascii="Bookman Old Style" w:hAnsi="Bookman Old Style"/>
                <w:sz w:val="24"/>
                <w:szCs w:val="24"/>
                <w:lang w:val="sv-SE"/>
              </w:rPr>
              <w:t>15-Öğrencilerimizin ders kitap ve defterlerinde etiket bulundurulacak,mümkünse diğer araçlarına da isim ve sınıfları yazılsın.</w:t>
            </w:r>
          </w:p>
          <w:p w:rsidR="001173BD" w:rsidRPr="00EE1E2B" w:rsidRDefault="001173BD" w:rsidP="004A7DCF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  <w:lang w:val="sv-SE"/>
              </w:rPr>
            </w:pPr>
            <w:r w:rsidRPr="00EE1E2B">
              <w:rPr>
                <w:rFonts w:ascii="Bookman Old Style" w:hAnsi="Bookman Old Style"/>
                <w:sz w:val="24"/>
                <w:szCs w:val="24"/>
                <w:lang w:val="sv-SE"/>
              </w:rPr>
              <w:t>16-Öğrencilerimizin ders içi etkinliklerde katılım isteklerini arttırmak için sınıfımız adına  kırtasiye hediyesi(İsteyen velilerimiz)</w:t>
            </w:r>
          </w:p>
          <w:p w:rsidR="001173BD" w:rsidRPr="00EE1E2B" w:rsidRDefault="001173BD" w:rsidP="004A7DCF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  <w:lang w:val="sv-SE"/>
              </w:rPr>
            </w:pPr>
          </w:p>
          <w:p w:rsidR="001173BD" w:rsidRPr="00EE1E2B" w:rsidRDefault="001173BD" w:rsidP="004A7DCF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  <w:lang w:val="sv-SE"/>
              </w:rPr>
            </w:pPr>
            <w:r w:rsidRPr="00EE1E2B">
              <w:rPr>
                <w:rFonts w:ascii="Bookman Old Style" w:hAnsi="Bookman Old Style"/>
                <w:sz w:val="24"/>
                <w:szCs w:val="24"/>
                <w:lang w:val="sv-SE"/>
              </w:rPr>
              <w:t>NOT: Ders kitaplarından 1.Kitap yazanlar okula getirilecek. 2.Kitap yazanlar ikinci dönem kitaplarıdır.Lütfen iyi saklayınız.Tekrar kitap temin etme imkanınız olmayacak.</w:t>
            </w:r>
          </w:p>
        </w:tc>
        <w:tc>
          <w:tcPr>
            <w:tcW w:w="284" w:type="dxa"/>
          </w:tcPr>
          <w:p w:rsidR="001173BD" w:rsidRPr="00EE1E2B" w:rsidRDefault="001173BD" w:rsidP="004A7DCF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  <w:lang w:val="sv-SE"/>
              </w:rPr>
            </w:pPr>
          </w:p>
          <w:p w:rsidR="001173BD" w:rsidRPr="00EE1E2B" w:rsidRDefault="001173BD" w:rsidP="004A7DCF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  <w:lang w:val="sv-SE"/>
              </w:rPr>
            </w:pPr>
          </w:p>
          <w:p w:rsidR="001173BD" w:rsidRPr="00EE1E2B" w:rsidRDefault="001173BD" w:rsidP="004A7DCF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  <w:lang w:val="sv-SE"/>
              </w:rPr>
            </w:pPr>
          </w:p>
          <w:p w:rsidR="001173BD" w:rsidRPr="00EE1E2B" w:rsidRDefault="001173BD" w:rsidP="004A7DCF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  <w:lang w:val="sv-SE"/>
              </w:rPr>
            </w:pPr>
          </w:p>
          <w:p w:rsidR="001173BD" w:rsidRPr="00EE1E2B" w:rsidRDefault="001173BD" w:rsidP="004A7DCF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  <w:lang w:val="sv-SE"/>
              </w:rPr>
            </w:pPr>
          </w:p>
          <w:p w:rsidR="001173BD" w:rsidRPr="00EE1E2B" w:rsidRDefault="001173BD" w:rsidP="004A7DCF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  <w:lang w:val="sv-SE"/>
              </w:rPr>
            </w:pPr>
          </w:p>
          <w:p w:rsidR="001173BD" w:rsidRPr="00EE1E2B" w:rsidRDefault="001173BD" w:rsidP="004A7DCF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  <w:lang w:val="sv-SE"/>
              </w:rPr>
            </w:pPr>
          </w:p>
          <w:p w:rsidR="001173BD" w:rsidRPr="00EE1E2B" w:rsidRDefault="001173BD" w:rsidP="004A7DCF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  <w:lang w:val="sv-SE"/>
              </w:rPr>
            </w:pPr>
          </w:p>
          <w:p w:rsidR="001173BD" w:rsidRPr="00EE1E2B" w:rsidRDefault="001173BD" w:rsidP="004A7DCF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  <w:lang w:val="sv-SE"/>
              </w:rPr>
            </w:pPr>
          </w:p>
          <w:p w:rsidR="001173BD" w:rsidRPr="00EE1E2B" w:rsidRDefault="001173BD" w:rsidP="004A7DCF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  <w:lang w:val="sv-SE"/>
              </w:rPr>
            </w:pPr>
          </w:p>
          <w:p w:rsidR="001173BD" w:rsidRPr="00EE1E2B" w:rsidRDefault="001173BD" w:rsidP="004A7DCF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  <w:lang w:val="sv-SE"/>
              </w:rPr>
            </w:pPr>
          </w:p>
          <w:p w:rsidR="001173BD" w:rsidRPr="00EE1E2B" w:rsidRDefault="001173BD" w:rsidP="004A7DCF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  <w:lang w:val="sv-SE"/>
              </w:rPr>
            </w:pPr>
          </w:p>
          <w:p w:rsidR="001173BD" w:rsidRPr="00EE1E2B" w:rsidRDefault="001173BD" w:rsidP="004A7DCF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  <w:lang w:val="sv-SE"/>
              </w:rPr>
            </w:pPr>
          </w:p>
          <w:p w:rsidR="001173BD" w:rsidRPr="00EE1E2B" w:rsidRDefault="001173BD" w:rsidP="004A7DCF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  <w:lang w:val="sv-SE"/>
              </w:rPr>
            </w:pPr>
          </w:p>
          <w:p w:rsidR="001173BD" w:rsidRPr="00EE1E2B" w:rsidRDefault="001173BD" w:rsidP="004A7DCF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  <w:lang w:val="sv-SE"/>
              </w:rPr>
            </w:pPr>
          </w:p>
          <w:p w:rsidR="001173BD" w:rsidRPr="00EE1E2B" w:rsidRDefault="001173BD" w:rsidP="004A7DCF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  <w:lang w:val="sv-SE"/>
              </w:rPr>
            </w:pPr>
          </w:p>
          <w:p w:rsidR="001173BD" w:rsidRPr="00EE1E2B" w:rsidRDefault="001173BD" w:rsidP="004A7DCF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  <w:lang w:val="sv-SE"/>
              </w:rPr>
            </w:pPr>
          </w:p>
          <w:p w:rsidR="001173BD" w:rsidRPr="00EE1E2B" w:rsidRDefault="001173BD" w:rsidP="004A7DCF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  <w:lang w:val="sv-SE"/>
              </w:rPr>
            </w:pPr>
          </w:p>
          <w:p w:rsidR="001173BD" w:rsidRPr="00EE1E2B" w:rsidRDefault="001173BD" w:rsidP="004A7DCF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  <w:lang w:val="sv-SE"/>
              </w:rPr>
            </w:pPr>
          </w:p>
          <w:p w:rsidR="001173BD" w:rsidRPr="00EE1E2B" w:rsidRDefault="001173BD" w:rsidP="004A7DCF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  <w:lang w:val="sv-SE"/>
              </w:rPr>
            </w:pPr>
          </w:p>
          <w:p w:rsidR="001173BD" w:rsidRPr="00EE1E2B" w:rsidRDefault="001173BD" w:rsidP="004A7DCF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  <w:lang w:val="sv-SE"/>
              </w:rPr>
            </w:pPr>
          </w:p>
          <w:p w:rsidR="001173BD" w:rsidRPr="00EE1E2B" w:rsidRDefault="001173BD" w:rsidP="004A7DCF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  <w:lang w:val="sv-SE"/>
              </w:rPr>
            </w:pPr>
          </w:p>
          <w:p w:rsidR="001173BD" w:rsidRPr="00EE1E2B" w:rsidRDefault="001173BD" w:rsidP="004A7DCF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  <w:lang w:val="sv-SE"/>
              </w:rPr>
            </w:pPr>
          </w:p>
          <w:p w:rsidR="001173BD" w:rsidRPr="00EE1E2B" w:rsidRDefault="001173BD" w:rsidP="004A7DCF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  <w:lang w:val="sv-SE"/>
              </w:rPr>
            </w:pPr>
          </w:p>
          <w:p w:rsidR="001173BD" w:rsidRPr="00EE1E2B" w:rsidRDefault="001173BD" w:rsidP="004A7DCF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  <w:lang w:val="sv-SE"/>
              </w:rPr>
            </w:pPr>
          </w:p>
          <w:p w:rsidR="001173BD" w:rsidRPr="00EE1E2B" w:rsidRDefault="001173BD" w:rsidP="004A7DCF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  <w:lang w:val="sv-SE"/>
              </w:rPr>
            </w:pPr>
          </w:p>
          <w:p w:rsidR="001173BD" w:rsidRPr="00EE1E2B" w:rsidRDefault="001173BD" w:rsidP="004A7DCF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  <w:lang w:val="sv-SE"/>
              </w:rPr>
            </w:pPr>
          </w:p>
          <w:p w:rsidR="001173BD" w:rsidRPr="00EE1E2B" w:rsidRDefault="001173BD" w:rsidP="004A7DCF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  <w:lang w:val="sv-SE"/>
              </w:rPr>
            </w:pPr>
          </w:p>
          <w:p w:rsidR="001173BD" w:rsidRPr="00EE1E2B" w:rsidRDefault="001173BD" w:rsidP="004A7DCF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  <w:lang w:val="sv-SE"/>
              </w:rPr>
            </w:pPr>
          </w:p>
          <w:p w:rsidR="001173BD" w:rsidRPr="00EE1E2B" w:rsidRDefault="001173BD" w:rsidP="004A7DCF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  <w:lang w:val="sv-SE"/>
              </w:rPr>
            </w:pPr>
          </w:p>
          <w:p w:rsidR="001173BD" w:rsidRPr="00EE1E2B" w:rsidRDefault="001173BD" w:rsidP="004A7DCF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  <w:lang w:val="sv-SE"/>
              </w:rPr>
            </w:pPr>
          </w:p>
        </w:tc>
        <w:tc>
          <w:tcPr>
            <w:tcW w:w="7963" w:type="dxa"/>
          </w:tcPr>
          <w:p w:rsidR="001173BD" w:rsidRPr="00EE1E2B" w:rsidRDefault="001173BD" w:rsidP="004A7DCF">
            <w:pPr>
              <w:spacing w:after="0" w:line="240" w:lineRule="auto"/>
              <w:rPr>
                <w:rFonts w:ascii="Bookman Old Style" w:hAnsi="Bookman Old Style"/>
                <w:sz w:val="32"/>
                <w:szCs w:val="32"/>
                <w:lang w:val="sv-SE"/>
              </w:rPr>
            </w:pPr>
          </w:p>
          <w:p w:rsidR="001173BD" w:rsidRPr="00EE1E2B" w:rsidRDefault="001173BD" w:rsidP="004A7DCF">
            <w:pPr>
              <w:spacing w:after="0" w:line="240" w:lineRule="auto"/>
              <w:rPr>
                <w:rFonts w:ascii="Bookman Old Style" w:hAnsi="Bookman Old Style"/>
                <w:sz w:val="32"/>
                <w:szCs w:val="32"/>
                <w:lang w:val="sv-SE"/>
              </w:rPr>
            </w:pPr>
          </w:p>
          <w:p w:rsidR="001173BD" w:rsidRPr="004A7DCF" w:rsidRDefault="001173BD" w:rsidP="004A7DCF">
            <w:pPr>
              <w:spacing w:after="0" w:line="240" w:lineRule="auto"/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sz w:val="32"/>
                <w:szCs w:val="32"/>
              </w:rPr>
              <w:t>2014-2015</w:t>
            </w:r>
            <w:r w:rsidRPr="004A7DCF">
              <w:rPr>
                <w:rFonts w:ascii="Bookman Old Style" w:hAnsi="Bookman Old Style"/>
                <w:sz w:val="32"/>
                <w:szCs w:val="32"/>
              </w:rPr>
              <w:t xml:space="preserve"> 3A SINIFI İHTİYAÇ LİSTESİ</w:t>
            </w:r>
          </w:p>
          <w:p w:rsidR="001173BD" w:rsidRPr="004A7DCF" w:rsidRDefault="001173BD" w:rsidP="004A7DCF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</w:p>
          <w:p w:rsidR="001173BD" w:rsidRPr="004A7DCF" w:rsidRDefault="001173BD" w:rsidP="004A7DCF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</w:p>
          <w:p w:rsidR="001173BD" w:rsidRPr="004A7DCF" w:rsidRDefault="001173BD" w:rsidP="004A7DCF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4A7DCF">
              <w:rPr>
                <w:rFonts w:ascii="Bookman Old Style" w:hAnsi="Bookman Old Style"/>
                <w:sz w:val="24"/>
                <w:szCs w:val="24"/>
              </w:rPr>
              <w:t>1-Türkçe Defteri(60 Yaprak büyük boy düz çizgili)</w:t>
            </w:r>
          </w:p>
          <w:p w:rsidR="001173BD" w:rsidRPr="004A7DCF" w:rsidRDefault="001173BD" w:rsidP="004A7DCF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4A7DCF">
              <w:rPr>
                <w:rFonts w:ascii="Bookman Old Style" w:hAnsi="Bookman Old Style"/>
                <w:sz w:val="24"/>
                <w:szCs w:val="24"/>
              </w:rPr>
              <w:t>2-Matematik Defteri(60 Yaprak büyük boy kareli)ve                        Matematik Takımı(Cetvel,pergel,gönye)</w:t>
            </w:r>
          </w:p>
          <w:p w:rsidR="001173BD" w:rsidRPr="00EE1E2B" w:rsidRDefault="001173BD" w:rsidP="004A7DCF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  <w:lang w:val="sv-SE"/>
              </w:rPr>
            </w:pPr>
            <w:r w:rsidRPr="00EE1E2B">
              <w:rPr>
                <w:rFonts w:ascii="Bookman Old Style" w:hAnsi="Bookman Old Style"/>
                <w:sz w:val="24"/>
                <w:szCs w:val="24"/>
                <w:lang w:val="sv-SE"/>
              </w:rPr>
              <w:t>3-Resim Defteri(25x35 ebadında)</w:t>
            </w:r>
          </w:p>
          <w:p w:rsidR="001173BD" w:rsidRPr="00EE1E2B" w:rsidRDefault="001173BD" w:rsidP="004A7DCF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  <w:lang w:val="sv-SE"/>
              </w:rPr>
            </w:pPr>
            <w:r w:rsidRPr="00EE1E2B">
              <w:rPr>
                <w:rFonts w:ascii="Bookman Old Style" w:hAnsi="Bookman Old Style"/>
                <w:sz w:val="24"/>
                <w:szCs w:val="24"/>
                <w:lang w:val="sv-SE"/>
              </w:rPr>
              <w:t>4-Sözlük(Resimli olmayacak)</w:t>
            </w:r>
          </w:p>
          <w:p w:rsidR="001173BD" w:rsidRPr="00EE1E2B" w:rsidRDefault="001173BD" w:rsidP="004A7DCF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  <w:lang w:val="sv-SE"/>
              </w:rPr>
            </w:pPr>
            <w:r w:rsidRPr="00EE1E2B">
              <w:rPr>
                <w:rFonts w:ascii="Bookman Old Style" w:hAnsi="Bookman Old Style"/>
                <w:sz w:val="24"/>
                <w:szCs w:val="24"/>
                <w:lang w:val="sv-SE"/>
              </w:rPr>
              <w:t>5-Çıtçıtlı Dosya(1 adet)</w:t>
            </w:r>
          </w:p>
          <w:p w:rsidR="001173BD" w:rsidRPr="00EE1E2B" w:rsidRDefault="001173BD" w:rsidP="004A7DCF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  <w:lang w:val="sv-SE"/>
              </w:rPr>
            </w:pPr>
            <w:r w:rsidRPr="00EE1E2B">
              <w:rPr>
                <w:rFonts w:ascii="Bookman Old Style" w:hAnsi="Bookman Old Style"/>
                <w:sz w:val="24"/>
                <w:szCs w:val="24"/>
                <w:lang w:val="sv-SE"/>
              </w:rPr>
              <w:t>6-Tahta kalemi(Mavi-Siyah.Kırmızı) 1’er adet(kendi kullanımları için)</w:t>
            </w:r>
          </w:p>
          <w:p w:rsidR="001173BD" w:rsidRPr="00EE1E2B" w:rsidRDefault="001173BD" w:rsidP="004A7DCF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  <w:lang w:val="sv-SE"/>
              </w:rPr>
            </w:pPr>
            <w:r w:rsidRPr="00EE1E2B">
              <w:rPr>
                <w:rFonts w:ascii="Bookman Old Style" w:hAnsi="Bookman Old Style"/>
                <w:sz w:val="24"/>
                <w:szCs w:val="24"/>
                <w:lang w:val="sv-SE"/>
              </w:rPr>
              <w:t>7-Yazı gereçleri(Kurşun kalem,kırmızı kalem,silgi ve açacak)Öğrenciler  07 uçlu kalemde kullanabilirler.</w:t>
            </w:r>
          </w:p>
          <w:p w:rsidR="001173BD" w:rsidRPr="00EE1E2B" w:rsidRDefault="001173BD" w:rsidP="004A7DCF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  <w:lang w:val="sv-SE"/>
              </w:rPr>
            </w:pPr>
            <w:r w:rsidRPr="00EE1E2B">
              <w:rPr>
                <w:rFonts w:ascii="Bookman Old Style" w:hAnsi="Bookman Old Style"/>
                <w:sz w:val="24"/>
                <w:szCs w:val="24"/>
                <w:lang w:val="sv-SE"/>
              </w:rPr>
              <w:t>8-Kalemlik(Kuru boya ve yazı  gereçlerinin kapları ayrı olacak)</w:t>
            </w:r>
          </w:p>
          <w:p w:rsidR="001173BD" w:rsidRPr="00EE1E2B" w:rsidRDefault="001173BD" w:rsidP="004A7DCF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  <w:lang w:val="sv-SE"/>
              </w:rPr>
            </w:pPr>
            <w:r w:rsidRPr="00EE1E2B">
              <w:rPr>
                <w:rFonts w:ascii="Bookman Old Style" w:hAnsi="Bookman Old Style"/>
                <w:sz w:val="24"/>
                <w:szCs w:val="24"/>
                <w:lang w:val="sv-SE"/>
              </w:rPr>
              <w:t>9-Pastel boya</w:t>
            </w:r>
          </w:p>
          <w:p w:rsidR="001173BD" w:rsidRPr="00EE1E2B" w:rsidRDefault="001173BD" w:rsidP="004A7DCF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  <w:lang w:val="sv-SE"/>
              </w:rPr>
            </w:pPr>
            <w:r w:rsidRPr="00EE1E2B">
              <w:rPr>
                <w:rFonts w:ascii="Bookman Old Style" w:hAnsi="Bookman Old Style"/>
                <w:sz w:val="24"/>
                <w:szCs w:val="24"/>
                <w:lang w:val="sv-SE"/>
              </w:rPr>
              <w:t>10-Kuru boya kalemleri  ve sulu boya</w:t>
            </w:r>
          </w:p>
          <w:p w:rsidR="001173BD" w:rsidRPr="00EE1E2B" w:rsidRDefault="001173BD" w:rsidP="004A7DCF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  <w:lang w:val="sv-SE"/>
              </w:rPr>
            </w:pPr>
            <w:r w:rsidRPr="00EE1E2B">
              <w:rPr>
                <w:rFonts w:ascii="Bookman Old Style" w:hAnsi="Bookman Old Style"/>
                <w:sz w:val="24"/>
                <w:szCs w:val="24"/>
                <w:lang w:val="sv-SE"/>
              </w:rPr>
              <w:t>11-Oyun Hamuru</w:t>
            </w:r>
          </w:p>
          <w:p w:rsidR="001173BD" w:rsidRPr="00EE1E2B" w:rsidRDefault="001173BD" w:rsidP="004A7DCF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  <w:lang w:val="sv-SE"/>
              </w:rPr>
            </w:pPr>
            <w:r w:rsidRPr="00EE1E2B">
              <w:rPr>
                <w:rFonts w:ascii="Bookman Old Style" w:hAnsi="Bookman Old Style"/>
                <w:sz w:val="24"/>
                <w:szCs w:val="24"/>
                <w:lang w:val="sv-SE"/>
              </w:rPr>
              <w:t>12-Makas,yapıştırıcı</w:t>
            </w:r>
          </w:p>
          <w:p w:rsidR="001173BD" w:rsidRPr="00EE1E2B" w:rsidRDefault="001173BD" w:rsidP="004A7DCF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  <w:lang w:val="sv-SE"/>
              </w:rPr>
            </w:pPr>
            <w:r w:rsidRPr="00EE1E2B">
              <w:rPr>
                <w:rFonts w:ascii="Bookman Old Style" w:hAnsi="Bookman Old Style"/>
                <w:sz w:val="24"/>
                <w:szCs w:val="24"/>
                <w:lang w:val="sv-SE"/>
              </w:rPr>
              <w:t>13-Değişik renklerde el işi kağıtları(6 adet yeterli)</w:t>
            </w:r>
          </w:p>
          <w:p w:rsidR="001173BD" w:rsidRPr="00EE1E2B" w:rsidRDefault="001173BD" w:rsidP="004A7DCF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  <w:lang w:val="sv-SE"/>
              </w:rPr>
            </w:pPr>
            <w:r w:rsidRPr="00EE1E2B">
              <w:rPr>
                <w:rFonts w:ascii="Bookman Old Style" w:hAnsi="Bookman Old Style"/>
                <w:sz w:val="24"/>
                <w:szCs w:val="24"/>
                <w:lang w:val="sv-SE"/>
              </w:rPr>
              <w:t>14-Satranç takımı(Toplantı sonrası alınacak)</w:t>
            </w:r>
          </w:p>
          <w:p w:rsidR="001173BD" w:rsidRPr="00EE1E2B" w:rsidRDefault="001173BD" w:rsidP="004A7DCF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  <w:lang w:val="sv-SE"/>
              </w:rPr>
            </w:pPr>
            <w:r w:rsidRPr="00EE1E2B">
              <w:rPr>
                <w:rFonts w:ascii="Bookman Old Style" w:hAnsi="Bookman Old Style"/>
                <w:sz w:val="24"/>
                <w:szCs w:val="24"/>
                <w:lang w:val="sv-SE"/>
              </w:rPr>
              <w:t>15-Öğrencilerimizin ders kitap ve defterlerinde etiket bulundurulacak,mümkünse diğer araçlarına da isim ve sınıfları yazılsın.</w:t>
            </w:r>
          </w:p>
          <w:p w:rsidR="001173BD" w:rsidRPr="00EE1E2B" w:rsidRDefault="001173BD" w:rsidP="004A7DCF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  <w:lang w:val="sv-SE"/>
              </w:rPr>
            </w:pPr>
            <w:r w:rsidRPr="00EE1E2B">
              <w:rPr>
                <w:rFonts w:ascii="Bookman Old Style" w:hAnsi="Bookman Old Style"/>
                <w:sz w:val="24"/>
                <w:szCs w:val="24"/>
                <w:lang w:val="sv-SE"/>
              </w:rPr>
              <w:t>16-Öğrencilerimizin ders içi etkinliklerde katılım isteklerini arttırmak için sınıfımız adına  kırtasiye hediyesi(İsteyen velilerimiz)</w:t>
            </w:r>
          </w:p>
          <w:p w:rsidR="001173BD" w:rsidRPr="00EE1E2B" w:rsidRDefault="001173BD" w:rsidP="004A7DCF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  <w:lang w:val="sv-SE"/>
              </w:rPr>
            </w:pPr>
          </w:p>
          <w:p w:rsidR="001173BD" w:rsidRPr="00EE1E2B" w:rsidRDefault="001173BD" w:rsidP="004A7DCF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  <w:lang w:val="sv-SE"/>
              </w:rPr>
            </w:pPr>
          </w:p>
          <w:p w:rsidR="001173BD" w:rsidRPr="00EE1E2B" w:rsidRDefault="001173BD" w:rsidP="004A7DCF">
            <w:pPr>
              <w:spacing w:after="0" w:line="240" w:lineRule="auto"/>
              <w:rPr>
                <w:lang w:val="sv-SE"/>
              </w:rPr>
            </w:pPr>
            <w:r w:rsidRPr="00EE1E2B">
              <w:rPr>
                <w:rFonts w:ascii="Bookman Old Style" w:hAnsi="Bookman Old Style"/>
                <w:sz w:val="24"/>
                <w:szCs w:val="24"/>
                <w:lang w:val="sv-SE"/>
              </w:rPr>
              <w:t>NOT: Ders kitaplarından 1.Kitap yazanlar okula getirilecek. 2.Kitap yazanlar ikinci dönem kitaplarıdır.Lütfen iyi saklayınız.Tekrar kitap temin etme imkanınız olmayacak.</w:t>
            </w:r>
          </w:p>
        </w:tc>
      </w:tr>
    </w:tbl>
    <w:p w:rsidR="001173BD" w:rsidRPr="00EE1E2B" w:rsidRDefault="001173BD">
      <w:pPr>
        <w:rPr>
          <w:lang w:val="sv-SE"/>
        </w:rPr>
      </w:pPr>
    </w:p>
    <w:sectPr w:rsidR="001173BD" w:rsidRPr="00EE1E2B" w:rsidSect="004D7323">
      <w:pgSz w:w="16838" w:h="11906" w:orient="landscape" w:code="9"/>
      <w:pgMar w:top="284" w:right="395" w:bottom="0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6215"/>
    <w:rsid w:val="00000AC4"/>
    <w:rsid w:val="00004F41"/>
    <w:rsid w:val="00005C9D"/>
    <w:rsid w:val="0001086E"/>
    <w:rsid w:val="00011AD7"/>
    <w:rsid w:val="00013EC9"/>
    <w:rsid w:val="00015B78"/>
    <w:rsid w:val="0002547D"/>
    <w:rsid w:val="00032D90"/>
    <w:rsid w:val="0003413C"/>
    <w:rsid w:val="000367D7"/>
    <w:rsid w:val="00037C37"/>
    <w:rsid w:val="00040798"/>
    <w:rsid w:val="00040C87"/>
    <w:rsid w:val="00040D4F"/>
    <w:rsid w:val="000414C7"/>
    <w:rsid w:val="00043BF5"/>
    <w:rsid w:val="00045291"/>
    <w:rsid w:val="0005417A"/>
    <w:rsid w:val="00055C68"/>
    <w:rsid w:val="000569D6"/>
    <w:rsid w:val="00061E08"/>
    <w:rsid w:val="000630E2"/>
    <w:rsid w:val="00065AFA"/>
    <w:rsid w:val="00067F79"/>
    <w:rsid w:val="0007076D"/>
    <w:rsid w:val="00074677"/>
    <w:rsid w:val="00080119"/>
    <w:rsid w:val="00082141"/>
    <w:rsid w:val="00082ADF"/>
    <w:rsid w:val="000850D0"/>
    <w:rsid w:val="00090D64"/>
    <w:rsid w:val="00091392"/>
    <w:rsid w:val="000914A5"/>
    <w:rsid w:val="000931F0"/>
    <w:rsid w:val="0009411D"/>
    <w:rsid w:val="000A43E8"/>
    <w:rsid w:val="000A4E3F"/>
    <w:rsid w:val="000A50B9"/>
    <w:rsid w:val="000B2E3A"/>
    <w:rsid w:val="000C0330"/>
    <w:rsid w:val="000C5DE5"/>
    <w:rsid w:val="000C5E8A"/>
    <w:rsid w:val="000C7DBD"/>
    <w:rsid w:val="000D12B7"/>
    <w:rsid w:val="000D63F7"/>
    <w:rsid w:val="000F0F84"/>
    <w:rsid w:val="000F3097"/>
    <w:rsid w:val="000F3C4D"/>
    <w:rsid w:val="000F4DAF"/>
    <w:rsid w:val="000F5647"/>
    <w:rsid w:val="00100BBB"/>
    <w:rsid w:val="0010186F"/>
    <w:rsid w:val="001021C2"/>
    <w:rsid w:val="00103195"/>
    <w:rsid w:val="0011167A"/>
    <w:rsid w:val="001173BD"/>
    <w:rsid w:val="00120067"/>
    <w:rsid w:val="001258C9"/>
    <w:rsid w:val="0012746B"/>
    <w:rsid w:val="001406C0"/>
    <w:rsid w:val="00146882"/>
    <w:rsid w:val="00152233"/>
    <w:rsid w:val="00154D08"/>
    <w:rsid w:val="0015576C"/>
    <w:rsid w:val="001563EE"/>
    <w:rsid w:val="001566BB"/>
    <w:rsid w:val="00160BF0"/>
    <w:rsid w:val="0016312E"/>
    <w:rsid w:val="00164466"/>
    <w:rsid w:val="00173C40"/>
    <w:rsid w:val="00174346"/>
    <w:rsid w:val="00176A57"/>
    <w:rsid w:val="00187CB3"/>
    <w:rsid w:val="00190B48"/>
    <w:rsid w:val="0019141B"/>
    <w:rsid w:val="0019175F"/>
    <w:rsid w:val="001930E7"/>
    <w:rsid w:val="00194CEA"/>
    <w:rsid w:val="001A657B"/>
    <w:rsid w:val="001B051C"/>
    <w:rsid w:val="001B072C"/>
    <w:rsid w:val="001B3D04"/>
    <w:rsid w:val="001B6AA6"/>
    <w:rsid w:val="001B6AD1"/>
    <w:rsid w:val="001C0DA4"/>
    <w:rsid w:val="001C4917"/>
    <w:rsid w:val="001C5055"/>
    <w:rsid w:val="001C66DB"/>
    <w:rsid w:val="001D1EDE"/>
    <w:rsid w:val="001D26A0"/>
    <w:rsid w:val="001D731A"/>
    <w:rsid w:val="001D7AAD"/>
    <w:rsid w:val="001E3364"/>
    <w:rsid w:val="001E733D"/>
    <w:rsid w:val="001F1F91"/>
    <w:rsid w:val="001F5067"/>
    <w:rsid w:val="001F7333"/>
    <w:rsid w:val="00202049"/>
    <w:rsid w:val="00211CE0"/>
    <w:rsid w:val="00214F96"/>
    <w:rsid w:val="0021500E"/>
    <w:rsid w:val="002164BB"/>
    <w:rsid w:val="00216550"/>
    <w:rsid w:val="00225AF9"/>
    <w:rsid w:val="002264E7"/>
    <w:rsid w:val="002266F8"/>
    <w:rsid w:val="00227A2F"/>
    <w:rsid w:val="00231C46"/>
    <w:rsid w:val="00240A1A"/>
    <w:rsid w:val="00243674"/>
    <w:rsid w:val="002440C0"/>
    <w:rsid w:val="00245F98"/>
    <w:rsid w:val="002468CA"/>
    <w:rsid w:val="00253846"/>
    <w:rsid w:val="00253D0E"/>
    <w:rsid w:val="00261494"/>
    <w:rsid w:val="00273066"/>
    <w:rsid w:val="00280011"/>
    <w:rsid w:val="00280525"/>
    <w:rsid w:val="0028060D"/>
    <w:rsid w:val="0028174E"/>
    <w:rsid w:val="00286E3F"/>
    <w:rsid w:val="00287730"/>
    <w:rsid w:val="0029359E"/>
    <w:rsid w:val="002A003F"/>
    <w:rsid w:val="002A1007"/>
    <w:rsid w:val="002B155B"/>
    <w:rsid w:val="002B1634"/>
    <w:rsid w:val="002B169D"/>
    <w:rsid w:val="002B2BCB"/>
    <w:rsid w:val="002B41AA"/>
    <w:rsid w:val="002B42B8"/>
    <w:rsid w:val="002B488D"/>
    <w:rsid w:val="002C13C6"/>
    <w:rsid w:val="002D29FB"/>
    <w:rsid w:val="002E170F"/>
    <w:rsid w:val="002F0929"/>
    <w:rsid w:val="002F6CFF"/>
    <w:rsid w:val="002F7443"/>
    <w:rsid w:val="002F78E9"/>
    <w:rsid w:val="00300990"/>
    <w:rsid w:val="00301706"/>
    <w:rsid w:val="00301AD7"/>
    <w:rsid w:val="0030293D"/>
    <w:rsid w:val="00303060"/>
    <w:rsid w:val="00304234"/>
    <w:rsid w:val="00304818"/>
    <w:rsid w:val="00304F66"/>
    <w:rsid w:val="00305716"/>
    <w:rsid w:val="0031213D"/>
    <w:rsid w:val="003134BE"/>
    <w:rsid w:val="0031420E"/>
    <w:rsid w:val="003249D8"/>
    <w:rsid w:val="003256FF"/>
    <w:rsid w:val="00330BE7"/>
    <w:rsid w:val="00335988"/>
    <w:rsid w:val="003557FC"/>
    <w:rsid w:val="003605F7"/>
    <w:rsid w:val="0037161D"/>
    <w:rsid w:val="003731B9"/>
    <w:rsid w:val="00373934"/>
    <w:rsid w:val="00374D16"/>
    <w:rsid w:val="0038027B"/>
    <w:rsid w:val="0038220E"/>
    <w:rsid w:val="003828CB"/>
    <w:rsid w:val="003A0944"/>
    <w:rsid w:val="003A40BC"/>
    <w:rsid w:val="003A58D9"/>
    <w:rsid w:val="003A6B95"/>
    <w:rsid w:val="003A7216"/>
    <w:rsid w:val="003A7F88"/>
    <w:rsid w:val="003B2CA5"/>
    <w:rsid w:val="003B33F0"/>
    <w:rsid w:val="003B34A5"/>
    <w:rsid w:val="003B5478"/>
    <w:rsid w:val="003B6002"/>
    <w:rsid w:val="003B7D73"/>
    <w:rsid w:val="003C04F1"/>
    <w:rsid w:val="003D2D6A"/>
    <w:rsid w:val="003D4919"/>
    <w:rsid w:val="003E132E"/>
    <w:rsid w:val="003E38EA"/>
    <w:rsid w:val="003E4DA7"/>
    <w:rsid w:val="003E71AE"/>
    <w:rsid w:val="003F2944"/>
    <w:rsid w:val="00404511"/>
    <w:rsid w:val="00413D5C"/>
    <w:rsid w:val="00424503"/>
    <w:rsid w:val="004330A2"/>
    <w:rsid w:val="00434CAA"/>
    <w:rsid w:val="004359F0"/>
    <w:rsid w:val="00447323"/>
    <w:rsid w:val="0045463E"/>
    <w:rsid w:val="004559B8"/>
    <w:rsid w:val="00455AFE"/>
    <w:rsid w:val="00460D62"/>
    <w:rsid w:val="004626B6"/>
    <w:rsid w:val="0047061F"/>
    <w:rsid w:val="00474B26"/>
    <w:rsid w:val="004815F1"/>
    <w:rsid w:val="00483F98"/>
    <w:rsid w:val="00484739"/>
    <w:rsid w:val="00485AFF"/>
    <w:rsid w:val="00486E0F"/>
    <w:rsid w:val="004A089C"/>
    <w:rsid w:val="004A0EA0"/>
    <w:rsid w:val="004A3457"/>
    <w:rsid w:val="004A36FE"/>
    <w:rsid w:val="004A39C8"/>
    <w:rsid w:val="004A7336"/>
    <w:rsid w:val="004A7DCF"/>
    <w:rsid w:val="004B4B9B"/>
    <w:rsid w:val="004C0FDF"/>
    <w:rsid w:val="004C5D68"/>
    <w:rsid w:val="004C61D0"/>
    <w:rsid w:val="004D0AD0"/>
    <w:rsid w:val="004D508F"/>
    <w:rsid w:val="004D7323"/>
    <w:rsid w:val="004E0C6D"/>
    <w:rsid w:val="004E31B0"/>
    <w:rsid w:val="004E49BF"/>
    <w:rsid w:val="004E5F9D"/>
    <w:rsid w:val="004E6D26"/>
    <w:rsid w:val="004F1B53"/>
    <w:rsid w:val="004F3EF3"/>
    <w:rsid w:val="004F7529"/>
    <w:rsid w:val="005017C2"/>
    <w:rsid w:val="0050226F"/>
    <w:rsid w:val="005071C8"/>
    <w:rsid w:val="00507407"/>
    <w:rsid w:val="00511657"/>
    <w:rsid w:val="00511908"/>
    <w:rsid w:val="005138EE"/>
    <w:rsid w:val="00514C25"/>
    <w:rsid w:val="00515A37"/>
    <w:rsid w:val="005166D0"/>
    <w:rsid w:val="00517F5D"/>
    <w:rsid w:val="005249BC"/>
    <w:rsid w:val="00527DAC"/>
    <w:rsid w:val="00537B71"/>
    <w:rsid w:val="00546BA4"/>
    <w:rsid w:val="00551E57"/>
    <w:rsid w:val="005557CE"/>
    <w:rsid w:val="00557141"/>
    <w:rsid w:val="005617A8"/>
    <w:rsid w:val="00565BE6"/>
    <w:rsid w:val="005717C1"/>
    <w:rsid w:val="00582650"/>
    <w:rsid w:val="00582D5D"/>
    <w:rsid w:val="00582DD7"/>
    <w:rsid w:val="00584007"/>
    <w:rsid w:val="005977E1"/>
    <w:rsid w:val="005A0DCF"/>
    <w:rsid w:val="005A2A50"/>
    <w:rsid w:val="005A3E78"/>
    <w:rsid w:val="005A67A4"/>
    <w:rsid w:val="005B2B97"/>
    <w:rsid w:val="005B53E5"/>
    <w:rsid w:val="005B5B73"/>
    <w:rsid w:val="005B5C62"/>
    <w:rsid w:val="005B7CA1"/>
    <w:rsid w:val="005C1DCC"/>
    <w:rsid w:val="005C20AE"/>
    <w:rsid w:val="005C2C0B"/>
    <w:rsid w:val="005E1904"/>
    <w:rsid w:val="005E213F"/>
    <w:rsid w:val="005E4B64"/>
    <w:rsid w:val="005E5F51"/>
    <w:rsid w:val="005E63F1"/>
    <w:rsid w:val="005E6691"/>
    <w:rsid w:val="005F0AEA"/>
    <w:rsid w:val="00600AEF"/>
    <w:rsid w:val="006033B6"/>
    <w:rsid w:val="006117C3"/>
    <w:rsid w:val="00625BDA"/>
    <w:rsid w:val="00632662"/>
    <w:rsid w:val="00637921"/>
    <w:rsid w:val="00640A06"/>
    <w:rsid w:val="006546B4"/>
    <w:rsid w:val="006604A1"/>
    <w:rsid w:val="00661678"/>
    <w:rsid w:val="00661BB0"/>
    <w:rsid w:val="006637CD"/>
    <w:rsid w:val="006718FC"/>
    <w:rsid w:val="00673C28"/>
    <w:rsid w:val="006771BA"/>
    <w:rsid w:val="00686BCB"/>
    <w:rsid w:val="00692775"/>
    <w:rsid w:val="006B3055"/>
    <w:rsid w:val="006B3464"/>
    <w:rsid w:val="006B3B53"/>
    <w:rsid w:val="006B4F22"/>
    <w:rsid w:val="006B61F6"/>
    <w:rsid w:val="006C04AA"/>
    <w:rsid w:val="006C3827"/>
    <w:rsid w:val="006D0D35"/>
    <w:rsid w:val="006D1592"/>
    <w:rsid w:val="006D4A73"/>
    <w:rsid w:val="006E0B0F"/>
    <w:rsid w:val="006E4C39"/>
    <w:rsid w:val="006E5822"/>
    <w:rsid w:val="006E6777"/>
    <w:rsid w:val="006F2A95"/>
    <w:rsid w:val="006F3350"/>
    <w:rsid w:val="006F45ED"/>
    <w:rsid w:val="006F46A0"/>
    <w:rsid w:val="00702F46"/>
    <w:rsid w:val="00703803"/>
    <w:rsid w:val="00710C0F"/>
    <w:rsid w:val="0071233F"/>
    <w:rsid w:val="00723951"/>
    <w:rsid w:val="00726153"/>
    <w:rsid w:val="00732BC0"/>
    <w:rsid w:val="007425E3"/>
    <w:rsid w:val="0074397B"/>
    <w:rsid w:val="007465E4"/>
    <w:rsid w:val="00746928"/>
    <w:rsid w:val="00751858"/>
    <w:rsid w:val="00754D78"/>
    <w:rsid w:val="007606DE"/>
    <w:rsid w:val="00770E0D"/>
    <w:rsid w:val="00775C6D"/>
    <w:rsid w:val="00782DDA"/>
    <w:rsid w:val="007834BF"/>
    <w:rsid w:val="00783C23"/>
    <w:rsid w:val="00786215"/>
    <w:rsid w:val="00787477"/>
    <w:rsid w:val="007A3171"/>
    <w:rsid w:val="007A43C9"/>
    <w:rsid w:val="007B1A28"/>
    <w:rsid w:val="007B1D87"/>
    <w:rsid w:val="007C3C1C"/>
    <w:rsid w:val="007C4E68"/>
    <w:rsid w:val="007C7B74"/>
    <w:rsid w:val="007D39E0"/>
    <w:rsid w:val="007D5786"/>
    <w:rsid w:val="007E574C"/>
    <w:rsid w:val="007E7DEE"/>
    <w:rsid w:val="007F2EE9"/>
    <w:rsid w:val="00823BA0"/>
    <w:rsid w:val="00824FF6"/>
    <w:rsid w:val="008262AE"/>
    <w:rsid w:val="008320EA"/>
    <w:rsid w:val="00832801"/>
    <w:rsid w:val="0083385A"/>
    <w:rsid w:val="00833888"/>
    <w:rsid w:val="00841257"/>
    <w:rsid w:val="00843CD3"/>
    <w:rsid w:val="00845655"/>
    <w:rsid w:val="008468FF"/>
    <w:rsid w:val="0085190C"/>
    <w:rsid w:val="0085715C"/>
    <w:rsid w:val="008635A6"/>
    <w:rsid w:val="00867C6C"/>
    <w:rsid w:val="00871595"/>
    <w:rsid w:val="00872B2C"/>
    <w:rsid w:val="00873EC3"/>
    <w:rsid w:val="0088100F"/>
    <w:rsid w:val="00886D3D"/>
    <w:rsid w:val="00890C20"/>
    <w:rsid w:val="00897F00"/>
    <w:rsid w:val="008A4DEB"/>
    <w:rsid w:val="008B1346"/>
    <w:rsid w:val="008B4D7F"/>
    <w:rsid w:val="008C3390"/>
    <w:rsid w:val="008E040F"/>
    <w:rsid w:val="008E11AB"/>
    <w:rsid w:val="008F4AB2"/>
    <w:rsid w:val="00903AD7"/>
    <w:rsid w:val="0091246D"/>
    <w:rsid w:val="00912B4E"/>
    <w:rsid w:val="00926235"/>
    <w:rsid w:val="00926366"/>
    <w:rsid w:val="009306A2"/>
    <w:rsid w:val="0093132F"/>
    <w:rsid w:val="009339B0"/>
    <w:rsid w:val="00935B5E"/>
    <w:rsid w:val="009432B8"/>
    <w:rsid w:val="009442E8"/>
    <w:rsid w:val="00946821"/>
    <w:rsid w:val="00947698"/>
    <w:rsid w:val="00952AAD"/>
    <w:rsid w:val="00952EF6"/>
    <w:rsid w:val="009532FE"/>
    <w:rsid w:val="00954A91"/>
    <w:rsid w:val="00965281"/>
    <w:rsid w:val="0096567B"/>
    <w:rsid w:val="009702F2"/>
    <w:rsid w:val="00971EC2"/>
    <w:rsid w:val="00972089"/>
    <w:rsid w:val="0097325F"/>
    <w:rsid w:val="009767EA"/>
    <w:rsid w:val="009772C4"/>
    <w:rsid w:val="00980071"/>
    <w:rsid w:val="0098358E"/>
    <w:rsid w:val="009858E1"/>
    <w:rsid w:val="00990DDE"/>
    <w:rsid w:val="009A2C0F"/>
    <w:rsid w:val="009B042D"/>
    <w:rsid w:val="009B25D7"/>
    <w:rsid w:val="009B482A"/>
    <w:rsid w:val="009C0CD7"/>
    <w:rsid w:val="009D0D97"/>
    <w:rsid w:val="009D5EED"/>
    <w:rsid w:val="009E23C4"/>
    <w:rsid w:val="009E32B6"/>
    <w:rsid w:val="009E3ABC"/>
    <w:rsid w:val="009E4C79"/>
    <w:rsid w:val="009E6D55"/>
    <w:rsid w:val="00A009D5"/>
    <w:rsid w:val="00A047E1"/>
    <w:rsid w:val="00A139F2"/>
    <w:rsid w:val="00A32DAC"/>
    <w:rsid w:val="00A36BFA"/>
    <w:rsid w:val="00A375E6"/>
    <w:rsid w:val="00A41AC6"/>
    <w:rsid w:val="00A539A9"/>
    <w:rsid w:val="00A601E6"/>
    <w:rsid w:val="00A602C3"/>
    <w:rsid w:val="00A64055"/>
    <w:rsid w:val="00A6650F"/>
    <w:rsid w:val="00A70950"/>
    <w:rsid w:val="00A72ECA"/>
    <w:rsid w:val="00A80BE5"/>
    <w:rsid w:val="00A80EDE"/>
    <w:rsid w:val="00A84CD3"/>
    <w:rsid w:val="00A85D2F"/>
    <w:rsid w:val="00A878D8"/>
    <w:rsid w:val="00A92410"/>
    <w:rsid w:val="00A972A7"/>
    <w:rsid w:val="00A97FE9"/>
    <w:rsid w:val="00AA2C03"/>
    <w:rsid w:val="00AA668B"/>
    <w:rsid w:val="00AB7D66"/>
    <w:rsid w:val="00AC0053"/>
    <w:rsid w:val="00AC3ADD"/>
    <w:rsid w:val="00AC7360"/>
    <w:rsid w:val="00AD0A0C"/>
    <w:rsid w:val="00AD7CFC"/>
    <w:rsid w:val="00AE264C"/>
    <w:rsid w:val="00AE76F1"/>
    <w:rsid w:val="00AF1E79"/>
    <w:rsid w:val="00AF3206"/>
    <w:rsid w:val="00AF3954"/>
    <w:rsid w:val="00AF5355"/>
    <w:rsid w:val="00B05A37"/>
    <w:rsid w:val="00B07B84"/>
    <w:rsid w:val="00B31A04"/>
    <w:rsid w:val="00B32E82"/>
    <w:rsid w:val="00B3465A"/>
    <w:rsid w:val="00B359C4"/>
    <w:rsid w:val="00B43D67"/>
    <w:rsid w:val="00B56851"/>
    <w:rsid w:val="00B57FA2"/>
    <w:rsid w:val="00B63BCB"/>
    <w:rsid w:val="00B64109"/>
    <w:rsid w:val="00B712EA"/>
    <w:rsid w:val="00B72A0E"/>
    <w:rsid w:val="00B74486"/>
    <w:rsid w:val="00B75D57"/>
    <w:rsid w:val="00B81056"/>
    <w:rsid w:val="00B81E19"/>
    <w:rsid w:val="00B8232B"/>
    <w:rsid w:val="00B83419"/>
    <w:rsid w:val="00B85085"/>
    <w:rsid w:val="00B86493"/>
    <w:rsid w:val="00B90243"/>
    <w:rsid w:val="00B9143D"/>
    <w:rsid w:val="00BA246F"/>
    <w:rsid w:val="00BA4FE3"/>
    <w:rsid w:val="00BB5FA3"/>
    <w:rsid w:val="00BB7499"/>
    <w:rsid w:val="00BC5530"/>
    <w:rsid w:val="00BC7586"/>
    <w:rsid w:val="00BD0B92"/>
    <w:rsid w:val="00BD2E84"/>
    <w:rsid w:val="00BD4F7F"/>
    <w:rsid w:val="00BD6161"/>
    <w:rsid w:val="00BE44F4"/>
    <w:rsid w:val="00BF2FDD"/>
    <w:rsid w:val="00BF3C23"/>
    <w:rsid w:val="00BF3D4E"/>
    <w:rsid w:val="00BF3E00"/>
    <w:rsid w:val="00BF6CCF"/>
    <w:rsid w:val="00C0241C"/>
    <w:rsid w:val="00C12C0F"/>
    <w:rsid w:val="00C21328"/>
    <w:rsid w:val="00C22058"/>
    <w:rsid w:val="00C22F78"/>
    <w:rsid w:val="00C31A07"/>
    <w:rsid w:val="00C3282F"/>
    <w:rsid w:val="00C349F8"/>
    <w:rsid w:val="00C3668F"/>
    <w:rsid w:val="00C40089"/>
    <w:rsid w:val="00C42146"/>
    <w:rsid w:val="00C43756"/>
    <w:rsid w:val="00C438EF"/>
    <w:rsid w:val="00C65CE8"/>
    <w:rsid w:val="00C674D5"/>
    <w:rsid w:val="00C6758F"/>
    <w:rsid w:val="00C677C4"/>
    <w:rsid w:val="00C71281"/>
    <w:rsid w:val="00C819F6"/>
    <w:rsid w:val="00C96C90"/>
    <w:rsid w:val="00CA32EB"/>
    <w:rsid w:val="00CA4025"/>
    <w:rsid w:val="00CB0C24"/>
    <w:rsid w:val="00CB3BAC"/>
    <w:rsid w:val="00CB769C"/>
    <w:rsid w:val="00CC20E3"/>
    <w:rsid w:val="00CC2E6C"/>
    <w:rsid w:val="00CC6046"/>
    <w:rsid w:val="00CD5003"/>
    <w:rsid w:val="00CE051A"/>
    <w:rsid w:val="00CE1E44"/>
    <w:rsid w:val="00CE2C25"/>
    <w:rsid w:val="00CE7DD4"/>
    <w:rsid w:val="00CF0AF0"/>
    <w:rsid w:val="00CF4829"/>
    <w:rsid w:val="00CF66AB"/>
    <w:rsid w:val="00D016EA"/>
    <w:rsid w:val="00D071E6"/>
    <w:rsid w:val="00D074E2"/>
    <w:rsid w:val="00D10250"/>
    <w:rsid w:val="00D1695D"/>
    <w:rsid w:val="00D1783C"/>
    <w:rsid w:val="00D17D66"/>
    <w:rsid w:val="00D23882"/>
    <w:rsid w:val="00D2607F"/>
    <w:rsid w:val="00D27880"/>
    <w:rsid w:val="00D33024"/>
    <w:rsid w:val="00D419F2"/>
    <w:rsid w:val="00D50358"/>
    <w:rsid w:val="00D50C52"/>
    <w:rsid w:val="00D61A92"/>
    <w:rsid w:val="00D62738"/>
    <w:rsid w:val="00D64FFE"/>
    <w:rsid w:val="00D67F6C"/>
    <w:rsid w:val="00D830C7"/>
    <w:rsid w:val="00D83591"/>
    <w:rsid w:val="00D83A0C"/>
    <w:rsid w:val="00D87750"/>
    <w:rsid w:val="00D908BC"/>
    <w:rsid w:val="00D912EB"/>
    <w:rsid w:val="00DA522D"/>
    <w:rsid w:val="00DA7F53"/>
    <w:rsid w:val="00DB0F75"/>
    <w:rsid w:val="00DB6E91"/>
    <w:rsid w:val="00DC0D69"/>
    <w:rsid w:val="00DC39EF"/>
    <w:rsid w:val="00DC5964"/>
    <w:rsid w:val="00DC7DD8"/>
    <w:rsid w:val="00DD068F"/>
    <w:rsid w:val="00DD53D4"/>
    <w:rsid w:val="00DE106C"/>
    <w:rsid w:val="00DE3131"/>
    <w:rsid w:val="00DE46BB"/>
    <w:rsid w:val="00DF4091"/>
    <w:rsid w:val="00DF4534"/>
    <w:rsid w:val="00E40919"/>
    <w:rsid w:val="00E44188"/>
    <w:rsid w:val="00E463F3"/>
    <w:rsid w:val="00E51AA3"/>
    <w:rsid w:val="00E52568"/>
    <w:rsid w:val="00E61028"/>
    <w:rsid w:val="00E63787"/>
    <w:rsid w:val="00E84CA3"/>
    <w:rsid w:val="00E85DDC"/>
    <w:rsid w:val="00E90EE0"/>
    <w:rsid w:val="00E926C8"/>
    <w:rsid w:val="00E92F24"/>
    <w:rsid w:val="00E96009"/>
    <w:rsid w:val="00EA4BB9"/>
    <w:rsid w:val="00EA7BFD"/>
    <w:rsid w:val="00EB710C"/>
    <w:rsid w:val="00EC0558"/>
    <w:rsid w:val="00EC1495"/>
    <w:rsid w:val="00EC3CDD"/>
    <w:rsid w:val="00ED3194"/>
    <w:rsid w:val="00EE19C9"/>
    <w:rsid w:val="00EE1E2B"/>
    <w:rsid w:val="00EE53F8"/>
    <w:rsid w:val="00EE7BEA"/>
    <w:rsid w:val="00EF2430"/>
    <w:rsid w:val="00EF6A00"/>
    <w:rsid w:val="00F05629"/>
    <w:rsid w:val="00F0737B"/>
    <w:rsid w:val="00F13CEF"/>
    <w:rsid w:val="00F16A7B"/>
    <w:rsid w:val="00F2289F"/>
    <w:rsid w:val="00F24902"/>
    <w:rsid w:val="00F26566"/>
    <w:rsid w:val="00F275FF"/>
    <w:rsid w:val="00F30625"/>
    <w:rsid w:val="00F35CEE"/>
    <w:rsid w:val="00F45C8E"/>
    <w:rsid w:val="00F50982"/>
    <w:rsid w:val="00F54F02"/>
    <w:rsid w:val="00F55294"/>
    <w:rsid w:val="00F57E11"/>
    <w:rsid w:val="00F70D8F"/>
    <w:rsid w:val="00F72402"/>
    <w:rsid w:val="00F738AF"/>
    <w:rsid w:val="00F74793"/>
    <w:rsid w:val="00F74C77"/>
    <w:rsid w:val="00F761A7"/>
    <w:rsid w:val="00F805DF"/>
    <w:rsid w:val="00F857D7"/>
    <w:rsid w:val="00F91579"/>
    <w:rsid w:val="00F92380"/>
    <w:rsid w:val="00F95A48"/>
    <w:rsid w:val="00F9699A"/>
    <w:rsid w:val="00FA046A"/>
    <w:rsid w:val="00FA50DF"/>
    <w:rsid w:val="00FB1345"/>
    <w:rsid w:val="00FB352B"/>
    <w:rsid w:val="00FC4853"/>
    <w:rsid w:val="00FC6478"/>
    <w:rsid w:val="00FD2BFB"/>
    <w:rsid w:val="00FE11C1"/>
    <w:rsid w:val="00FE2966"/>
    <w:rsid w:val="00FE2D85"/>
    <w:rsid w:val="00FE3359"/>
    <w:rsid w:val="00FE495D"/>
    <w:rsid w:val="00FE55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AD7CFC"/>
    <w:pPr>
      <w:spacing w:after="200" w:line="276" w:lineRule="auto"/>
    </w:pPr>
    <w:rPr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D7CFC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D7CFC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D7CFC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D7CFC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9"/>
    <w:qFormat/>
    <w:rsid w:val="00AD7CFC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D7CFC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D7CFC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AD7CFC"/>
    <w:pPr>
      <w:keepNext/>
      <w:keepLines/>
      <w:spacing w:before="200" w:after="0"/>
      <w:outlineLvl w:val="7"/>
    </w:pPr>
    <w:rPr>
      <w:rFonts w:ascii="Cambria" w:eastAsia="Times New Roman" w:hAnsi="Cambria"/>
      <w:color w:val="4F81BD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AD7CFC"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D7CFC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D7CFC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AD7CFC"/>
    <w:rPr>
      <w:rFonts w:ascii="Cambria" w:hAnsi="Cambria" w:cs="Times New Roman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AD7CFC"/>
    <w:rPr>
      <w:rFonts w:ascii="Cambria" w:hAnsi="Cambria" w:cs="Times New Roman"/>
      <w:b/>
      <w:bCs/>
      <w:i/>
      <w:iCs/>
      <w:color w:val="4F81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AD7CFC"/>
    <w:rPr>
      <w:rFonts w:ascii="Cambria" w:hAnsi="Cambria" w:cs="Times New Roman"/>
      <w:color w:val="243F60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AD7CFC"/>
    <w:rPr>
      <w:rFonts w:ascii="Cambria" w:hAnsi="Cambria" w:cs="Times New Roman"/>
      <w:i/>
      <w:iCs/>
      <w:color w:val="243F60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AD7CFC"/>
    <w:rPr>
      <w:rFonts w:ascii="Cambria" w:hAnsi="Cambria" w:cs="Times New Roman"/>
      <w:i/>
      <w:iCs/>
      <w:color w:val="404040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AD7CFC"/>
    <w:rPr>
      <w:rFonts w:ascii="Cambria" w:hAnsi="Cambria" w:cs="Times New Roman"/>
      <w:color w:val="4F81BD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AD7CFC"/>
    <w:rPr>
      <w:rFonts w:ascii="Cambria" w:hAnsi="Cambria" w:cs="Times New Roman"/>
      <w:i/>
      <w:iCs/>
      <w:color w:val="404040"/>
      <w:sz w:val="20"/>
      <w:szCs w:val="20"/>
    </w:rPr>
  </w:style>
  <w:style w:type="paragraph" w:styleId="Caption">
    <w:name w:val="caption"/>
    <w:basedOn w:val="Normal"/>
    <w:next w:val="Normal"/>
    <w:uiPriority w:val="99"/>
    <w:qFormat/>
    <w:rsid w:val="00AD7CFC"/>
    <w:pPr>
      <w:spacing w:line="240" w:lineRule="auto"/>
    </w:pPr>
    <w:rPr>
      <w:b/>
      <w:bCs/>
      <w:color w:val="4F81BD"/>
      <w:sz w:val="18"/>
      <w:szCs w:val="18"/>
    </w:rPr>
  </w:style>
  <w:style w:type="paragraph" w:styleId="Title">
    <w:name w:val="Title"/>
    <w:basedOn w:val="Normal"/>
    <w:next w:val="Normal"/>
    <w:link w:val="TitleChar"/>
    <w:uiPriority w:val="99"/>
    <w:qFormat/>
    <w:rsid w:val="00AD7CFC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AD7CFC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99"/>
    <w:qFormat/>
    <w:rsid w:val="00AD7CFC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AD7CFC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character" w:styleId="Strong">
    <w:name w:val="Strong"/>
    <w:basedOn w:val="DefaultParagraphFont"/>
    <w:uiPriority w:val="99"/>
    <w:qFormat/>
    <w:rsid w:val="00AD7CFC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AD7CFC"/>
    <w:rPr>
      <w:rFonts w:cs="Times New Roman"/>
      <w:i/>
      <w:iCs/>
    </w:rPr>
  </w:style>
  <w:style w:type="paragraph" w:styleId="NoSpacing">
    <w:name w:val="No Spacing"/>
    <w:uiPriority w:val="99"/>
    <w:qFormat/>
    <w:rsid w:val="00AD7CFC"/>
    <w:rPr>
      <w:lang w:val="en-US" w:eastAsia="en-US"/>
    </w:rPr>
  </w:style>
  <w:style w:type="paragraph" w:styleId="ListParagraph">
    <w:name w:val="List Paragraph"/>
    <w:basedOn w:val="Normal"/>
    <w:uiPriority w:val="99"/>
    <w:qFormat/>
    <w:rsid w:val="00AD7CFC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99"/>
    <w:qFormat/>
    <w:rsid w:val="00AD7CFC"/>
    <w:rPr>
      <w:i/>
      <w:iCs/>
      <w:color w:val="000000"/>
    </w:rPr>
  </w:style>
  <w:style w:type="character" w:customStyle="1" w:styleId="QuoteChar">
    <w:name w:val="Quote Char"/>
    <w:basedOn w:val="DefaultParagraphFont"/>
    <w:link w:val="Quote"/>
    <w:uiPriority w:val="99"/>
    <w:locked/>
    <w:rsid w:val="00AD7CFC"/>
    <w:rPr>
      <w:rFonts w:cs="Times New Roman"/>
      <w:i/>
      <w:iCs/>
      <w:color w:val="000000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AD7CF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AD7CFC"/>
    <w:rPr>
      <w:rFonts w:cs="Times New Roman"/>
      <w:b/>
      <w:bCs/>
      <w:i/>
      <w:iCs/>
      <w:color w:val="4F81BD"/>
    </w:rPr>
  </w:style>
  <w:style w:type="character" w:styleId="SubtleEmphasis">
    <w:name w:val="Subtle Emphasis"/>
    <w:basedOn w:val="DefaultParagraphFont"/>
    <w:uiPriority w:val="99"/>
    <w:qFormat/>
    <w:rsid w:val="00AD7CFC"/>
    <w:rPr>
      <w:rFonts w:cs="Times New Roman"/>
      <w:i/>
      <w:iCs/>
      <w:color w:val="808080"/>
    </w:rPr>
  </w:style>
  <w:style w:type="character" w:styleId="IntenseEmphasis">
    <w:name w:val="Intense Emphasis"/>
    <w:basedOn w:val="DefaultParagraphFont"/>
    <w:uiPriority w:val="99"/>
    <w:qFormat/>
    <w:rsid w:val="00AD7CFC"/>
    <w:rPr>
      <w:rFonts w:cs="Times New Roman"/>
      <w:b/>
      <w:bCs/>
      <w:i/>
      <w:iCs/>
      <w:color w:val="4F81BD"/>
    </w:rPr>
  </w:style>
  <w:style w:type="character" w:styleId="SubtleReference">
    <w:name w:val="Subtle Reference"/>
    <w:basedOn w:val="DefaultParagraphFont"/>
    <w:uiPriority w:val="99"/>
    <w:qFormat/>
    <w:rsid w:val="00AD7CFC"/>
    <w:rPr>
      <w:rFonts w:cs="Times New Roman"/>
      <w:smallCaps/>
      <w:color w:val="C0504D"/>
      <w:u w:val="single"/>
    </w:rPr>
  </w:style>
  <w:style w:type="character" w:styleId="IntenseReference">
    <w:name w:val="Intense Reference"/>
    <w:basedOn w:val="DefaultParagraphFont"/>
    <w:uiPriority w:val="99"/>
    <w:qFormat/>
    <w:rsid w:val="00AD7CFC"/>
    <w:rPr>
      <w:rFonts w:cs="Times New Roman"/>
      <w:b/>
      <w:bCs/>
      <w:smallCaps/>
      <w:color w:val="C0504D"/>
      <w:spacing w:val="5"/>
      <w:u w:val="single"/>
    </w:rPr>
  </w:style>
  <w:style w:type="character" w:styleId="BookTitle">
    <w:name w:val="Book Title"/>
    <w:basedOn w:val="DefaultParagraphFont"/>
    <w:uiPriority w:val="99"/>
    <w:qFormat/>
    <w:rsid w:val="00AD7CFC"/>
    <w:rPr>
      <w:rFonts w:cs="Times New Roman"/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99"/>
    <w:qFormat/>
    <w:rsid w:val="00AD7CFC"/>
    <w:pPr>
      <w:outlineLvl w:val="9"/>
    </w:pPr>
  </w:style>
  <w:style w:type="table" w:styleId="TableGrid">
    <w:name w:val="Table Grid"/>
    <w:basedOn w:val="TableNormal"/>
    <w:uiPriority w:val="99"/>
    <w:rsid w:val="0078621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45</TotalTime>
  <Pages>1</Pages>
  <Words>343</Words>
  <Characters>1958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şerafettin</dc:creator>
  <cp:keywords/>
  <dc:description/>
  <cp:lastModifiedBy>edanur</cp:lastModifiedBy>
  <cp:revision>7</cp:revision>
  <dcterms:created xsi:type="dcterms:W3CDTF">2013-09-16T15:23:00Z</dcterms:created>
  <dcterms:modified xsi:type="dcterms:W3CDTF">2014-07-20T18:36:00Z</dcterms:modified>
</cp:coreProperties>
</file>