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</w:rPr>
        <w:t>Adı Soyadı: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</w:rPr>
        <w:t>No:</w:t>
      </w:r>
    </w:p>
    <w:p w:rsidR="0078402C" w:rsidRPr="001E0992" w:rsidRDefault="0078402C" w:rsidP="00C832C6">
      <w:pPr>
        <w:rPr>
          <w:rFonts w:ascii="Comic Sans MS" w:hAnsi="Comic Sans MS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7.1pt;margin-top:4.65pt;width:561.75pt;height:0;z-index:251658240" o:connectortype="straight"/>
        </w:pict>
      </w:r>
    </w:p>
    <w:p w:rsidR="0078402C" w:rsidRPr="001E0992" w:rsidRDefault="0078402C" w:rsidP="00C23C12">
      <w:pPr>
        <w:jc w:val="center"/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HAYAT BİLGİSİ DEĞERLENDİRME</w:t>
      </w:r>
    </w:p>
    <w:p w:rsidR="0078402C" w:rsidRPr="001E0992" w:rsidRDefault="0078402C" w:rsidP="00C832C6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1) Hangisi doğal afetlerden korunma yollarından değildir?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Yamaçlarını ağaçlandırmak.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Deprem sırasında sağlam bir eşyanın yanına çökmek.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Dere yataklarına ev yapmak.</w:t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Pr="001E0992" w:rsidRDefault="0078402C" w:rsidP="00C832C6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2) Hangisi doğal afetlerin yıkıcı etkilerinden biridir?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Depremler sonucu evlerin yıkılması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Hafif şiddetle sellerle ırmakların taşması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Ağaçlandırma yoluyla erozyonu önlemek</w:t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Pr="001E0992" w:rsidRDefault="0078402C" w:rsidP="00C832C6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3) Çevre dostu bir insan aşağıdaki davranışlardan hangisinden kaçınmalıdır?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Kullanılmış kağıtları geri dönüşüm için ilgili kurumlara verir.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Ağaçları kesmek suretiyle gökyüzünü daha zevkli seyreder.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Çöplerini doğaya atmaz, atanları uyarır.</w:t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Pr="001E0992" w:rsidRDefault="0078402C" w:rsidP="00C832C6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4) Yağmur ve kar sularının neden olduğu doğal afet aşağıdakilerden hangisidir?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Sel</w:t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Çığ</w:t>
      </w:r>
      <w:r w:rsidRPr="001E0992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Erozyon</w:t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Pr="001E0992" w:rsidRDefault="0078402C" w:rsidP="00C832C6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5) Aşağıdakilerden hangisi doğal bir afet değildir?</w:t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Deprem</w:t>
      </w:r>
      <w:r w:rsidRPr="001E0992">
        <w:rPr>
          <w:rFonts w:ascii="Comic Sans MS" w:hAnsi="Comic Sans MS"/>
        </w:rPr>
        <w:tab/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Yangın</w:t>
      </w:r>
      <w:r w:rsidRPr="001E0992">
        <w:rPr>
          <w:rFonts w:ascii="Comic Sans MS" w:hAnsi="Comic Sans MS"/>
        </w:rPr>
        <w:tab/>
      </w:r>
    </w:p>
    <w:p w:rsidR="0078402C" w:rsidRPr="001E0992" w:rsidRDefault="0078402C" w:rsidP="00C832C6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Trafik Kazası</w:t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Default="0078402C" w:rsidP="007D36E0">
      <w:pPr>
        <w:ind w:left="705" w:hanging="705"/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6)</w:t>
      </w:r>
      <w:r w:rsidRPr="001E0992">
        <w:rPr>
          <w:rFonts w:ascii="Comic Sans MS" w:hAnsi="Comic Sans MS"/>
        </w:rPr>
        <w:t xml:space="preserve"> </w:t>
      </w:r>
      <w:r w:rsidRPr="001E09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</w:t>
      </w:r>
      <w:r w:rsidRPr="001E0992">
        <w:rPr>
          <w:rFonts w:ascii="Comic Sans MS" w:hAnsi="Comic Sans MS"/>
        </w:rPr>
        <w:t>I. Pusula</w:t>
      </w:r>
      <w:r w:rsidRPr="001E0992">
        <w:rPr>
          <w:rFonts w:ascii="Comic Sans MS" w:hAnsi="Comic Sans MS"/>
        </w:rPr>
        <w:br/>
      </w:r>
      <w:r w:rsidRPr="001E0992">
        <w:rPr>
          <w:rFonts w:ascii="Comic Sans MS" w:hAnsi="Comic Sans MS"/>
        </w:rPr>
        <w:tab/>
        <w:t xml:space="preserve">II. </w:t>
      </w:r>
      <w:r>
        <w:rPr>
          <w:rFonts w:ascii="Comic Sans MS" w:hAnsi="Comic Sans MS"/>
        </w:rPr>
        <w:t>Kutup Yıldızı</w:t>
      </w:r>
    </w:p>
    <w:p w:rsidR="0078402C" w:rsidRPr="001E0992" w:rsidRDefault="0078402C" w:rsidP="007D36E0">
      <w:pPr>
        <w:ind w:left="705" w:hanging="705"/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     </w:t>
      </w:r>
      <w:r w:rsidRPr="001E0992">
        <w:rPr>
          <w:rFonts w:ascii="Comic Sans MS" w:hAnsi="Comic Sans MS"/>
        </w:rPr>
        <w:t>III. Ağaçların yosunlu kısımları</w:t>
      </w:r>
      <w:r w:rsidRPr="001E0992">
        <w:rPr>
          <w:rFonts w:ascii="Comic Sans MS" w:hAnsi="Comic Sans MS"/>
        </w:rPr>
        <w:br/>
        <w:t>IV. Ay</w:t>
      </w:r>
      <w:r w:rsidRPr="001E0992">
        <w:rPr>
          <w:rFonts w:ascii="Comic Sans MS" w:hAnsi="Comic Sans MS"/>
        </w:rPr>
        <w:br/>
      </w:r>
      <w:r>
        <w:rPr>
          <w:rFonts w:ascii="Comic Sans MS" w:hAnsi="Comic Sans MS"/>
        </w:rPr>
        <w:t xml:space="preserve"> </w:t>
      </w:r>
      <w:r w:rsidRPr="001E0992">
        <w:rPr>
          <w:rFonts w:ascii="Comic Sans MS" w:hAnsi="Comic Sans MS"/>
        </w:rPr>
        <w:t>V. Saat Kulesi</w:t>
      </w:r>
    </w:p>
    <w:p w:rsidR="0078402C" w:rsidRPr="001E0992" w:rsidRDefault="0078402C" w:rsidP="007D36E0">
      <w:pPr>
        <w:ind w:left="705" w:hanging="705"/>
        <w:rPr>
          <w:rFonts w:ascii="Comic Sans MS" w:hAnsi="Comic Sans MS"/>
        </w:rPr>
      </w:pPr>
    </w:p>
    <w:p w:rsidR="0078402C" w:rsidRPr="001E0992" w:rsidRDefault="0078402C" w:rsidP="007D36E0">
      <w:pPr>
        <w:ind w:left="705" w:hanging="705"/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Yukarıdakilerden hangileri yönümüzü bulmada bize yardımcı olur?</w:t>
      </w:r>
    </w:p>
    <w:p w:rsidR="0078402C" w:rsidRPr="001E0992" w:rsidRDefault="0078402C" w:rsidP="007D36E0">
      <w:pPr>
        <w:ind w:left="705" w:hanging="705"/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I-II-III      </w:t>
      </w:r>
    </w:p>
    <w:p w:rsidR="0078402C" w:rsidRPr="001E0992" w:rsidRDefault="0078402C" w:rsidP="007D36E0">
      <w:pPr>
        <w:ind w:left="705" w:hanging="705"/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 I-II-III-IV-V     </w:t>
      </w:r>
    </w:p>
    <w:p w:rsidR="0078402C" w:rsidRPr="001E0992" w:rsidRDefault="0078402C" w:rsidP="007D36E0">
      <w:pPr>
        <w:ind w:left="705" w:hanging="705"/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 I-III-V       </w:t>
      </w:r>
      <w:r w:rsidRPr="001E0992">
        <w:rPr>
          <w:rFonts w:ascii="Comic Sans MS" w:hAnsi="Comic Sans MS"/>
        </w:rPr>
        <w:br/>
      </w:r>
    </w:p>
    <w:p w:rsidR="0078402C" w:rsidRPr="001E0992" w:rsidRDefault="0078402C" w:rsidP="00C832C6">
      <w:pPr>
        <w:rPr>
          <w:rFonts w:ascii="Comic Sans MS" w:hAnsi="Comic Sans MS"/>
        </w:rPr>
      </w:pPr>
    </w:p>
    <w:p w:rsidR="0078402C" w:rsidRPr="001E0992" w:rsidRDefault="0078402C" w:rsidP="009C1ADB">
      <w:pPr>
        <w:rPr>
          <w:rFonts w:ascii="Comic Sans MS" w:hAnsi="Comic Sans MS"/>
        </w:rPr>
      </w:pPr>
      <w:r>
        <w:rPr>
          <w:noProof/>
        </w:rPr>
        <w:pict>
          <v:shape id="_x0000_s1027" type="#_x0000_t32" style="position:absolute;margin-left:-17.6pt;margin-top:-.3pt;width:0;height:780pt;z-index:251659264" o:connectortype="straight"/>
        </w:pict>
      </w:r>
      <w:r w:rsidRPr="001E0992">
        <w:rPr>
          <w:rFonts w:ascii="Comic Sans MS" w:hAnsi="Comic Sans MS"/>
        </w:rPr>
        <w:t>Aldığı Puan:</w:t>
      </w:r>
    </w:p>
    <w:p w:rsidR="0078402C" w:rsidRDefault="0078402C" w:rsidP="002B17A1">
      <w:pPr>
        <w:rPr>
          <w:rStyle w:val="Strong"/>
          <w:rFonts w:ascii="Comic Sans MS" w:hAnsi="Comic Sans MS"/>
        </w:rPr>
      </w:pPr>
    </w:p>
    <w:p w:rsidR="0078402C" w:rsidRPr="00A50142" w:rsidRDefault="0078402C" w:rsidP="002B17A1">
      <w:pPr>
        <w:rPr>
          <w:rFonts w:ascii="Comic Sans MS" w:hAnsi="Comic Sans MS"/>
          <w:b/>
        </w:rPr>
      </w:pPr>
      <w:r w:rsidRPr="001E0992">
        <w:rPr>
          <w:rStyle w:val="Strong"/>
          <w:rFonts w:ascii="Comic Sans MS" w:hAnsi="Comic Sans MS"/>
        </w:rPr>
        <w:t xml:space="preserve">7)  </w:t>
      </w:r>
      <w:r w:rsidRPr="00A50142">
        <w:rPr>
          <w:rFonts w:ascii="Comic Sans MS" w:hAnsi="Comic Sans MS"/>
        </w:rPr>
        <w:t>Okulda karşılaştığımız doğal afetlerde, okul eylem planına uymalıyız.</w:t>
      </w:r>
    </w:p>
    <w:p w:rsidR="0078402C" w:rsidRPr="00A50142" w:rsidRDefault="0078402C" w:rsidP="002B17A1">
      <w:pPr>
        <w:rPr>
          <w:rFonts w:ascii="Comic Sans MS" w:hAnsi="Comic Sans MS"/>
          <w:b/>
        </w:rPr>
      </w:pPr>
      <w:r w:rsidRPr="00A50142">
        <w:rPr>
          <w:rFonts w:ascii="Comic Sans MS" w:hAnsi="Comic Sans MS"/>
          <w:b/>
        </w:rPr>
        <w:t xml:space="preserve">   Aşağıdakilerden hangisi “okul afet eylem” planlarından biri </w:t>
      </w:r>
      <w:r w:rsidRPr="00A50142">
        <w:rPr>
          <w:rFonts w:ascii="Comic Sans MS" w:hAnsi="Comic Sans MS"/>
          <w:b/>
          <w:u w:val="single"/>
        </w:rPr>
        <w:t>değildir?</w:t>
      </w:r>
      <w:r w:rsidRPr="00A50142">
        <w:rPr>
          <w:rFonts w:ascii="Comic Sans MS" w:hAnsi="Comic Sans MS"/>
          <w:b/>
        </w:rPr>
        <w:t xml:space="preserve"> </w:t>
      </w:r>
    </w:p>
    <w:p w:rsidR="0078402C" w:rsidRPr="00A50142" w:rsidRDefault="0078402C" w:rsidP="002B17A1">
      <w:pPr>
        <w:rPr>
          <w:rFonts w:ascii="Comic Sans MS" w:hAnsi="Comic Sans MS"/>
        </w:rPr>
      </w:pPr>
      <w:r w:rsidRPr="002B17A1">
        <w:rPr>
          <w:rFonts w:ascii="Comic Sans MS" w:hAnsi="Comic Sans MS"/>
          <w:b/>
        </w:rPr>
        <w:t>A.</w:t>
      </w:r>
      <w:r w:rsidRPr="00A50142">
        <w:rPr>
          <w:rFonts w:ascii="Comic Sans MS" w:hAnsi="Comic Sans MS"/>
        </w:rPr>
        <w:t xml:space="preserve"> Alarm sesi duyulduğunda sakin olunmalı ve tahliye için hazırlanmalıdır.</w:t>
      </w:r>
    </w:p>
    <w:p w:rsidR="0078402C" w:rsidRDefault="0078402C" w:rsidP="002B17A1">
      <w:pPr>
        <w:rPr>
          <w:rFonts w:ascii="Comic Sans MS" w:hAnsi="Comic Sans MS"/>
        </w:rPr>
      </w:pPr>
      <w:r w:rsidRPr="002B17A1">
        <w:rPr>
          <w:rFonts w:ascii="Comic Sans MS" w:hAnsi="Comic Sans MS"/>
          <w:b/>
        </w:rPr>
        <w:t>B.</w:t>
      </w:r>
      <w:r w:rsidRPr="00A50142">
        <w:rPr>
          <w:rFonts w:ascii="Comic Sans MS" w:hAnsi="Comic Sans MS"/>
        </w:rPr>
        <w:t xml:space="preserve"> Herhangi bir sarsıntı anında sıra veya masa gibi eşyaların </w:t>
      </w:r>
      <w:r>
        <w:rPr>
          <w:rFonts w:ascii="Comic Sans MS" w:hAnsi="Comic Sans MS"/>
        </w:rPr>
        <w:t>yanında</w:t>
      </w:r>
      <w:r w:rsidRPr="00A50142">
        <w:rPr>
          <w:rFonts w:ascii="Comic Sans MS" w:hAnsi="Comic Sans MS"/>
        </w:rPr>
        <w:t xml:space="preserve"> “çök-kapan” tekniği uygulanmalıdır. 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</w:p>
    <w:p w:rsidR="0078402C" w:rsidRPr="00A50142" w:rsidRDefault="0078402C" w:rsidP="002B17A1">
      <w:pPr>
        <w:rPr>
          <w:rFonts w:ascii="Comic Sans MS" w:hAnsi="Comic Sans MS"/>
          <w:b/>
        </w:rPr>
      </w:pPr>
      <w:r w:rsidRPr="002B17A1">
        <w:rPr>
          <w:rFonts w:ascii="Comic Sans MS" w:hAnsi="Comic Sans MS"/>
          <w:b/>
        </w:rPr>
        <w:t>C.</w:t>
      </w:r>
      <w:r w:rsidRPr="00A50142">
        <w:rPr>
          <w:rFonts w:ascii="Comic Sans MS" w:hAnsi="Comic Sans MS"/>
        </w:rPr>
        <w:t xml:space="preserve"> Hemen ailemizi aramalıyız</w:t>
      </w:r>
      <w:r w:rsidRPr="00A50142">
        <w:rPr>
          <w:rFonts w:ascii="Comic Sans MS" w:hAnsi="Comic Sans MS"/>
          <w:b/>
        </w:rPr>
        <w:t>.</w:t>
      </w:r>
    </w:p>
    <w:p w:rsidR="0078402C" w:rsidRDefault="0078402C" w:rsidP="002B17A1">
      <w:pPr>
        <w:rPr>
          <w:rFonts w:ascii="Comic Sans MS" w:hAnsi="Comic Sans MS"/>
        </w:rPr>
      </w:pPr>
    </w:p>
    <w:p w:rsidR="0078402C" w:rsidRPr="00A50142" w:rsidRDefault="0078402C" w:rsidP="002B17A1">
      <w:pPr>
        <w:rPr>
          <w:rFonts w:ascii="Comic Sans MS" w:hAnsi="Comic Sans MS"/>
        </w:rPr>
      </w:pPr>
    </w:p>
    <w:p w:rsidR="0078402C" w:rsidRPr="001E0992" w:rsidRDefault="0078402C" w:rsidP="00F10D37">
      <w:pPr>
        <w:rPr>
          <w:rFonts w:ascii="Comic Sans MS" w:hAnsi="Comic Sans MS"/>
          <w:b/>
        </w:rPr>
      </w:pPr>
      <w:r w:rsidRPr="001E0992">
        <w:rPr>
          <w:rStyle w:val="Strong"/>
          <w:rFonts w:ascii="Comic Sans MS" w:hAnsi="Comic Sans MS"/>
        </w:rPr>
        <w:t xml:space="preserve">8) </w:t>
      </w:r>
      <w:r w:rsidRPr="001E0992">
        <w:rPr>
          <w:rFonts w:ascii="Comic Sans MS" w:hAnsi="Comic Sans MS"/>
          <w:b/>
        </w:rPr>
        <w:t>Doğal afetler sırasında afetzedelere yardım eden kuruluş aşağıdakilerden hangisidir?</w:t>
      </w:r>
    </w:p>
    <w:p w:rsidR="0078402C" w:rsidRPr="001E0992" w:rsidRDefault="0078402C" w:rsidP="00F10D37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TEMA</w:t>
      </w:r>
      <w:r>
        <w:rPr>
          <w:rFonts w:ascii="Comic Sans MS" w:hAnsi="Comic Sans MS"/>
        </w:rPr>
        <w:tab/>
        <w:t xml:space="preserve">      </w:t>
      </w: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Kızılay</w:t>
      </w:r>
      <w:r>
        <w:rPr>
          <w:rFonts w:ascii="Comic Sans MS" w:hAnsi="Comic Sans MS"/>
        </w:rPr>
        <w:tab/>
        <w:t xml:space="preserve"> </w:t>
      </w: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Yeşilay</w:t>
      </w:r>
    </w:p>
    <w:p w:rsidR="0078402C" w:rsidRPr="001E0992" w:rsidRDefault="0078402C" w:rsidP="00F10D37">
      <w:pPr>
        <w:ind w:left="360"/>
        <w:rPr>
          <w:rFonts w:ascii="Comic Sans MS" w:hAnsi="Comic Sans MS"/>
        </w:rPr>
      </w:pP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>9) Ormanda gündüz kaybolan birisi yönünü nasıl bulur?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A. </w:t>
      </w:r>
      <w:r w:rsidRPr="001E0992">
        <w:rPr>
          <w:rStyle w:val="Strong"/>
          <w:rFonts w:ascii="Comic Sans MS" w:hAnsi="Comic Sans MS"/>
          <w:b w:val="0"/>
        </w:rPr>
        <w:t>Ağaç yosunlarına bakarak</w:t>
      </w:r>
    </w:p>
    <w:p w:rsidR="0078402C" w:rsidRPr="001E0992" w:rsidRDefault="0078402C" w:rsidP="00C832C6">
      <w:pPr>
        <w:rPr>
          <w:rFonts w:ascii="Comic Sans MS" w:hAnsi="Comic Sans MS"/>
          <w:b/>
          <w:bCs/>
        </w:rPr>
      </w:pPr>
      <w:r w:rsidRPr="001E0992">
        <w:rPr>
          <w:rStyle w:val="Strong"/>
          <w:rFonts w:ascii="Comic Sans MS" w:hAnsi="Comic Sans MS"/>
        </w:rPr>
        <w:t xml:space="preserve">B. </w:t>
      </w:r>
      <w:r w:rsidRPr="001E0992">
        <w:rPr>
          <w:rFonts w:ascii="Comic Sans MS" w:hAnsi="Comic Sans MS"/>
          <w:bCs/>
        </w:rPr>
        <w:t>Kutup yıldızına bakarak</w:t>
      </w:r>
    </w:p>
    <w:p w:rsidR="0078402C" w:rsidRPr="001E0992" w:rsidRDefault="0078402C" w:rsidP="00C832C6">
      <w:pPr>
        <w:rPr>
          <w:rFonts w:ascii="Comic Sans MS" w:hAnsi="Comic Sans MS"/>
          <w:bCs/>
        </w:rPr>
      </w:pPr>
      <w:r w:rsidRPr="001E0992">
        <w:rPr>
          <w:rFonts w:ascii="Comic Sans MS" w:hAnsi="Comic Sans MS"/>
          <w:b/>
          <w:bCs/>
        </w:rPr>
        <w:t xml:space="preserve">C. </w:t>
      </w:r>
      <w:r w:rsidRPr="001E0992">
        <w:rPr>
          <w:rFonts w:ascii="Comic Sans MS" w:hAnsi="Comic Sans MS"/>
          <w:bCs/>
        </w:rPr>
        <w:t>Minarenin şerefe kapısına bakarak</w:t>
      </w:r>
    </w:p>
    <w:p w:rsidR="0078402C" w:rsidRPr="001E0992" w:rsidRDefault="0078402C" w:rsidP="00C832C6">
      <w:pPr>
        <w:rPr>
          <w:rFonts w:ascii="Comic Sans MS" w:hAnsi="Comic Sans MS"/>
          <w:b/>
          <w:bCs/>
        </w:rPr>
      </w:pP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>10) Aşağıdakilerden hangisi deprem çantasında bulunmaz?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A. </w:t>
      </w:r>
      <w:r w:rsidRPr="001E0992">
        <w:rPr>
          <w:rFonts w:ascii="Comic Sans MS" w:hAnsi="Comic Sans MS"/>
          <w:bCs/>
        </w:rPr>
        <w:t>El feneri</w:t>
      </w:r>
      <w:r w:rsidRPr="001E0992">
        <w:rPr>
          <w:rFonts w:ascii="Comic Sans MS" w:hAnsi="Comic Sans MS"/>
          <w:bCs/>
        </w:rPr>
        <w:br/>
      </w:r>
      <w:r w:rsidRPr="001E0992">
        <w:rPr>
          <w:rStyle w:val="Strong"/>
          <w:rFonts w:ascii="Comic Sans MS" w:hAnsi="Comic Sans MS"/>
        </w:rPr>
        <w:t xml:space="preserve">B. </w:t>
      </w:r>
      <w:r w:rsidRPr="001E0992">
        <w:rPr>
          <w:rFonts w:ascii="Comic Sans MS" w:hAnsi="Comic Sans MS"/>
          <w:bCs/>
        </w:rPr>
        <w:t>Düdük</w:t>
      </w:r>
    </w:p>
    <w:p w:rsidR="0078402C" w:rsidRPr="001E0992" w:rsidRDefault="0078402C" w:rsidP="00C832C6">
      <w:pPr>
        <w:rPr>
          <w:rFonts w:ascii="Comic Sans MS" w:hAnsi="Comic Sans MS"/>
          <w:bCs/>
        </w:rPr>
      </w:pPr>
      <w:r w:rsidRPr="001E0992">
        <w:rPr>
          <w:rStyle w:val="Strong"/>
          <w:rFonts w:ascii="Comic Sans MS" w:hAnsi="Comic Sans MS"/>
        </w:rPr>
        <w:t>C.</w:t>
      </w:r>
      <w:r w:rsidRPr="001E0992">
        <w:rPr>
          <w:rFonts w:ascii="Comic Sans MS" w:hAnsi="Comic Sans MS"/>
          <w:b/>
          <w:bCs/>
        </w:rPr>
        <w:t xml:space="preserve"> </w:t>
      </w:r>
      <w:r w:rsidRPr="001E0992">
        <w:rPr>
          <w:rFonts w:ascii="Comic Sans MS" w:hAnsi="Comic Sans MS"/>
          <w:bCs/>
        </w:rPr>
        <w:t>Süt</w:t>
      </w:r>
    </w:p>
    <w:p w:rsidR="0078402C" w:rsidRDefault="0078402C" w:rsidP="00C832C6">
      <w:pPr>
        <w:rPr>
          <w:rFonts w:ascii="Comic Sans MS" w:hAnsi="Comic Sans MS"/>
          <w:bCs/>
        </w:rPr>
      </w:pPr>
    </w:p>
    <w:p w:rsidR="0078402C" w:rsidRPr="001E0992" w:rsidRDefault="0078402C" w:rsidP="00C832C6">
      <w:pPr>
        <w:rPr>
          <w:rFonts w:ascii="Comic Sans MS" w:hAnsi="Comic Sans MS"/>
          <w:bCs/>
        </w:rPr>
      </w:pPr>
    </w:p>
    <w:p w:rsidR="0078402C" w:rsidRDefault="0078402C" w:rsidP="002B17A1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11) </w:t>
      </w:r>
      <w:r w:rsidRPr="002B17A1">
        <w:rPr>
          <w:rFonts w:ascii="Comic Sans MS" w:hAnsi="Comic Sans MS"/>
        </w:rPr>
        <w:t xml:space="preserve">Tarkan Bey, yağmurlu bir günde </w:t>
      </w:r>
      <w:r>
        <w:rPr>
          <w:rFonts w:ascii="Comic Sans MS" w:hAnsi="Comic Sans MS"/>
        </w:rPr>
        <w:t>y</w:t>
      </w:r>
      <w:r w:rsidRPr="002B17A1">
        <w:rPr>
          <w:rFonts w:ascii="Comic Sans MS" w:hAnsi="Comic Sans MS"/>
        </w:rPr>
        <w:t>ürüyerek köyüne giderken uzaktan sel geldiğini fark eder.</w:t>
      </w:r>
      <w:r w:rsidRPr="002B17A1">
        <w:rPr>
          <w:rFonts w:ascii="Comic Sans MS" w:hAnsi="Comic Sans MS"/>
        </w:rPr>
        <w:br/>
      </w:r>
      <w:r>
        <w:rPr>
          <w:rFonts w:ascii="Comic Sans MS" w:hAnsi="Comic Sans MS"/>
          <w:b/>
        </w:rPr>
        <w:tab/>
      </w:r>
      <w:r w:rsidRPr="002B17A1">
        <w:rPr>
          <w:rFonts w:ascii="Comic Sans MS" w:hAnsi="Comic Sans MS"/>
          <w:b/>
        </w:rPr>
        <w:t>Buna göre Tarkan Bey aşağıdakilerden hangisini yapmalıdır?</w:t>
      </w:r>
      <w:r w:rsidRPr="002B17A1">
        <w:rPr>
          <w:rFonts w:ascii="Comic Sans MS" w:hAnsi="Comic Sans MS"/>
        </w:rPr>
        <w:br/>
        <w:t>a) Yüksek bir yere çıkmalıdır.</w:t>
      </w:r>
      <w:r w:rsidRPr="002B17A1">
        <w:rPr>
          <w:rFonts w:ascii="Comic Sans MS" w:hAnsi="Comic Sans MS"/>
        </w:rPr>
        <w:br/>
        <w:t>b) Yere oturup yardım beklemelidir.</w:t>
      </w:r>
      <w:r w:rsidRPr="002B17A1">
        <w:rPr>
          <w:rFonts w:ascii="Comic Sans MS" w:hAnsi="Comic Sans MS"/>
        </w:rPr>
        <w:br/>
        <w:t>c) Yere yatmalıdır.</w:t>
      </w:r>
    </w:p>
    <w:p w:rsidR="0078402C" w:rsidRDefault="0078402C" w:rsidP="002B17A1">
      <w:pPr>
        <w:rPr>
          <w:rStyle w:val="Strong"/>
          <w:rFonts w:ascii="Comic Sans MS" w:hAnsi="Comic Sans MS"/>
        </w:rPr>
      </w:pPr>
    </w:p>
    <w:p w:rsidR="0078402C" w:rsidRDefault="0078402C" w:rsidP="002B17A1">
      <w:pPr>
        <w:rPr>
          <w:rStyle w:val="Strong"/>
          <w:rFonts w:ascii="Comic Sans MS" w:hAnsi="Comic Sans MS"/>
        </w:rPr>
      </w:pPr>
    </w:p>
    <w:p w:rsidR="0078402C" w:rsidRPr="001E0992" w:rsidRDefault="0078402C" w:rsidP="002B17A1">
      <w:pPr>
        <w:rPr>
          <w:rStyle w:val="Strong"/>
          <w:rFonts w:ascii="Comic Sans MS" w:hAnsi="Comic Sans MS"/>
        </w:rPr>
      </w:pPr>
      <w:r>
        <w:rPr>
          <w:rStyle w:val="Strong"/>
          <w:rFonts w:ascii="Comic Sans MS" w:hAnsi="Comic Sans MS"/>
        </w:rPr>
        <w:t>1</w:t>
      </w:r>
      <w:r w:rsidRPr="001E0992">
        <w:rPr>
          <w:rStyle w:val="Strong"/>
          <w:rFonts w:ascii="Comic Sans MS" w:hAnsi="Comic Sans MS"/>
        </w:rPr>
        <w:t>2) Eğer depreme karşı hazırlık yapacak olsaydınız aşağıdakilerden hangisini ilk önce yapardınız?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A. </w:t>
      </w:r>
      <w:r w:rsidRPr="001E0992">
        <w:rPr>
          <w:rFonts w:ascii="Comic Sans MS" w:hAnsi="Comic Sans MS"/>
          <w:bCs/>
        </w:rPr>
        <w:t>Deprem çantası oluşturmak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B. </w:t>
      </w:r>
      <w:r w:rsidRPr="001E0992">
        <w:rPr>
          <w:rFonts w:ascii="Comic Sans MS" w:hAnsi="Comic Sans MS"/>
          <w:bCs/>
        </w:rPr>
        <w:t>Elektrik, gaz ve su akışını kesmek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C. </w:t>
      </w:r>
      <w:r w:rsidRPr="001E0992">
        <w:rPr>
          <w:rFonts w:ascii="Comic Sans MS" w:hAnsi="Comic Sans MS"/>
          <w:bCs/>
        </w:rPr>
        <w:t>Evimizi depreme karşı dayanıklı yapmak</w:t>
      </w:r>
      <w:r w:rsidRPr="001E0992">
        <w:rPr>
          <w:rFonts w:ascii="Comic Sans MS" w:hAnsi="Comic Sans MS"/>
          <w:bCs/>
        </w:rPr>
        <w:br/>
      </w:r>
    </w:p>
    <w:p w:rsidR="0078402C" w:rsidRPr="001E0992" w:rsidRDefault="0078402C" w:rsidP="00F10D37">
      <w:pPr>
        <w:rPr>
          <w:rFonts w:ascii="Comic Sans MS" w:hAnsi="Comic Sans MS"/>
          <w:b/>
        </w:rPr>
      </w:pPr>
      <w:r w:rsidRPr="001E0992">
        <w:rPr>
          <w:rStyle w:val="Strong"/>
          <w:rFonts w:ascii="Comic Sans MS" w:hAnsi="Comic Sans MS"/>
        </w:rPr>
        <w:t xml:space="preserve">13) </w:t>
      </w:r>
      <w:r w:rsidRPr="001E0992">
        <w:rPr>
          <w:rFonts w:ascii="Comic Sans MS" w:hAnsi="Comic Sans MS"/>
          <w:b/>
        </w:rPr>
        <w:t>Aşağıdaki doğal afetlerden hangisi dikkatsizlik ve tedbirsizlik sonucu oluşmaktadır?</w:t>
      </w:r>
    </w:p>
    <w:p w:rsidR="0078402C" w:rsidRDefault="0078402C" w:rsidP="00F10D37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Sel</w:t>
      </w:r>
      <w:r>
        <w:rPr>
          <w:rFonts w:ascii="Comic Sans MS" w:hAnsi="Comic Sans MS"/>
        </w:rPr>
        <w:tab/>
        <w:t xml:space="preserve">    </w:t>
      </w: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Yangın</w:t>
      </w:r>
      <w:r w:rsidRPr="001E0992"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Heyelan</w:t>
      </w:r>
    </w:p>
    <w:p w:rsidR="0078402C" w:rsidRPr="001E0992" w:rsidRDefault="0078402C" w:rsidP="00F10D37">
      <w:pPr>
        <w:rPr>
          <w:rStyle w:val="Strong"/>
          <w:rFonts w:ascii="Comic Sans MS" w:hAnsi="Comic Sans MS"/>
          <w:b w:val="0"/>
        </w:rPr>
      </w:pPr>
    </w:p>
    <w:p w:rsidR="0078402C" w:rsidRDefault="0078402C" w:rsidP="00F10D37">
      <w:pPr>
        <w:ind w:left="426" w:hanging="426"/>
        <w:jc w:val="both"/>
        <w:rPr>
          <w:rFonts w:ascii="Comic Sans MS" w:hAnsi="Comic Sans MS"/>
          <w:b/>
        </w:rPr>
      </w:pPr>
      <w:r w:rsidRPr="00F10D37">
        <w:rPr>
          <w:rStyle w:val="Strong"/>
          <w:rFonts w:ascii="Comic Sans MS" w:hAnsi="Comic Sans MS"/>
        </w:rPr>
        <w:t>14)</w:t>
      </w:r>
      <w:r>
        <w:rPr>
          <w:rStyle w:val="Strong"/>
          <w:rFonts w:ascii="Comic Sans MS" w:hAnsi="Comic Sans MS"/>
        </w:rPr>
        <w:t xml:space="preserve">    </w:t>
      </w:r>
      <w:r w:rsidRPr="00F10D37">
        <w:rPr>
          <w:rFonts w:ascii="Comic Sans MS" w:hAnsi="Comic Sans MS"/>
          <w:b/>
        </w:rPr>
        <w:t>Günümüzde pencerelerin</w:t>
      </w:r>
      <w:r>
        <w:rPr>
          <w:rFonts w:ascii="Comic Sans MS" w:hAnsi="Comic Sans MS"/>
          <w:b/>
        </w:rPr>
        <w:t xml:space="preserve"> </w:t>
      </w:r>
      <w:r w:rsidRPr="00F10D37">
        <w:rPr>
          <w:rFonts w:ascii="Comic Sans MS" w:hAnsi="Comic Sans MS"/>
          <w:b/>
        </w:rPr>
        <w:t xml:space="preserve">çift </w:t>
      </w:r>
    </w:p>
    <w:p w:rsidR="0078402C" w:rsidRDefault="0078402C" w:rsidP="00F10D37">
      <w:pPr>
        <w:ind w:left="426" w:hanging="426"/>
        <w:jc w:val="both"/>
        <w:rPr>
          <w:rFonts w:ascii="Comic Sans MS" w:hAnsi="Comic Sans MS"/>
          <w:b/>
        </w:rPr>
      </w:pPr>
      <w:r w:rsidRPr="00F10D37">
        <w:rPr>
          <w:rFonts w:ascii="Comic Sans MS" w:hAnsi="Comic Sans MS"/>
          <w:b/>
        </w:rPr>
        <w:t xml:space="preserve">cam   özelliğinde </w:t>
      </w:r>
      <w:r w:rsidRPr="00F10D37">
        <w:rPr>
          <w:rFonts w:ascii="Comic Sans MS" w:hAnsi="Comic Sans MS"/>
          <w:b/>
        </w:rPr>
        <w:tab/>
        <w:t xml:space="preserve">yapılmasında </w:t>
      </w:r>
    </w:p>
    <w:p w:rsidR="0078402C" w:rsidRPr="00F10D37" w:rsidRDefault="0078402C" w:rsidP="00F10D37">
      <w:pPr>
        <w:ind w:left="426" w:hanging="426"/>
        <w:jc w:val="both"/>
        <w:rPr>
          <w:rFonts w:ascii="Comic Sans MS" w:hAnsi="Comic Sans MS"/>
          <w:b/>
        </w:rPr>
      </w:pPr>
      <w:r w:rsidRPr="00F10D37">
        <w:rPr>
          <w:rFonts w:ascii="Comic Sans MS" w:hAnsi="Comic Sans MS"/>
          <w:b/>
        </w:rPr>
        <w:t>aşağıdaki nedenlerden hangisi etkili olmuştur?</w:t>
      </w:r>
    </w:p>
    <w:p w:rsidR="0078402C" w:rsidRPr="00F10D37" w:rsidRDefault="0078402C" w:rsidP="003E3B79">
      <w:pPr>
        <w:jc w:val="both"/>
        <w:rPr>
          <w:rFonts w:ascii="Comic Sans MS" w:hAnsi="Comic Sans MS"/>
          <w:b/>
        </w:rPr>
      </w:pPr>
      <w:r w:rsidRPr="00F10D37">
        <w:rPr>
          <w:rFonts w:ascii="Comic Sans MS" w:hAnsi="Comic Sans MS"/>
          <w:b/>
        </w:rPr>
        <w:t xml:space="preserve">A. </w:t>
      </w:r>
      <w:r w:rsidRPr="00F10D37">
        <w:rPr>
          <w:rFonts w:ascii="Comic Sans MS" w:hAnsi="Comic Sans MS"/>
        </w:rPr>
        <w:t>Sağlamlığı ve estetik görünümü</w:t>
      </w:r>
    </w:p>
    <w:p w:rsidR="0078402C" w:rsidRPr="00F10D37" w:rsidRDefault="0078402C" w:rsidP="003E3B79">
      <w:pPr>
        <w:jc w:val="both"/>
        <w:rPr>
          <w:rFonts w:ascii="Comic Sans MS" w:hAnsi="Comic Sans MS"/>
          <w:b/>
        </w:rPr>
      </w:pPr>
      <w:r w:rsidRPr="00F10D37">
        <w:rPr>
          <w:rFonts w:ascii="Comic Sans MS" w:hAnsi="Comic Sans MS"/>
          <w:b/>
        </w:rPr>
        <w:t xml:space="preserve">B. </w:t>
      </w:r>
      <w:r w:rsidRPr="00F10D37">
        <w:rPr>
          <w:rFonts w:ascii="Comic Sans MS" w:hAnsi="Comic Sans MS"/>
        </w:rPr>
        <w:t>Isı kaybını önlemesi</w:t>
      </w:r>
    </w:p>
    <w:p w:rsidR="0078402C" w:rsidRPr="00F10D37" w:rsidRDefault="0078402C" w:rsidP="003E3B79">
      <w:pPr>
        <w:jc w:val="both"/>
        <w:rPr>
          <w:rFonts w:ascii="Comic Sans MS" w:hAnsi="Comic Sans MS"/>
        </w:rPr>
      </w:pPr>
      <w:r w:rsidRPr="00F10D37">
        <w:rPr>
          <w:rFonts w:ascii="Comic Sans MS" w:hAnsi="Comic Sans MS"/>
          <w:b/>
        </w:rPr>
        <w:t xml:space="preserve">C. </w:t>
      </w:r>
      <w:r w:rsidRPr="00F10D37">
        <w:rPr>
          <w:rFonts w:ascii="Comic Sans MS" w:hAnsi="Comic Sans MS"/>
        </w:rPr>
        <w:t>Kaliteli ve ucuz olması</w:t>
      </w:r>
    </w:p>
    <w:p w:rsidR="0078402C" w:rsidRDefault="0078402C" w:rsidP="009C1ADB">
      <w:pPr>
        <w:ind w:left="-142" w:right="-156" w:firstLine="142"/>
        <w:rPr>
          <w:rStyle w:val="Strong"/>
          <w:rFonts w:ascii="Comic Sans MS" w:hAnsi="Comic Sans MS"/>
        </w:rPr>
      </w:pPr>
    </w:p>
    <w:p w:rsidR="0078402C" w:rsidRPr="001E0992" w:rsidRDefault="0078402C" w:rsidP="009C1ADB">
      <w:pPr>
        <w:ind w:left="-142" w:right="-156" w:firstLine="142"/>
        <w:rPr>
          <w:rStyle w:val="Strong"/>
          <w:rFonts w:ascii="Comic Sans MS" w:hAnsi="Comic Sans MS"/>
          <w:sz w:val="22"/>
          <w:szCs w:val="22"/>
        </w:rPr>
      </w:pPr>
      <w:r w:rsidRPr="001E0992">
        <w:rPr>
          <w:rStyle w:val="Strong"/>
          <w:rFonts w:ascii="Comic Sans MS" w:hAnsi="Comic Sans MS"/>
        </w:rPr>
        <w:t>15)</w:t>
      </w:r>
      <w:r>
        <w:rPr>
          <w:rStyle w:val="Strong"/>
          <w:rFonts w:ascii="Comic Sans MS" w:hAnsi="Comic Sans MS"/>
        </w:rPr>
        <w:t xml:space="preserve"> İlk televizyon haber sunucumuz kimdir?</w:t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A. </w:t>
      </w:r>
      <w:r>
        <w:rPr>
          <w:rFonts w:ascii="Comic Sans MS" w:hAnsi="Comic Sans MS"/>
          <w:bCs/>
        </w:rPr>
        <w:t>Ali KIRCA</w:t>
      </w:r>
      <w:r w:rsidRPr="001E0992">
        <w:rPr>
          <w:rFonts w:ascii="Comic Sans MS" w:hAnsi="Comic Sans MS"/>
          <w:b/>
          <w:bCs/>
        </w:rPr>
        <w:br/>
      </w:r>
      <w:r w:rsidRPr="001E0992">
        <w:rPr>
          <w:rStyle w:val="Strong"/>
          <w:rFonts w:ascii="Comic Sans MS" w:hAnsi="Comic Sans MS"/>
        </w:rPr>
        <w:t xml:space="preserve">B. </w:t>
      </w:r>
      <w:r>
        <w:rPr>
          <w:rFonts w:ascii="Comic Sans MS" w:hAnsi="Comic Sans MS"/>
          <w:bCs/>
        </w:rPr>
        <w:t>Mehmet Ali BİRAND</w:t>
      </w:r>
    </w:p>
    <w:p w:rsidR="0078402C" w:rsidRPr="001E0992" w:rsidRDefault="0078402C" w:rsidP="00C832C6">
      <w:pPr>
        <w:rPr>
          <w:rFonts w:ascii="Comic Sans MS" w:hAnsi="Comic Sans MS"/>
          <w:bCs/>
        </w:rPr>
      </w:pPr>
      <w:r w:rsidRPr="001E0992">
        <w:rPr>
          <w:rStyle w:val="Strong"/>
          <w:rFonts w:ascii="Comic Sans MS" w:hAnsi="Comic Sans MS"/>
        </w:rPr>
        <w:t xml:space="preserve">C. </w:t>
      </w:r>
      <w:r>
        <w:rPr>
          <w:rFonts w:ascii="Comic Sans MS" w:hAnsi="Comic Sans MS"/>
          <w:bCs/>
        </w:rPr>
        <w:t>Zafer CİLASUN</w:t>
      </w:r>
    </w:p>
    <w:p w:rsidR="0078402C" w:rsidRPr="001E0992" w:rsidRDefault="0078402C" w:rsidP="00C832C6">
      <w:pPr>
        <w:rPr>
          <w:rFonts w:ascii="Comic Sans MS" w:hAnsi="Comic Sans MS"/>
          <w:bCs/>
        </w:rPr>
      </w:pP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>16) Açık denizlerde yönümü en kolay nasıl bulurum?</w:t>
      </w:r>
    </w:p>
    <w:p w:rsidR="0078402C" w:rsidRPr="001E0992" w:rsidRDefault="0078402C" w:rsidP="00C832C6">
      <w:pPr>
        <w:rPr>
          <w:rFonts w:ascii="Comic Sans MS" w:hAnsi="Comic Sans MS"/>
          <w:bCs/>
        </w:rPr>
      </w:pPr>
      <w:r w:rsidRPr="001E0992">
        <w:rPr>
          <w:rStyle w:val="Strong"/>
          <w:rFonts w:ascii="Comic Sans MS" w:hAnsi="Comic Sans MS"/>
        </w:rPr>
        <w:t>A.</w:t>
      </w:r>
      <w:r w:rsidRPr="001E0992">
        <w:rPr>
          <w:rFonts w:ascii="Comic Sans MS" w:hAnsi="Comic Sans MS"/>
          <w:b/>
          <w:bCs/>
        </w:rPr>
        <w:t xml:space="preserve"> </w:t>
      </w:r>
      <w:r w:rsidRPr="001E0992">
        <w:rPr>
          <w:rFonts w:ascii="Comic Sans MS" w:hAnsi="Comic Sans MS"/>
          <w:bCs/>
        </w:rPr>
        <w:t>Ağaç yosunlarına bakarak</w:t>
      </w:r>
      <w:r w:rsidRPr="001E0992">
        <w:rPr>
          <w:rFonts w:ascii="Comic Sans MS" w:hAnsi="Comic Sans MS"/>
          <w:bCs/>
        </w:rPr>
        <w:br/>
      </w:r>
      <w:r w:rsidRPr="001E0992">
        <w:rPr>
          <w:rStyle w:val="Strong"/>
          <w:rFonts w:ascii="Comic Sans MS" w:hAnsi="Comic Sans MS"/>
        </w:rPr>
        <w:t>B.</w:t>
      </w:r>
      <w:r w:rsidRPr="001E0992">
        <w:rPr>
          <w:rFonts w:ascii="Comic Sans MS" w:hAnsi="Comic Sans MS"/>
          <w:b/>
          <w:bCs/>
        </w:rPr>
        <w:t xml:space="preserve"> </w:t>
      </w:r>
      <w:r w:rsidRPr="001E0992">
        <w:rPr>
          <w:rFonts w:ascii="Comic Sans MS" w:hAnsi="Comic Sans MS"/>
          <w:bCs/>
        </w:rPr>
        <w:t>Pusula ile</w:t>
      </w:r>
      <w:r w:rsidRPr="001E0992">
        <w:rPr>
          <w:rFonts w:ascii="Comic Sans MS" w:hAnsi="Comic Sans MS"/>
          <w:bCs/>
        </w:rPr>
        <w:tab/>
      </w:r>
      <w:r w:rsidRPr="001E0992">
        <w:rPr>
          <w:rFonts w:ascii="Comic Sans MS" w:hAnsi="Comic Sans MS"/>
          <w:bCs/>
        </w:rPr>
        <w:tab/>
      </w:r>
      <w:r w:rsidRPr="001E0992">
        <w:rPr>
          <w:rFonts w:ascii="Comic Sans MS" w:hAnsi="Comic Sans MS"/>
          <w:bCs/>
        </w:rPr>
        <w:tab/>
      </w:r>
    </w:p>
    <w:p w:rsidR="0078402C" w:rsidRPr="001E0992" w:rsidRDefault="0078402C" w:rsidP="00C832C6">
      <w:pPr>
        <w:rPr>
          <w:rStyle w:val="Strong"/>
          <w:rFonts w:ascii="Comic Sans MS" w:hAnsi="Comic Sans MS"/>
        </w:rPr>
      </w:pPr>
      <w:r w:rsidRPr="001E0992">
        <w:rPr>
          <w:rStyle w:val="Strong"/>
          <w:rFonts w:ascii="Comic Sans MS" w:hAnsi="Comic Sans MS"/>
        </w:rPr>
        <w:t xml:space="preserve">C. </w:t>
      </w:r>
      <w:r w:rsidRPr="001E0992">
        <w:rPr>
          <w:rFonts w:ascii="Comic Sans MS" w:hAnsi="Comic Sans MS"/>
          <w:bCs/>
        </w:rPr>
        <w:t>Teleskopla</w:t>
      </w:r>
      <w:r w:rsidRPr="001E0992">
        <w:rPr>
          <w:rFonts w:ascii="Comic Sans MS" w:hAnsi="Comic Sans MS"/>
          <w:bCs/>
        </w:rPr>
        <w:br/>
      </w:r>
    </w:p>
    <w:p w:rsidR="0078402C" w:rsidRDefault="0078402C" w:rsidP="002507BD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 xml:space="preserve">17) Çevreye büyük zarar veren, önemli ölçüde can ve mal kaybına neden olan olağan dışı </w:t>
      </w:r>
    </w:p>
    <w:p w:rsidR="0078402C" w:rsidRPr="001E0992" w:rsidRDefault="0078402C" w:rsidP="002507BD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doğa olaylarına genel olarak ne ad verilir?</w:t>
      </w:r>
    </w:p>
    <w:p w:rsidR="0078402C" w:rsidRPr="001E0992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Heyelan</w:t>
      </w:r>
      <w:r w:rsidRPr="001E0992"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       </w:t>
      </w:r>
      <w:r w:rsidRPr="001E0992">
        <w:rPr>
          <w:rFonts w:ascii="Comic Sans MS" w:hAnsi="Comic Sans MS"/>
          <w:b/>
        </w:rPr>
        <w:t xml:space="preserve">B. </w:t>
      </w:r>
      <w:r w:rsidRPr="001E0992">
        <w:rPr>
          <w:rFonts w:ascii="Comic Sans MS" w:hAnsi="Comic Sans MS"/>
        </w:rPr>
        <w:t>Doğal afet</w:t>
      </w:r>
      <w:r>
        <w:rPr>
          <w:rFonts w:ascii="Comic Sans MS" w:hAnsi="Comic Sans MS"/>
        </w:rPr>
        <w:tab/>
        <w:t xml:space="preserve">        </w:t>
      </w:r>
      <w:r w:rsidRPr="001E0992">
        <w:rPr>
          <w:rFonts w:ascii="Comic Sans MS" w:hAnsi="Comic Sans MS"/>
          <w:b/>
        </w:rPr>
        <w:t xml:space="preserve">C. </w:t>
      </w:r>
      <w:r w:rsidRPr="001E0992">
        <w:rPr>
          <w:rFonts w:ascii="Comic Sans MS" w:hAnsi="Comic Sans MS"/>
        </w:rPr>
        <w:t>Sel</w:t>
      </w:r>
    </w:p>
    <w:p w:rsidR="0078402C" w:rsidRPr="001E0992" w:rsidRDefault="0078402C" w:rsidP="00C832C6">
      <w:pPr>
        <w:ind w:left="360"/>
        <w:rPr>
          <w:rFonts w:ascii="Comic Sans MS" w:hAnsi="Comic Sans MS"/>
        </w:rPr>
      </w:pPr>
    </w:p>
    <w:p w:rsidR="0078402C" w:rsidRPr="001E0992" w:rsidRDefault="0078402C" w:rsidP="002507BD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 xml:space="preserve">18) </w:t>
      </w:r>
      <w:r>
        <w:rPr>
          <w:rFonts w:ascii="Comic Sans MS" w:hAnsi="Comic Sans MS"/>
          <w:b/>
        </w:rPr>
        <w:t xml:space="preserve"> 21 – 26 Mart tarihlerinde kutladığımız hafta hangisidir?</w:t>
      </w:r>
    </w:p>
    <w:p w:rsidR="0078402C" w:rsidRPr="001E0992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Yeşilay Haftası</w:t>
      </w:r>
    </w:p>
    <w:p w:rsidR="0078402C" w:rsidRPr="001E0992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Orman Haftası</w:t>
      </w:r>
    </w:p>
    <w:p w:rsidR="0078402C" w:rsidRPr="001E0992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Çevre Koruma Haftası</w:t>
      </w: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Pr="001E0992" w:rsidRDefault="0078402C" w:rsidP="002507BD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19) Aşağıdaki doğal afetlerden hangisi kar yağışına bağlı olarak oluşmaktadır?</w:t>
      </w:r>
    </w:p>
    <w:p w:rsidR="0078402C" w:rsidRPr="001E0992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Çığ</w:t>
      </w:r>
      <w:r w:rsidRPr="001E0992">
        <w:rPr>
          <w:rFonts w:ascii="Comic Sans MS" w:hAnsi="Comic Sans MS"/>
        </w:rPr>
        <w:tab/>
      </w:r>
      <w:r>
        <w:rPr>
          <w:rFonts w:ascii="Comic Sans MS" w:hAnsi="Comic Sans MS"/>
        </w:rPr>
        <w:tab/>
        <w:t xml:space="preserve">      </w:t>
      </w: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Heyelan</w:t>
      </w:r>
      <w:r>
        <w:rPr>
          <w:rFonts w:ascii="Comic Sans MS" w:hAnsi="Comic Sans MS"/>
        </w:rPr>
        <w:tab/>
        <w:t xml:space="preserve">   C</w:t>
      </w:r>
      <w:r w:rsidRPr="001E0992">
        <w:rPr>
          <w:rFonts w:ascii="Comic Sans MS" w:hAnsi="Comic Sans MS"/>
          <w:b/>
        </w:rPr>
        <w:t>.</w:t>
      </w:r>
      <w:r w:rsidRPr="001E0992">
        <w:rPr>
          <w:rFonts w:ascii="Comic Sans MS" w:hAnsi="Comic Sans MS"/>
        </w:rPr>
        <w:t xml:space="preserve"> Deprem</w:t>
      </w:r>
    </w:p>
    <w:p w:rsidR="0078402C" w:rsidRPr="001E0992" w:rsidRDefault="0078402C" w:rsidP="002507B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78402C" w:rsidRDefault="0078402C" w:rsidP="002749DE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 xml:space="preserve">20) Depreme karşı alınabilecek en önemli </w:t>
      </w:r>
    </w:p>
    <w:p w:rsidR="0078402C" w:rsidRPr="001E0992" w:rsidRDefault="0078402C" w:rsidP="002749DE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>önlem aşağıdakilerden hangisidir?</w:t>
      </w:r>
    </w:p>
    <w:p w:rsidR="0078402C" w:rsidRPr="001E0992" w:rsidRDefault="0078402C" w:rsidP="002749DE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Depreme dayanıklı evler yapmak</w:t>
      </w:r>
    </w:p>
    <w:p w:rsidR="0078402C" w:rsidRPr="001E0992" w:rsidRDefault="0078402C" w:rsidP="002749DE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Deprem çantası hazırlamak</w:t>
      </w:r>
    </w:p>
    <w:p w:rsidR="0078402C" w:rsidRPr="001E0992" w:rsidRDefault="0078402C" w:rsidP="002749DE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Deprem bölgelerinden uzak durmak.</w:t>
      </w:r>
    </w:p>
    <w:p w:rsidR="0078402C" w:rsidRDefault="0078402C" w:rsidP="002507BD">
      <w:pPr>
        <w:rPr>
          <w:rFonts w:ascii="Comic Sans MS" w:hAnsi="Comic Sans MS"/>
          <w:b/>
        </w:rPr>
      </w:pPr>
    </w:p>
    <w:p w:rsidR="0078402C" w:rsidRPr="001E0992" w:rsidRDefault="0078402C" w:rsidP="002507BD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21) Çanakkale Zaferinin bu yıl kaçıncı yılını kutladık?</w:t>
      </w:r>
    </w:p>
    <w:p w:rsidR="0078402C" w:rsidRDefault="0078402C" w:rsidP="002507BD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A.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92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  <w:b/>
        </w:rPr>
        <w:t>B.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94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 w:rsidRPr="001E0992">
        <w:rPr>
          <w:rFonts w:ascii="Comic Sans MS" w:hAnsi="Comic Sans MS"/>
          <w:b/>
        </w:rPr>
        <w:t>C.</w:t>
      </w:r>
      <w:r w:rsidRPr="001E0992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98</w:t>
      </w:r>
    </w:p>
    <w:p w:rsidR="0078402C" w:rsidRDefault="0078402C" w:rsidP="004A4ADE">
      <w:pPr>
        <w:rPr>
          <w:rFonts w:ascii="Comic Sans MS" w:hAnsi="Comic Sans MS"/>
        </w:rPr>
      </w:pPr>
      <w:r>
        <w:rPr>
          <w:noProof/>
        </w:rPr>
        <w:pict>
          <v:shape id="_x0000_s1028" type="#_x0000_t32" style="position:absolute;margin-left:-16.1pt;margin-top:1.95pt;width:0;height:780pt;z-index:251657216" o:connectortype="straight"/>
        </w:pict>
      </w:r>
      <w:r w:rsidRPr="001E0992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2</w:t>
      </w:r>
      <w:r w:rsidRPr="001E0992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</w:rPr>
        <w:t xml:space="preserve"> </w:t>
      </w:r>
      <w:r w:rsidRPr="004A4ADE">
        <w:rPr>
          <w:rFonts w:ascii="Comic Sans MS" w:hAnsi="Comic Sans MS"/>
          <w:b/>
        </w:rPr>
        <w:t>I – çam   II – çınar   III – cam güzeli          IV – gelincik  V – sardunya  VI - menekşe</w:t>
      </w:r>
      <w:r>
        <w:rPr>
          <w:rFonts w:ascii="Comic Sans MS" w:hAnsi="Comic Sans MS"/>
        </w:rPr>
        <w:t xml:space="preserve">        Yukarıdaki  bitkilerden  hangilerini  evde yetiştirebiliriz ?  </w:t>
      </w:r>
    </w:p>
    <w:p w:rsidR="0078402C" w:rsidRPr="001E0992" w:rsidRDefault="0078402C" w:rsidP="004A4ADE">
      <w:pPr>
        <w:rPr>
          <w:rFonts w:ascii="Comic Sans MS" w:hAnsi="Comic Sans MS"/>
          <w:b/>
        </w:rPr>
      </w:pPr>
      <w:r w:rsidRPr="004A4ADE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 w:rsidRPr="004A4ADE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</w:rPr>
        <w:t xml:space="preserve"> II -  IV - VI     </w:t>
      </w:r>
      <w:r>
        <w:rPr>
          <w:rFonts w:ascii="Comic Sans MS" w:hAnsi="Comic Sans MS"/>
        </w:rPr>
        <w:tab/>
      </w:r>
      <w:r w:rsidRPr="004A4ADE">
        <w:rPr>
          <w:rFonts w:ascii="Comic Sans MS" w:hAnsi="Comic Sans MS"/>
          <w:b/>
        </w:rPr>
        <w:t>B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III -  V – VI                                                                    .            </w:t>
      </w:r>
      <w:r>
        <w:rPr>
          <w:rFonts w:ascii="Comic Sans MS" w:hAnsi="Comic Sans MS"/>
        </w:rPr>
        <w:tab/>
      </w:r>
      <w:r w:rsidRPr="004A4ADE">
        <w:rPr>
          <w:rFonts w:ascii="Comic Sans MS" w:hAnsi="Comic Sans MS"/>
          <w:b/>
        </w:rPr>
        <w:t>C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 xml:space="preserve">  I – III -  V                                  </w:t>
      </w:r>
    </w:p>
    <w:p w:rsidR="0078402C" w:rsidRPr="001E0992" w:rsidRDefault="0078402C" w:rsidP="00C832C6">
      <w:pPr>
        <w:ind w:left="360"/>
        <w:rPr>
          <w:rFonts w:ascii="Comic Sans MS" w:hAnsi="Comic Sans MS"/>
        </w:rPr>
      </w:pPr>
    </w:p>
    <w:p w:rsidR="0078402C" w:rsidRPr="00F10D37" w:rsidRDefault="0078402C" w:rsidP="00F10D37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23</w:t>
      </w:r>
      <w:r w:rsidRPr="00F10D37">
        <w:rPr>
          <w:rFonts w:ascii="Comic Sans MS" w:hAnsi="Comic Sans MS"/>
        </w:rPr>
        <w:t xml:space="preserve">) İnsanların  başına  gelen  olaylarla  alay  etmememiz  gerektiğini  anlatan  </w:t>
      </w:r>
      <w:r w:rsidRPr="002749DE">
        <w:rPr>
          <w:rFonts w:ascii="Comic Sans MS" w:hAnsi="Comic Sans MS"/>
          <w:b/>
        </w:rPr>
        <w:t xml:space="preserve">atasözü </w:t>
      </w:r>
      <w:r w:rsidRPr="00F10D37">
        <w:rPr>
          <w:rFonts w:ascii="Comic Sans MS" w:hAnsi="Comic Sans MS"/>
        </w:rPr>
        <w:t xml:space="preserve"> hangisidir ?</w:t>
      </w:r>
    </w:p>
    <w:p w:rsidR="0078402C" w:rsidRPr="00F10D37" w:rsidRDefault="0078402C" w:rsidP="00F10D37">
      <w:pPr>
        <w:rPr>
          <w:rFonts w:ascii="Comic Sans MS" w:hAnsi="Comic Sans MS"/>
        </w:rPr>
      </w:pPr>
      <w:r w:rsidRPr="00F10D37">
        <w:rPr>
          <w:rFonts w:ascii="Comic Sans MS" w:hAnsi="Comic Sans MS"/>
        </w:rPr>
        <w:t xml:space="preserve">     </w:t>
      </w:r>
      <w:r w:rsidRPr="00F10D37">
        <w:rPr>
          <w:rFonts w:ascii="Comic Sans MS" w:hAnsi="Comic Sans MS"/>
          <w:b/>
        </w:rPr>
        <w:t>A.</w:t>
      </w:r>
      <w:r w:rsidRPr="00F10D37">
        <w:rPr>
          <w:rFonts w:ascii="Comic Sans MS" w:hAnsi="Comic Sans MS"/>
        </w:rPr>
        <w:t xml:space="preserve"> Gülme  komşuna,  gelir  başına.</w:t>
      </w:r>
    </w:p>
    <w:p w:rsidR="0078402C" w:rsidRPr="00F10D37" w:rsidRDefault="0078402C" w:rsidP="00F10D37">
      <w:pPr>
        <w:rPr>
          <w:rFonts w:ascii="Comic Sans MS" w:hAnsi="Comic Sans MS"/>
        </w:rPr>
      </w:pPr>
      <w:r w:rsidRPr="00F10D37">
        <w:rPr>
          <w:rFonts w:ascii="Comic Sans MS" w:hAnsi="Comic Sans MS"/>
        </w:rPr>
        <w:t xml:space="preserve">     </w:t>
      </w:r>
      <w:r w:rsidRPr="00F10D37">
        <w:rPr>
          <w:rFonts w:ascii="Comic Sans MS" w:hAnsi="Comic Sans MS"/>
          <w:b/>
        </w:rPr>
        <w:t>B.</w:t>
      </w:r>
      <w:r w:rsidRPr="00F10D37">
        <w:rPr>
          <w:rFonts w:ascii="Comic Sans MS" w:hAnsi="Comic Sans MS"/>
        </w:rPr>
        <w:t xml:space="preserve"> Öfkeyle  kalkan  zararla  oturur.</w:t>
      </w:r>
    </w:p>
    <w:p w:rsidR="0078402C" w:rsidRPr="00F10D37" w:rsidRDefault="0078402C" w:rsidP="00F10D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10D37">
        <w:rPr>
          <w:rFonts w:ascii="Comic Sans MS" w:hAnsi="Comic Sans MS"/>
          <w:b/>
        </w:rPr>
        <w:t>C.</w:t>
      </w:r>
      <w:r w:rsidRPr="00F10D37">
        <w:rPr>
          <w:rFonts w:ascii="Comic Sans MS" w:hAnsi="Comic Sans MS"/>
        </w:rPr>
        <w:t xml:space="preserve"> Birlikten  kuvvet  doğar.</w:t>
      </w: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Pr="00F10D37" w:rsidRDefault="0078402C" w:rsidP="00F10D37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>24</w:t>
      </w:r>
      <w:r w:rsidRPr="00F10D37">
        <w:rPr>
          <w:rFonts w:ascii="Comic Sans MS" w:hAnsi="Comic Sans MS"/>
          <w:b/>
        </w:rPr>
        <w:t>)</w:t>
      </w:r>
      <w:r w:rsidRPr="00F10D37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</w:t>
      </w:r>
      <w:r w:rsidRPr="00F10D37">
        <w:rPr>
          <w:rFonts w:ascii="Comic Sans MS" w:hAnsi="Comic Sans MS"/>
          <w:b/>
        </w:rPr>
        <w:t>İnsanı  küçük  yaşta  eğitmeyi  anlatan  atasözü  hangisidir ?</w:t>
      </w:r>
    </w:p>
    <w:p w:rsidR="0078402C" w:rsidRPr="00F10D37" w:rsidRDefault="0078402C" w:rsidP="00F10D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F10D37">
        <w:rPr>
          <w:rFonts w:ascii="Comic Sans MS" w:hAnsi="Comic Sans MS"/>
          <w:b/>
        </w:rPr>
        <w:t>A.</w:t>
      </w:r>
      <w:r w:rsidRPr="00F10D37">
        <w:rPr>
          <w:rFonts w:ascii="Comic Sans MS" w:hAnsi="Comic Sans MS"/>
        </w:rPr>
        <w:t xml:space="preserve"> Akıl  akıldan  üstündür.</w:t>
      </w:r>
    </w:p>
    <w:p w:rsidR="0078402C" w:rsidRPr="00F10D37" w:rsidRDefault="0078402C" w:rsidP="00F10D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</w:t>
      </w:r>
      <w:r w:rsidRPr="00F10D37">
        <w:rPr>
          <w:rFonts w:ascii="Comic Sans MS" w:hAnsi="Comic Sans MS"/>
          <w:b/>
        </w:rPr>
        <w:t xml:space="preserve"> B.</w:t>
      </w:r>
      <w:r w:rsidRPr="00F10D37">
        <w:rPr>
          <w:rFonts w:ascii="Comic Sans MS" w:hAnsi="Comic Sans MS"/>
        </w:rPr>
        <w:t xml:space="preserve"> Damlaya  damlaya  göl  olur.</w:t>
      </w:r>
    </w:p>
    <w:p w:rsidR="0078402C" w:rsidRPr="00F10D37" w:rsidRDefault="0078402C" w:rsidP="00F10D37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  </w:t>
      </w:r>
      <w:r w:rsidRPr="00F10D37">
        <w:rPr>
          <w:rFonts w:ascii="Comic Sans MS" w:hAnsi="Comic Sans MS"/>
          <w:b/>
        </w:rPr>
        <w:t>C.</w:t>
      </w:r>
      <w:r w:rsidRPr="00F10D37">
        <w:rPr>
          <w:rFonts w:ascii="Comic Sans MS" w:hAnsi="Comic Sans MS"/>
        </w:rPr>
        <w:t xml:space="preserve"> Ağaç  yaş  iken  eğilir.</w:t>
      </w:r>
    </w:p>
    <w:p w:rsidR="0078402C" w:rsidRPr="001E0992" w:rsidRDefault="0078402C" w:rsidP="00F10D37">
      <w:pPr>
        <w:rPr>
          <w:rFonts w:ascii="Comic Sans MS" w:hAnsi="Comic Sans MS"/>
        </w:rPr>
      </w:pPr>
      <w:r w:rsidRPr="001E0992">
        <w:rPr>
          <w:rFonts w:ascii="Comic Sans MS" w:hAnsi="Comic Sans MS"/>
          <w:b/>
        </w:rPr>
        <w:t xml:space="preserve"> </w:t>
      </w:r>
    </w:p>
    <w:p w:rsidR="0078402C" w:rsidRPr="001E0992" w:rsidRDefault="0078402C" w:rsidP="002507BD">
      <w:pPr>
        <w:rPr>
          <w:rFonts w:ascii="Comic Sans MS" w:hAnsi="Comic Sans MS"/>
          <w:b/>
        </w:rPr>
      </w:pPr>
      <w:r w:rsidRPr="001E0992">
        <w:rPr>
          <w:rFonts w:ascii="Comic Sans MS" w:hAnsi="Comic Sans MS"/>
          <w:b/>
        </w:rPr>
        <w:t xml:space="preserve">25) </w:t>
      </w:r>
      <w:r>
        <w:rPr>
          <w:rFonts w:ascii="Comic Sans MS" w:hAnsi="Comic Sans MS"/>
          <w:b/>
        </w:rPr>
        <w:t xml:space="preserve">Bu yıl içinde en son gittiğimiz gezimiz neresiydi? Bir kaç cümle ile anlatır mısın </w:t>
      </w:r>
      <w:r w:rsidRPr="009C1AD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 xml:space="preserve"> </w:t>
      </w: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475571">
      <w:pPr>
        <w:tabs>
          <w:tab w:val="left" w:pos="6930"/>
        </w:tabs>
      </w:pPr>
      <w:hyperlink r:id="rId6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Pr="001E0992" w:rsidRDefault="0078402C" w:rsidP="004A4ADE">
      <w:pPr>
        <w:jc w:val="center"/>
        <w:rPr>
          <w:rFonts w:ascii="Comic Sans MS" w:hAnsi="Comic Sans MS"/>
          <w:sz w:val="40"/>
          <w:szCs w:val="40"/>
        </w:rPr>
      </w:pPr>
      <w:r w:rsidRPr="001E0992">
        <w:rPr>
          <w:rFonts w:ascii="Comic Sans MS" w:hAnsi="Comic Sans MS"/>
          <w:sz w:val="40"/>
          <w:szCs w:val="40"/>
        </w:rPr>
        <w:t>Test bitti, cevaplarınızı kontrol ediniz.</w:t>
      </w:r>
    </w:p>
    <w:p w:rsidR="0078402C" w:rsidRPr="001E0992" w:rsidRDefault="0078402C" w:rsidP="004A4ADE">
      <w:pPr>
        <w:jc w:val="center"/>
        <w:rPr>
          <w:rFonts w:ascii="Comic Sans MS" w:hAnsi="Comic Sans MS"/>
          <w:sz w:val="40"/>
          <w:szCs w:val="40"/>
        </w:rPr>
      </w:pPr>
      <w:r w:rsidRPr="001E0992">
        <w:rPr>
          <w:rFonts w:ascii="Comic Sans MS" w:hAnsi="Comic Sans MS"/>
          <w:sz w:val="40"/>
          <w:szCs w:val="40"/>
        </w:rPr>
        <w:t>Her soru 4 puandır… BAŞARILAR…</w:t>
      </w:r>
    </w:p>
    <w:p w:rsidR="0078402C" w:rsidRPr="001E0992" w:rsidRDefault="0078402C" w:rsidP="002507BD">
      <w:pPr>
        <w:rPr>
          <w:rFonts w:ascii="Comic Sans MS" w:hAnsi="Comic Sans MS"/>
        </w:rPr>
      </w:pPr>
      <w:r>
        <w:rPr>
          <w:noProof/>
        </w:rPr>
        <w:pict>
          <v:roundrect id="_x0000_s1029" style="position:absolute;margin-left:-1.1pt;margin-top:.8pt;width:250.5pt;height:142.5pt;z-index:-251660288" arcsize="10923f"/>
        </w:pict>
      </w:r>
    </w:p>
    <w:p w:rsidR="0078402C" w:rsidRPr="001E0992" w:rsidRDefault="0078402C" w:rsidP="002507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E0992">
        <w:rPr>
          <w:rFonts w:ascii="Comic Sans MS" w:hAnsi="Comic Sans MS"/>
        </w:rPr>
        <w:t>Doğru:</w:t>
      </w: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Pr="001E0992" w:rsidRDefault="0078402C" w:rsidP="002507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E0992">
        <w:rPr>
          <w:rFonts w:ascii="Comic Sans MS" w:hAnsi="Comic Sans MS"/>
        </w:rPr>
        <w:t>Yanlış:</w:t>
      </w: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Default="0078402C" w:rsidP="002507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E0992">
        <w:rPr>
          <w:rFonts w:ascii="Comic Sans MS" w:hAnsi="Comic Sans MS"/>
        </w:rPr>
        <w:t>PUAN:</w:t>
      </w:r>
    </w:p>
    <w:p w:rsidR="0078402C" w:rsidRPr="001E0992" w:rsidRDefault="0078402C" w:rsidP="002507BD">
      <w:pPr>
        <w:rPr>
          <w:rFonts w:ascii="Comic Sans MS" w:hAnsi="Comic Sans MS"/>
        </w:rPr>
      </w:pPr>
    </w:p>
    <w:p w:rsidR="0078402C" w:rsidRPr="001E0992" w:rsidRDefault="0078402C" w:rsidP="002507BD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   </w:t>
      </w:r>
      <w:r w:rsidRPr="001E0992">
        <w:rPr>
          <w:rFonts w:ascii="Comic Sans MS" w:hAnsi="Comic Sans MS"/>
        </w:rPr>
        <w:t>Velinin İmzası:</w:t>
      </w:r>
    </w:p>
    <w:sectPr w:rsidR="0078402C" w:rsidRPr="001E0992" w:rsidSect="009C1ADB">
      <w:pgSz w:w="11906" w:h="16838"/>
      <w:pgMar w:top="397" w:right="282" w:bottom="397" w:left="454" w:header="709" w:footer="709" w:gutter="0"/>
      <w:cols w:num="2" w:space="17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402C" w:rsidRDefault="0078402C" w:rsidP="00AB31CA">
      <w:r>
        <w:separator/>
      </w:r>
    </w:p>
  </w:endnote>
  <w:endnote w:type="continuationSeparator" w:id="0">
    <w:p w:rsidR="0078402C" w:rsidRDefault="0078402C" w:rsidP="00AB31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402C" w:rsidRDefault="0078402C" w:rsidP="00AB31CA">
      <w:r>
        <w:separator/>
      </w:r>
    </w:p>
  </w:footnote>
  <w:footnote w:type="continuationSeparator" w:id="0">
    <w:p w:rsidR="0078402C" w:rsidRDefault="0078402C" w:rsidP="00AB31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00D59"/>
    <w:rsid w:val="00021B04"/>
    <w:rsid w:val="00051DA2"/>
    <w:rsid w:val="000A73B9"/>
    <w:rsid w:val="000F2C2A"/>
    <w:rsid w:val="0010792C"/>
    <w:rsid w:val="001319A1"/>
    <w:rsid w:val="001E0992"/>
    <w:rsid w:val="001F4925"/>
    <w:rsid w:val="0022405B"/>
    <w:rsid w:val="002507BD"/>
    <w:rsid w:val="00263FFE"/>
    <w:rsid w:val="002749DE"/>
    <w:rsid w:val="002B17A1"/>
    <w:rsid w:val="002D011C"/>
    <w:rsid w:val="003018F7"/>
    <w:rsid w:val="0032153B"/>
    <w:rsid w:val="003E3B79"/>
    <w:rsid w:val="00400D59"/>
    <w:rsid w:val="00403D1D"/>
    <w:rsid w:val="00457266"/>
    <w:rsid w:val="00475571"/>
    <w:rsid w:val="004A4ADE"/>
    <w:rsid w:val="004A5CFD"/>
    <w:rsid w:val="004F38B7"/>
    <w:rsid w:val="00536E9D"/>
    <w:rsid w:val="005D2877"/>
    <w:rsid w:val="00603F43"/>
    <w:rsid w:val="006A1319"/>
    <w:rsid w:val="006C2488"/>
    <w:rsid w:val="00707C75"/>
    <w:rsid w:val="00713629"/>
    <w:rsid w:val="0078402C"/>
    <w:rsid w:val="007B41DF"/>
    <w:rsid w:val="007D36E0"/>
    <w:rsid w:val="009C1ADB"/>
    <w:rsid w:val="00A500FA"/>
    <w:rsid w:val="00A50142"/>
    <w:rsid w:val="00AB31CA"/>
    <w:rsid w:val="00BD0AB9"/>
    <w:rsid w:val="00C23C12"/>
    <w:rsid w:val="00C832C6"/>
    <w:rsid w:val="00CA1C4D"/>
    <w:rsid w:val="00D7328A"/>
    <w:rsid w:val="00D974C1"/>
    <w:rsid w:val="00E83E63"/>
    <w:rsid w:val="00F10D37"/>
    <w:rsid w:val="00FC7F12"/>
    <w:rsid w:val="00FF4A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3D1D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00D59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7B41DF"/>
    <w:rPr>
      <w:rFonts w:cs="Times New Roman"/>
      <w:b/>
      <w:bCs/>
    </w:rPr>
  </w:style>
  <w:style w:type="character" w:styleId="Hyperlink">
    <w:name w:val="Hyperlink"/>
    <w:basedOn w:val="DefaultParagraphFont"/>
    <w:uiPriority w:val="99"/>
    <w:rsid w:val="00475571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326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77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81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80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90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87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78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83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267775">
          <w:marLeft w:val="3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267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671</Words>
  <Characters>3827</Characters>
  <Application>Microsoft Office Outlook</Application>
  <DocSecurity>0</DocSecurity>
  <Lines>0</Lines>
  <Paragraphs>0</Paragraphs>
  <ScaleCrop>false</ScaleCrop>
  <Manager>www.sorubak.com</Manager>
  <Company>gsahmet56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TSXP</dc:creator>
  <cp:keywords>www.sorubak.com</cp:keywords>
  <dc:description>www.sorubak.com</dc:description>
  <cp:lastModifiedBy>edanur</cp:lastModifiedBy>
  <cp:revision>4</cp:revision>
  <cp:lastPrinted>2013-03-22T07:24:00Z</cp:lastPrinted>
  <dcterms:created xsi:type="dcterms:W3CDTF">2013-03-21T20:48:00Z</dcterms:created>
  <dcterms:modified xsi:type="dcterms:W3CDTF">2014-04-11T18:32:00Z</dcterms:modified>
  <cp:category>www.sorubak.com</cp:category>
</cp:coreProperties>
</file>