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8D8D8"/>
  <w:body>
    <w:p w:rsidR="00964866" w:rsidRDefault="00964866" w:rsidP="00AC73A5">
      <w:pPr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964866" w:rsidRDefault="00964866" w:rsidP="00AC73A5">
      <w:pPr>
        <w:jc w:val="center"/>
        <w:rPr>
          <w:rFonts w:ascii="Times New Roman" w:hAnsi="Times New Roman"/>
          <w:color w:val="FF0000"/>
          <w:sz w:val="28"/>
          <w:szCs w:val="28"/>
        </w:rPr>
      </w:pPr>
      <w:r w:rsidRPr="00DD3FF6">
        <w:rPr>
          <w:rFonts w:ascii="Times New Roman" w:hAnsi="Times New Roman"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1.5pt;height:111pt">
            <v:imagedata r:id="rId4" o:title=""/>
          </v:shape>
        </w:pict>
      </w:r>
    </w:p>
    <w:p w:rsidR="00964866" w:rsidRDefault="00964866" w:rsidP="00AC73A5">
      <w:pPr>
        <w:jc w:val="center"/>
        <w:rPr>
          <w:rFonts w:ascii="Times New Roman" w:hAnsi="Times New Roman"/>
          <w:color w:val="FF0000"/>
          <w:sz w:val="28"/>
          <w:szCs w:val="28"/>
        </w:rPr>
      </w:pPr>
      <w:r w:rsidRPr="00AC73A5">
        <w:rPr>
          <w:rFonts w:ascii="Times New Roman" w:hAnsi="Times New Roman"/>
          <w:color w:val="FF0000"/>
          <w:sz w:val="28"/>
          <w:szCs w:val="28"/>
        </w:rPr>
        <w:t>HAYAT BİLGİSİ DEĞERLENDİRME                      TESTİ 1</w:t>
      </w:r>
    </w:p>
    <w:p w:rsidR="00964866" w:rsidRDefault="00964866" w:rsidP="00AC73A5">
      <w:pPr>
        <w:rPr>
          <w:rFonts w:ascii="Times New Roman" w:hAnsi="Times New Roman"/>
          <w:color w:val="FF0000"/>
          <w:sz w:val="28"/>
          <w:szCs w:val="28"/>
        </w:rPr>
      </w:pPr>
    </w:p>
    <w:p w:rsidR="00964866" w:rsidRDefault="00964866" w:rsidP="00AC73A5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Pr="00AC73A5">
        <w:rPr>
          <w:rFonts w:ascii="Times New Roman" w:hAnsi="Times New Roman"/>
          <w:color w:val="000000"/>
          <w:sz w:val="26"/>
          <w:szCs w:val="26"/>
        </w:rPr>
        <w:t xml:space="preserve">- Okul tarihini araştırmak isteyen Ethem araştırmasında hangisine </w:t>
      </w:r>
      <w:r w:rsidRPr="00AC73A5">
        <w:rPr>
          <w:rFonts w:ascii="Times New Roman" w:hAnsi="Times New Roman"/>
          <w:b/>
          <w:color w:val="000000"/>
          <w:sz w:val="26"/>
          <w:szCs w:val="26"/>
        </w:rPr>
        <w:t>yer vermemelidir</w:t>
      </w:r>
      <w:r w:rsidRPr="00AC73A5">
        <w:rPr>
          <w:rFonts w:ascii="Times New Roman" w:hAnsi="Times New Roman"/>
          <w:color w:val="000000"/>
          <w:sz w:val="26"/>
          <w:szCs w:val="26"/>
        </w:rPr>
        <w:t xml:space="preserve"> ?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Okulun adını nereden aldığına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B- Okulun ne zaman kurulduğuna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Okulun rengine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2- Aşağıdakilerden hangisi arkadaş seçerken dikkat edeceğimiz özelliklerden biri </w:t>
      </w:r>
      <w:r w:rsidRPr="003F03BD">
        <w:rPr>
          <w:rFonts w:ascii="Times New Roman" w:hAnsi="Times New Roman"/>
          <w:b/>
          <w:color w:val="000000"/>
          <w:sz w:val="26"/>
          <w:szCs w:val="26"/>
        </w:rPr>
        <w:t>değildir</w:t>
      </w:r>
      <w:r>
        <w:rPr>
          <w:rFonts w:ascii="Times New Roman" w:hAnsi="Times New Roman"/>
          <w:color w:val="000000"/>
          <w:sz w:val="26"/>
          <w:szCs w:val="26"/>
        </w:rPr>
        <w:t xml:space="preserve"> ?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Dürüst olması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B- Kibirli olması 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Uyumlu olması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3- Aşağıdakilerden hangisi demokratik bir davranış </w:t>
      </w:r>
      <w:r w:rsidRPr="002A562A">
        <w:rPr>
          <w:rFonts w:ascii="Times New Roman" w:hAnsi="Times New Roman"/>
          <w:b/>
          <w:color w:val="000000"/>
          <w:sz w:val="26"/>
          <w:szCs w:val="26"/>
        </w:rPr>
        <w:t>değildir</w:t>
      </w:r>
      <w:r>
        <w:rPr>
          <w:rFonts w:ascii="Times New Roman" w:hAnsi="Times New Roman"/>
          <w:color w:val="000000"/>
          <w:sz w:val="26"/>
          <w:szCs w:val="26"/>
        </w:rPr>
        <w:t xml:space="preserve"> ?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Otobüse binerken sıraya girilmesi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B- Öğrencinin istediği kulübe gitmesi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Sınıf başkanını öğretmenin seçmesi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4- Ödevini zamanında yapan , çantasını akşam yatmadan hazırlayan, ders programını bilen, vaktinde yatan bir öğrenci aşağıdakilerden hangisinin farkındadır ?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A- Evde neler yapılması gerektiğinin 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B- Ödevlerini gününde yapması gerektiğinin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Okula hazırlıklı gitmesi gerektiğinin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5- Tutumlu bir öğrenci aşağıdaki davranışlardan hangisini </w:t>
      </w:r>
      <w:r w:rsidRPr="003F03BD">
        <w:rPr>
          <w:rFonts w:ascii="Times New Roman" w:hAnsi="Times New Roman"/>
          <w:b/>
          <w:color w:val="000000"/>
          <w:sz w:val="26"/>
          <w:szCs w:val="26"/>
        </w:rPr>
        <w:t xml:space="preserve">yapmaz </w:t>
      </w:r>
      <w:r>
        <w:rPr>
          <w:rFonts w:ascii="Times New Roman" w:hAnsi="Times New Roman"/>
          <w:color w:val="000000"/>
          <w:sz w:val="26"/>
          <w:szCs w:val="26"/>
        </w:rPr>
        <w:t>?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Dişlerini fırçalarken musluğu açık bırakır.</w:t>
      </w:r>
    </w:p>
    <w:p w:rsidR="00964866" w:rsidRDefault="00964866" w:rsidP="00AC73A5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B- Odadan çıkarken lambayı söndürür.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Duş almak yerine küveti doldurarak yıkanır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6- Mehmet bahçede arkadaşıyla oyun oynarken takımı gol yedi.Bunun üzerine arkadaşlarına küstü ve oyundan çıktı.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Mehmet ile ilgili aşağıdakilerden hangisi </w:t>
      </w:r>
      <w:r w:rsidRPr="003F03BD">
        <w:rPr>
          <w:rFonts w:ascii="Times New Roman" w:hAnsi="Times New Roman"/>
          <w:b/>
          <w:color w:val="000000"/>
          <w:sz w:val="26"/>
          <w:szCs w:val="26"/>
        </w:rPr>
        <w:t>söylenemez</w:t>
      </w:r>
      <w:r>
        <w:rPr>
          <w:rFonts w:ascii="Times New Roman" w:hAnsi="Times New Roman"/>
          <w:color w:val="000000"/>
          <w:sz w:val="26"/>
          <w:szCs w:val="26"/>
        </w:rPr>
        <w:t xml:space="preserve"> 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Kazanmak onun için çok önemlidir.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B- Kaybetmenin doğal olduğunu kabul eder.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Kaybettiği zaman aşırı tepki verir.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7- 23 Nisan gününü Atatürk </w:t>
      </w:r>
      <w:r w:rsidRPr="003F03BD">
        <w:rPr>
          <w:rFonts w:ascii="Times New Roman" w:hAnsi="Times New Roman"/>
          <w:b/>
          <w:color w:val="000000"/>
          <w:sz w:val="26"/>
          <w:szCs w:val="26"/>
        </w:rPr>
        <w:t>niye</w:t>
      </w:r>
      <w:r>
        <w:rPr>
          <w:rFonts w:ascii="Times New Roman" w:hAnsi="Times New Roman"/>
          <w:color w:val="000000"/>
          <w:sz w:val="26"/>
          <w:szCs w:val="26"/>
        </w:rPr>
        <w:t xml:space="preserve"> tüm çocuklara armağan etmiştir 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Kurtuluş Savaşı başladığı için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B- Düşmanları yendiğimiz için 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Millet meclisi açıldığı için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8- Aşağıdakilerden hangisi </w:t>
      </w:r>
      <w:r w:rsidRPr="003F03BD">
        <w:rPr>
          <w:rFonts w:ascii="Times New Roman" w:hAnsi="Times New Roman"/>
          <w:b/>
          <w:color w:val="000000"/>
          <w:sz w:val="26"/>
          <w:szCs w:val="26"/>
        </w:rPr>
        <w:t>bilinçli bir tüketicinin</w:t>
      </w:r>
      <w:r>
        <w:rPr>
          <w:rFonts w:ascii="Times New Roman" w:hAnsi="Times New Roman"/>
          <w:color w:val="000000"/>
          <w:sz w:val="26"/>
          <w:szCs w:val="26"/>
        </w:rPr>
        <w:t xml:space="preserve"> yapması gereken davranıştır 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Aldığı üründe TSE damgasına dikkat eder.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B- En ucuz ürünü alır.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Aldığı ürün bozuk çıkarsa onu atar.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9- Bir sorunu çözerken </w:t>
      </w:r>
      <w:r w:rsidRPr="002A562A">
        <w:rPr>
          <w:rFonts w:ascii="Times New Roman" w:hAnsi="Times New Roman"/>
          <w:b/>
          <w:color w:val="000000"/>
          <w:sz w:val="26"/>
          <w:szCs w:val="26"/>
        </w:rPr>
        <w:t>ilk önce</w:t>
      </w:r>
      <w:r>
        <w:rPr>
          <w:rFonts w:ascii="Times New Roman" w:hAnsi="Times New Roman"/>
          <w:color w:val="000000"/>
          <w:sz w:val="26"/>
          <w:szCs w:val="26"/>
        </w:rPr>
        <w:t xml:space="preserve"> yapmamız gereken şey nedir 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Soruna çözüm yolları bulmak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B- Sorunu tespit etmek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Seçtiğimiz çözüm yolunu uygulamak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10-  Aşağıdakilerden hangileri doğrudur 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1- Özel günler sadece bayramları içerir.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2- Özel günlerde toplumsal paylaşımlar önem kazanır.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3- Özel günlerde insanlar bir araya gelir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A- 1 ve 2      B- yalnız 2       C- 2 ve 3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11- Aşağıdakilerden hangisi milli bayramlarımızı kutlama nedenlerimizden biri </w:t>
      </w:r>
      <w:r w:rsidRPr="002A562A">
        <w:rPr>
          <w:rFonts w:ascii="Times New Roman" w:hAnsi="Times New Roman"/>
          <w:b/>
          <w:color w:val="000000"/>
          <w:sz w:val="26"/>
          <w:szCs w:val="26"/>
        </w:rPr>
        <w:t>değildir</w:t>
      </w:r>
      <w:r>
        <w:rPr>
          <w:rFonts w:ascii="Times New Roman" w:hAnsi="Times New Roman"/>
          <w:color w:val="000000"/>
          <w:sz w:val="26"/>
          <w:szCs w:val="26"/>
        </w:rPr>
        <w:t xml:space="preserve"> 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Milli birliğimizi güçlendirmek için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B - Üzüntülerimizi unutmak için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O tarihte yaşananları unutmamak için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12- Aşağıdakilerden hangisi bilgi teknolojileri arasında </w:t>
      </w:r>
      <w:r w:rsidRPr="002A562A">
        <w:rPr>
          <w:rFonts w:ascii="Times New Roman" w:hAnsi="Times New Roman"/>
          <w:b/>
          <w:color w:val="000000"/>
          <w:sz w:val="26"/>
          <w:szCs w:val="26"/>
        </w:rPr>
        <w:t>yer almaz</w:t>
      </w:r>
      <w:r>
        <w:rPr>
          <w:rFonts w:ascii="Times New Roman" w:hAnsi="Times New Roman"/>
          <w:color w:val="000000"/>
          <w:sz w:val="26"/>
          <w:szCs w:val="26"/>
        </w:rPr>
        <w:t xml:space="preserve"> ? 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Kalem   B- Bilgisayar    C- Projeksiyon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13- Atatürk'ün okuduğu </w:t>
      </w:r>
      <w:r w:rsidRPr="002A562A">
        <w:rPr>
          <w:rFonts w:ascii="Times New Roman" w:hAnsi="Times New Roman"/>
          <w:b/>
          <w:color w:val="000000"/>
          <w:sz w:val="26"/>
          <w:szCs w:val="26"/>
        </w:rPr>
        <w:t>okulların doğru sıralanışı</w:t>
      </w:r>
      <w:r>
        <w:rPr>
          <w:rFonts w:ascii="Times New Roman" w:hAnsi="Times New Roman"/>
          <w:color w:val="000000"/>
          <w:sz w:val="26"/>
          <w:szCs w:val="26"/>
        </w:rPr>
        <w:t xml:space="preserve"> aşağıdakilerden hangisidir 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1- Harp Akademisi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2- Askeri Ortaokul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3- Manastır Askeri Lisesi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4- Şemsi Efendi İlkokulu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A- 1-2-3-4      B- 4-2-3-1      C- 4-3-2-1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14- Çalışmalarının daha eğlenceli olabilmesi için Seyhan,kulüp arkadaşlarına bir anket hazırladı.Aşağıdakilerden hangisi bu anketteki sorulardan biri </w:t>
      </w:r>
      <w:r w:rsidRPr="002A562A">
        <w:rPr>
          <w:rFonts w:ascii="Times New Roman" w:hAnsi="Times New Roman"/>
          <w:b/>
          <w:color w:val="000000"/>
          <w:sz w:val="26"/>
          <w:szCs w:val="26"/>
        </w:rPr>
        <w:t>olamaz</w:t>
      </w:r>
      <w:r>
        <w:rPr>
          <w:rFonts w:ascii="Times New Roman" w:hAnsi="Times New Roman"/>
          <w:color w:val="000000"/>
          <w:sz w:val="26"/>
          <w:szCs w:val="26"/>
        </w:rPr>
        <w:t xml:space="preserve"> 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Yaptığınız çalışmalar sizi mutlu etti mi 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B- Boş zamanlarınızda neler yaparsınız 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Hangi çalışmaların yapılmasını tercih edersiniz 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15- Aşağıdakilerden hangisi </w:t>
      </w:r>
      <w:r w:rsidRPr="002A562A">
        <w:rPr>
          <w:rFonts w:ascii="Times New Roman" w:hAnsi="Times New Roman"/>
          <w:b/>
          <w:color w:val="000000"/>
          <w:sz w:val="26"/>
          <w:szCs w:val="26"/>
        </w:rPr>
        <w:t>kişisel</w:t>
      </w:r>
      <w:r>
        <w:rPr>
          <w:rFonts w:ascii="Times New Roman" w:hAnsi="Times New Roman"/>
          <w:color w:val="000000"/>
          <w:sz w:val="26"/>
          <w:szCs w:val="26"/>
        </w:rPr>
        <w:t xml:space="preserve"> bir özelliğimizdir 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A- uzun boylu olmak   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B- ela gözlü olmak 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sevecen olmak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16- Dersi öğretmenini dinleyerek daha iyi anlayan Fatma İrem'in </w:t>
      </w:r>
      <w:r w:rsidRPr="002A562A">
        <w:rPr>
          <w:rFonts w:ascii="Times New Roman" w:hAnsi="Times New Roman"/>
          <w:b/>
          <w:color w:val="000000"/>
          <w:sz w:val="26"/>
          <w:szCs w:val="26"/>
        </w:rPr>
        <w:t>öğrenme yöntemi</w:t>
      </w:r>
      <w:r>
        <w:rPr>
          <w:rFonts w:ascii="Times New Roman" w:hAnsi="Times New Roman"/>
          <w:color w:val="000000"/>
          <w:sz w:val="26"/>
          <w:szCs w:val="26"/>
        </w:rPr>
        <w:t xml:space="preserve"> aşağıdakilerden hangisidir 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yaparak yaşayarak öğrenme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B- sunum yöntemiyle öğrenme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resim çizerek öğrenme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17-  Aşağıdakilerden hangisi </w:t>
      </w:r>
      <w:r w:rsidRPr="002A562A">
        <w:rPr>
          <w:rFonts w:ascii="Times New Roman" w:hAnsi="Times New Roman"/>
          <w:b/>
          <w:color w:val="000000"/>
          <w:sz w:val="26"/>
          <w:szCs w:val="26"/>
        </w:rPr>
        <w:t xml:space="preserve">yanlıştır </w:t>
      </w:r>
      <w:r>
        <w:rPr>
          <w:rFonts w:ascii="Times New Roman" w:hAnsi="Times New Roman"/>
          <w:color w:val="000000"/>
          <w:sz w:val="26"/>
          <w:szCs w:val="26"/>
        </w:rPr>
        <w:t>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Herkesin öğrenme yöntemi farklıdır.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B- Bireysel farklılıklara herkes saygı duymalıdır.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Kendimize en benzeyen kişiyi arkadaşımız olarak seçmeliyiz.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18- Sağlıklı beslenen bir kişi aşağıdaki menüden hangisini seçer ?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A- makarna-kola - mısır -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B- et- yumurta-süt -bal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C- kızartma -meyve- cips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  <w:r>
        <w:rPr>
          <w:rFonts w:ascii="Hand writing Mutlu" w:hAnsi="Hand writing Mutlu" w:cs="FHPZMQ+HelveticaNeue"/>
          <w:i/>
          <w:color w:val="000000"/>
          <w:sz w:val="24"/>
          <w:szCs w:val="24"/>
        </w:rPr>
        <w:t>www.sorubak.com</w:t>
      </w:r>
    </w:p>
    <w:p w:rsidR="00964866" w:rsidRDefault="00964866">
      <w:pPr>
        <w:rPr>
          <w:rFonts w:ascii="Times New Roman" w:hAnsi="Times New Roman"/>
          <w:color w:val="000000"/>
          <w:sz w:val="26"/>
          <w:szCs w:val="26"/>
        </w:rPr>
      </w:pPr>
    </w:p>
    <w:p w:rsidR="00964866" w:rsidRPr="002A562A" w:rsidRDefault="00964866">
      <w:pPr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                              </w:t>
      </w:r>
      <w:r w:rsidRPr="002A562A">
        <w:rPr>
          <w:rFonts w:ascii="Times New Roman" w:hAnsi="Times New Roman"/>
          <w:color w:val="FF0000"/>
          <w:sz w:val="26"/>
          <w:szCs w:val="26"/>
        </w:rPr>
        <w:t>CELAL YILDIZ</w:t>
      </w:r>
    </w:p>
    <w:sectPr w:rsidR="00964866" w:rsidRPr="002A562A" w:rsidSect="003F03BD">
      <w:pgSz w:w="11906" w:h="16838"/>
      <w:pgMar w:top="680" w:right="680" w:bottom="680" w:left="6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HPZMQ+HelveticaNeue">
    <w:altName w:val="FHPZMQ+HelveticaNeu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73A5"/>
    <w:rsid w:val="002129C9"/>
    <w:rsid w:val="002A562A"/>
    <w:rsid w:val="003F03BD"/>
    <w:rsid w:val="004B380C"/>
    <w:rsid w:val="0062536D"/>
    <w:rsid w:val="0075706A"/>
    <w:rsid w:val="00964866"/>
    <w:rsid w:val="00AC73A5"/>
    <w:rsid w:val="00DD3FF6"/>
    <w:rsid w:val="00DD43D5"/>
    <w:rsid w:val="00E62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9C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2</Pages>
  <Words>535</Words>
  <Characters>3051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>www.sorubak.com</cp:keywords>
  <dc:description/>
  <cp:lastModifiedBy>edanur</cp:lastModifiedBy>
  <cp:revision>4</cp:revision>
  <dcterms:created xsi:type="dcterms:W3CDTF">2014-12-11T15:23:00Z</dcterms:created>
  <dcterms:modified xsi:type="dcterms:W3CDTF">2014-12-16T17:20:00Z</dcterms:modified>
</cp:coreProperties>
</file>