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1.Aşağıdakilerden hangisi kır</w:t>
      </w:r>
      <w:r>
        <w:rPr>
          <w:rFonts w:ascii="Times New Roman" w:hAnsi="Times New Roman"/>
          <w:sz w:val="24"/>
          <w:szCs w:val="24"/>
        </w:rPr>
        <w:t>ılgan bir maddeden yapılmıştır?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a.Sürahi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b.Tencere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c.Çaydanlık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2.Kardeşime yumuşak maddeden yapılmış bir oyuncak</w:t>
      </w:r>
      <w:r>
        <w:rPr>
          <w:rFonts w:ascii="Times New Roman" w:hAnsi="Times New Roman"/>
          <w:sz w:val="24"/>
          <w:szCs w:val="24"/>
        </w:rPr>
        <w:t xml:space="preserve"> aldım.Oyuncak hangisi olabilir?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a.T</w:t>
      </w:r>
      <w:r w:rsidRPr="0022605B">
        <w:rPr>
          <w:rFonts w:ascii="Times New Roman" w:hAnsi="Times New Roman"/>
          <w:sz w:val="24"/>
          <w:szCs w:val="24"/>
        </w:rPr>
        <w:t>ren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b.Düdük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c.Ayı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3.Bir madde hangi iki özelliğe sahip olamaz?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a.Sert Kırılgan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b.Yumuşak-Kırılgan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c.Yumuşak-Esnek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4.Bazı maddelerin kendisine ait kokuları vardır.Buna…………………..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605B">
        <w:rPr>
          <w:rFonts w:ascii="Times New Roman" w:hAnsi="Times New Roman"/>
          <w:sz w:val="24"/>
          <w:szCs w:val="24"/>
        </w:rPr>
        <w:t>örnek gösterilebilir.Yukarıdaki cümle hangi kelimeyle tamamlanamaz?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a.Su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b.Portakal suyu</w:t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</w:r>
      <w:r w:rsidRPr="0022605B">
        <w:rPr>
          <w:rFonts w:ascii="Times New Roman" w:hAnsi="Times New Roman"/>
          <w:sz w:val="24"/>
          <w:szCs w:val="24"/>
        </w:rPr>
        <w:tab/>
        <w:t>C.Kolonya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5.Günlük hayatta kullandığımız maddelerin özellikleri kullanım  alanlarına uygun olmalıdır.Açıklamaya göre aşağıdakilerden hangisi söylenemez?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a.Çamaşır makinesi, buzdolabı gibi maddeler sert ve sağlam maddelerden yapılır.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b.Koltuk ve yataklar yumuşak ve esnek maddelerden yapılır?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 w:rsidRPr="0022605B">
        <w:rPr>
          <w:rFonts w:ascii="Times New Roman" w:hAnsi="Times New Roman"/>
          <w:sz w:val="24"/>
          <w:szCs w:val="24"/>
        </w:rPr>
        <w:t>c.Tencere ve tavalar yumuşak maddeden yapılır.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6.Kolayca şekil verilebilen maddelere…………………..denir.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Düz, girintisi, çıkıntısı olmayan maddelere…………………………..denir.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Kuvvet uygulandığında kolayca kırılan maddelere ………………….denir.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boşlukları hangi kelimeyle dolduramayız?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a.Pürüzsüz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b.Yumuşak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c.Esnek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7.Aşağıdakilerden hangisini koklamak zarar vermez?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a.Asit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b.Tuz ruhu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c.Maden suyu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8.Bazı maddelerin yüzleri pürüzlüdür.Buna örnek olarak aşağıdakilerden hangisi örnek verilmez?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a.mermer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b.zımpara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c.Halı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9.Aşağıdakilerden hangilerini sadece renginden ayırt edemeyiz?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a.Altın- gümüş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b.Tuz-şeker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c.Kolonya-Süt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10.Eline bir madde dökerek yaralanan bir kişi , eline ne dökmüş olabilir?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a.Ketçap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b.Limon suyu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c.Kezzap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11.Bir kutuda toz şeker diğerinde toz tarım ilacı var.Hangi kutuda hangi maddenin olduğunu belirlemek için ne yapmalıyım?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a.Kutuları açıp koklamalıyım.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b.Tatlarına bakmalıyım.</w:t>
      </w:r>
    </w:p>
    <w:p w:rsidR="00663EAA" w:rsidRDefault="00663EAA" w:rsidP="008548A5">
      <w:pPr>
        <w:spacing w:after="0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c.Etiketlerini okumalıyım.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12.Küçük kardeşim çamaşır suyunu su sanıp içmiş.Kardeşim neden yanılmıştır?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a.Maddelerin tadından dolayı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b.Maddelerin renginden dolayı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c.Maddelerin etiketinden dolayı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13.Annem soğan doğrarken gözlerim yandı ve yaşarmaya başladı.Bu olay hangisini kanıtlar?</w:t>
      </w:r>
      <w:r w:rsidRPr="00F3030E">
        <w:rPr>
          <w:rFonts w:ascii="Times New Roman" w:hAnsi="Times New Roman"/>
          <w:sz w:val="24"/>
          <w:szCs w:val="24"/>
        </w:rPr>
        <w:t xml:space="preserve"> 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a.Göremediğimiz maddeler vardır.</w:t>
      </w:r>
      <w:r>
        <w:rPr>
          <w:rFonts w:ascii="Times New Roman" w:hAnsi="Times New Roman"/>
          <w:sz w:val="24"/>
          <w:szCs w:val="24"/>
        </w:rPr>
        <w:tab/>
        <w:t>c.Bütün maddeleri  gözümüzle görürüz.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b.Akışkan bazı maddeler derimize zarar verir.</w:t>
      </w:r>
      <w:r w:rsidRPr="00F3030E">
        <w:rPr>
          <w:rFonts w:ascii="Times New Roman" w:hAnsi="Times New Roman"/>
          <w:sz w:val="24"/>
          <w:szCs w:val="24"/>
        </w:rPr>
        <w:t xml:space="preserve"> 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14.Tattığımızda bize zarar verecek maddeler: kezzap,isporta, soğan , benzin, çamaşır suyu…Kaç tanesini yanlış yazılmıştır?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c.3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15.Bir bardak süt- bir sürahi süt- bir şişe süt ile deney yapan birisi hangisini kanıtlamak istiyor olamaz?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a.Sıvıların belirli bir şekli yoktur.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b.Sıvılar bulundukları kabın şeklini alırlar.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c.İçeceklerin hepsi sıvıya örnektir.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r w:rsidRPr="00F303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Taş- zeytinyağı-meyve suyu-altın- demir- cam-sünger- su buharı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Kaç tanesi katıdır?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c.3</w:t>
      </w:r>
      <w:r>
        <w:rPr>
          <w:rFonts w:ascii="Times New Roman" w:hAnsi="Times New Roman"/>
          <w:sz w:val="24"/>
          <w:szCs w:val="24"/>
        </w:rPr>
        <w:tab/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   1.Bazı gaz maddelerin kokusunu hissedebiliriz.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2.Bazı gaz maddelerin belirli şekilleri vardır.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3.Gaz maddeler bulundukları ortama yayılır.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4.Kullandığımız bütün yakıtlar gazdır.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ifadelerin hangileri yanlıştır?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a.1-2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b.1-3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c.2-4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1918" w:tblpY="23"/>
        <w:tblW w:w="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36"/>
        <w:gridCol w:w="790"/>
        <w:gridCol w:w="723"/>
        <w:gridCol w:w="723"/>
      </w:tblGrid>
      <w:tr w:rsidR="00663EAA" w:rsidRPr="007E2A46" w:rsidTr="007E2A46">
        <w:tc>
          <w:tcPr>
            <w:tcW w:w="3136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A46">
              <w:rPr>
                <w:rFonts w:ascii="Times New Roman" w:hAnsi="Times New Roman"/>
                <w:b/>
                <w:sz w:val="24"/>
                <w:szCs w:val="24"/>
              </w:rPr>
              <w:t>Katı</w:t>
            </w: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Sıvı</w:t>
            </w: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Gaz</w:t>
            </w:r>
          </w:p>
        </w:tc>
      </w:tr>
      <w:tr w:rsidR="00663EAA" w:rsidRPr="007E2A46" w:rsidTr="007E2A46">
        <w:tc>
          <w:tcPr>
            <w:tcW w:w="3136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Belirl bir şekli vardır.</w:t>
            </w:r>
          </w:p>
        </w:tc>
        <w:tc>
          <w:tcPr>
            <w:tcW w:w="790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EAA" w:rsidRPr="007E2A46" w:rsidTr="007E2A46">
        <w:tc>
          <w:tcPr>
            <w:tcW w:w="3136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Bulunduğu kabı doldurur.</w:t>
            </w:r>
          </w:p>
        </w:tc>
        <w:tc>
          <w:tcPr>
            <w:tcW w:w="790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663EAA" w:rsidRPr="007E2A46" w:rsidTr="007E2A46">
        <w:tc>
          <w:tcPr>
            <w:tcW w:w="3136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Bulunduğu kabın şeklini alır.</w:t>
            </w:r>
          </w:p>
        </w:tc>
        <w:tc>
          <w:tcPr>
            <w:tcW w:w="790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663EAA" w:rsidRPr="007E2A46" w:rsidTr="007E2A46">
        <w:tc>
          <w:tcPr>
            <w:tcW w:w="3136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Gözle görülemez.</w:t>
            </w:r>
          </w:p>
        </w:tc>
        <w:tc>
          <w:tcPr>
            <w:tcW w:w="790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23" w:type="dxa"/>
          </w:tcPr>
          <w:p w:rsidR="00663EAA" w:rsidRPr="007E2A46" w:rsidRDefault="00663EAA" w:rsidP="007E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Kaç tanesi yanlış işaretlenmiştir?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c.2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19.Parfümü sıktığım zaman her yere yayılır. Burada yayılan madde hangi haldedir?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a.Katı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b.Sıvı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c.Gaz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20.Sıvı olmadığı halde sıvılar gibi akışkan olan maddelere örnek olarak hangisi verilmez?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a.Mercimek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b.Taş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c.Kum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*Madde nedir? 5 örnek veriniz.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*Maddenin ayırt edici özelliklerini yazınız.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*Aşağıdaki cümlelerin başlarına, doğru ise  D, yanlış ise Y koyunuz.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)Sert maddelerin hepsi kırılgandır.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)Temizlik maddelerine dokunmak derimize zarar verir.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)Kuvvet uygulandığında şekil değiştirebilen, kuvvet ortadan kalktığında eski haline dönen maddeler yumuşaktır.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)Bilmediğimiz maddeleri koklayarak ne olduğunu anlamaya çalışmalıyız.   (   )Laboratuarda çalışırken maddelerin tadına bakabiliriz.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)Maddelerle çalışırken gözümüze bir şey sıçramasın diye koruyucu gözlük takmalıyız.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)Sıvı madde bulunduğu kaba tamamen yayılır.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)Benzin , maddenin katı haline örnektir.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)Maddenin ağırlığı ayırt edici bir özelliktir.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)Işık ve ses  maddeye örnek değildir.</w:t>
      </w:r>
    </w:p>
    <w:p w:rsidR="00663EAA" w:rsidRDefault="00663EAA" w:rsidP="00F3030E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*Aşağıdaki noktalı yerleri doldurunuz.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Maddelerle çalışırken        ……………………..      önlemleri almalıyız.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Kokusu zehirli olan maddelerle çalışırken ağzımıza    ……………takmalıyız.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Tahta   ………………. ,  hava    ………………   , limonata sıvı hale örnektir.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Elle tutulabilen , belirli bir şekli ve hacmi olan şekillere…………… madde denir.</w:t>
      </w: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p w:rsidR="00663EAA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*Su döngüsünü çizerek maddenin doğada kaç halde  bulunduğunu yazın.</w:t>
      </w:r>
    </w:p>
    <w:p w:rsidR="00663EAA" w:rsidRPr="006F46FB" w:rsidRDefault="00663EAA" w:rsidP="00AA7C6A">
      <w:pPr>
        <w:ind w:firstLine="708"/>
      </w:pPr>
      <w:hyperlink r:id="rId4" w:history="1">
        <w:r w:rsidRPr="0079378C">
          <w:rPr>
            <w:rStyle w:val="Hyperlink"/>
          </w:rPr>
          <w:t>www.sorubak.com</w:t>
        </w:r>
      </w:hyperlink>
      <w:r>
        <w:t xml:space="preserve"> </w:t>
      </w:r>
    </w:p>
    <w:p w:rsidR="00663EAA" w:rsidRPr="0022605B" w:rsidRDefault="00663EAA" w:rsidP="008548A5">
      <w:pPr>
        <w:spacing w:after="0"/>
        <w:rPr>
          <w:rFonts w:ascii="Times New Roman" w:hAnsi="Times New Roman"/>
          <w:sz w:val="24"/>
          <w:szCs w:val="24"/>
        </w:rPr>
      </w:pPr>
    </w:p>
    <w:sectPr w:rsidR="00663EAA" w:rsidRPr="0022605B" w:rsidSect="008548A5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05B"/>
    <w:rsid w:val="001767FB"/>
    <w:rsid w:val="0022605B"/>
    <w:rsid w:val="00356994"/>
    <w:rsid w:val="00512218"/>
    <w:rsid w:val="00663EAA"/>
    <w:rsid w:val="006A03AE"/>
    <w:rsid w:val="006F46FB"/>
    <w:rsid w:val="0079378C"/>
    <w:rsid w:val="007E2A46"/>
    <w:rsid w:val="0082109F"/>
    <w:rsid w:val="008548A5"/>
    <w:rsid w:val="008E4092"/>
    <w:rsid w:val="008F3FA1"/>
    <w:rsid w:val="00952939"/>
    <w:rsid w:val="00AA7C6A"/>
    <w:rsid w:val="00E22C99"/>
    <w:rsid w:val="00E613E8"/>
    <w:rsid w:val="00F3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3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548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A7C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669</Words>
  <Characters>3818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TOSHİBA-PC</dc:creator>
  <cp:keywords>www.sorubak.com</cp:keywords>
  <dc:description>www.sorubak.com</dc:description>
  <cp:lastModifiedBy>edanur</cp:lastModifiedBy>
  <cp:revision>4</cp:revision>
  <dcterms:created xsi:type="dcterms:W3CDTF">2014-12-03T18:00:00Z</dcterms:created>
  <dcterms:modified xsi:type="dcterms:W3CDTF">2014-12-17T14:11:00Z</dcterms:modified>
</cp:coreProperties>
</file>