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3F3" w:rsidRDefault="003F63F3" w:rsidP="00D474C7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HAYAT BİLGİSİ – DÜN, BUGÜN, YARIN –</w:t>
      </w:r>
    </w:p>
    <w:p w:rsidR="003F63F3" w:rsidRDefault="003F63F3" w:rsidP="00954A72">
      <w:pPr>
        <w:pStyle w:val="ListParagraph"/>
        <w:numPr>
          <w:ilvl w:val="0"/>
          <w:numId w:val="1"/>
        </w:num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“Emre, elindeki kitabı okuyordu. Kitabın konusunun çok heyecanlı olduğu Emre’nin yüz ifadesinden belliydi. Şirin, Emre’nin yanına gelerek oyunlarına katılmasını istedi. Emre’nin elindeki kitabı çekti ve kapattı. Emre’nin yüz ifadesi birdenbire değişti.”</w:t>
      </w:r>
    </w:p>
    <w:p w:rsidR="003F63F3" w:rsidRDefault="003F63F3" w:rsidP="00954A72">
      <w:pPr>
        <w:pStyle w:val="ListParagraph"/>
        <w:spacing w:after="0"/>
        <w:ind w:left="-77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Yukarıdaki olayda Emre’nin duygu durumunu sırasıyla anlatan sözcükler verilmiştir?</w:t>
      </w:r>
    </w:p>
    <w:p w:rsidR="003F63F3" w:rsidRDefault="003F63F3" w:rsidP="002B4C58">
      <w:pPr>
        <w:pStyle w:val="ListParagraph"/>
        <w:numPr>
          <w:ilvl w:val="0"/>
          <w:numId w:val="2"/>
        </w:num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Heyecan – öfke                   B) sevinç – üzüntü                    C) şaşkınlık – heyecan</w:t>
      </w:r>
    </w:p>
    <w:p w:rsidR="003F63F3" w:rsidRDefault="003F63F3" w:rsidP="006F0FFB">
      <w:pPr>
        <w:pStyle w:val="ListParagraph"/>
        <w:numPr>
          <w:ilvl w:val="0"/>
          <w:numId w:val="1"/>
        </w:num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Suzan, fotoğraf albümüne bakarken fotoğrafları da sırasına göre yerleştirmek istiyordu.</w:t>
      </w:r>
    </w:p>
    <w:p w:rsidR="003F63F3" w:rsidRDefault="003F63F3" w:rsidP="00E36D14">
      <w:pPr>
        <w:spacing w:after="0"/>
        <w:ind w:right="-992"/>
        <w:rPr>
          <w:rFonts w:ascii="Comic Sans MS" w:hAnsi="Comic Sans MS"/>
          <w:sz w:val="20"/>
          <w:szCs w:val="20"/>
        </w:rPr>
      </w:pPr>
      <w:r w:rsidRPr="00E36D14">
        <w:rPr>
          <w:rFonts w:ascii="Comic Sans MS" w:hAnsi="Comic Sans MS"/>
          <w:sz w:val="20"/>
          <w:szCs w:val="20"/>
        </w:rPr>
        <w:t>I.</w:t>
      </w:r>
      <w:r>
        <w:rPr>
          <w:rFonts w:ascii="Comic Sans MS" w:hAnsi="Comic Sans MS"/>
          <w:sz w:val="20"/>
          <w:szCs w:val="20"/>
        </w:rPr>
        <w:t xml:space="preserve"> </w:t>
      </w:r>
      <w:r w:rsidRPr="00E36D14">
        <w:rPr>
          <w:rFonts w:ascii="Comic Sans MS" w:hAnsi="Comic Sans MS"/>
          <w:sz w:val="20"/>
          <w:szCs w:val="20"/>
        </w:rPr>
        <w:t>İlk dişim</w:t>
      </w:r>
      <w:r>
        <w:rPr>
          <w:rFonts w:ascii="Comic Sans MS" w:hAnsi="Comic Sans MS"/>
          <w:sz w:val="20"/>
          <w:szCs w:val="20"/>
        </w:rPr>
        <w:t xml:space="preserve"> çıktığında annemler “Diş hediği” yapmışlar. Tabi ki ben hatırlıyorum.</w:t>
      </w:r>
    </w:p>
    <w:p w:rsidR="003F63F3" w:rsidRDefault="003F63F3" w:rsidP="00E36D14">
      <w:p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II. Yüzmeye başladım. Bunu hatırlıyorum, annemlerden ilk ayrılışım.</w:t>
      </w:r>
    </w:p>
    <w:p w:rsidR="003F63F3" w:rsidRDefault="003F63F3" w:rsidP="00E36D14">
      <w:p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III. Annem bana hamile, çok yaramazmışım. Onu sürekli tekmeliyormuşum.</w:t>
      </w:r>
    </w:p>
    <w:p w:rsidR="003F63F3" w:rsidRDefault="003F63F3" w:rsidP="00E36D14">
      <w:p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IV. Ana sınıfına gidişim, ilk okul heyecanım. Okumayı öğreneceğimi sanıyordum.</w:t>
      </w: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Fotoğrafların albümündeki dizilişleri hangi seçenekte doğru olarak verilmiştir?</w:t>
      </w: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A) III. II, IV, ve I                   B) III, I, II ve IV                   C) III, II, I ve IV</w:t>
      </w: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 Buse, bir yıl içinde kutladığımız milli bayramları ocak ayından başlayarak sıralamıştır.</w:t>
      </w: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I. 23 Nisan Ulusal Egemenlik ve Çocuk Bayramı </w:t>
      </w:r>
      <w:hyperlink r:id="rId5" w:history="1">
        <w:r>
          <w:rPr>
            <w:rStyle w:val="Hyperlink"/>
          </w:rPr>
          <w:t>www.sorubak.com</w:t>
        </w:r>
      </w:hyperlink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II. 29 Ekim Cumhuriyet Bayramı</w:t>
      </w: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III. 19 Mayıs Atatürk’ü   Anma ve Gençlik ve Spor Bayramı</w:t>
      </w: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Yukarıda verilenlerden hangi milli bayramlar yer değiştirirse sıralama doğru olur?</w:t>
      </w: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A) I – II                                    B) II – III                             C) III – I</w:t>
      </w: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65.05pt;margin-top:1.5pt;width:221.65pt;height:179.6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" strokeweight=".5pt">
            <v:textbox>
              <w:txbxContent>
                <w:p w:rsidR="003F63F3" w:rsidRDefault="003F63F3" w:rsidP="004F5A51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elinde bayrak, bir elinde çiçek</w:t>
                  </w:r>
                </w:p>
                <w:p w:rsidR="003F63F3" w:rsidRDefault="003F63F3" w:rsidP="004F5A51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Bu caddelerden uçar gibi geçecek?</w:t>
                  </w:r>
                </w:p>
                <w:p w:rsidR="003F63F3" w:rsidRDefault="003F63F3" w:rsidP="004F5A51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23 Nisan çocukları, çiçeklerden çiçek</w:t>
                  </w:r>
                </w:p>
                <w:p w:rsidR="003F63F3" w:rsidRDefault="003F63F3" w:rsidP="004F5A51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Atasına minnetine ilerleyerek</w:t>
                  </w:r>
                </w:p>
                <w:p w:rsidR="003F63F3" w:rsidRDefault="003F63F3" w:rsidP="004F5A51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gösterecek.</w:t>
                  </w:r>
                </w:p>
                <w:p w:rsidR="003F63F3" w:rsidRDefault="003F63F3" w:rsidP="004F5A51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Bir değil, bin değil onlar, </w:t>
                  </w:r>
                </w:p>
                <w:p w:rsidR="003F63F3" w:rsidRDefault="003F63F3" w:rsidP="004F5A51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Yurt denilen bu eşsiz bahçede,</w:t>
                  </w:r>
                </w:p>
                <w:p w:rsidR="003F63F3" w:rsidRDefault="003F63F3" w:rsidP="004F5A51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Barış ve kardeşlik türküleriyle</w:t>
                  </w:r>
                </w:p>
                <w:p w:rsidR="003F63F3" w:rsidRDefault="003F63F3" w:rsidP="004F5A51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binlercesi el ele</w:t>
                  </w:r>
                </w:p>
                <w:p w:rsidR="003F63F3" w:rsidRDefault="003F63F3" w:rsidP="004F5A51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Yıldızlar serptiler gönülden gönüle…..</w:t>
                  </w:r>
                </w:p>
                <w:p w:rsidR="003F63F3" w:rsidRPr="004F5A51" w:rsidRDefault="003F63F3" w:rsidP="004F5A51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Elif ŞİMŞEK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 xml:space="preserve">4.      </w:t>
      </w: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</w:p>
    <w:p w:rsidR="003F63F3" w:rsidRDefault="003F63F3" w:rsidP="0084213F">
      <w:pPr>
        <w:spacing w:after="0"/>
        <w:ind w:left="-1134" w:right="-992"/>
        <w:rPr>
          <w:rFonts w:ascii="Comic Sans MS" w:hAnsi="Comic Sans MS"/>
          <w:sz w:val="20"/>
          <w:szCs w:val="20"/>
        </w:rPr>
      </w:pPr>
    </w:p>
    <w:p w:rsidR="003F63F3" w:rsidRDefault="003F63F3" w:rsidP="00427048">
      <w:pPr>
        <w:spacing w:after="0"/>
        <w:ind w:right="-992"/>
        <w:rPr>
          <w:rFonts w:ascii="Comic Sans MS" w:hAnsi="Comic Sans MS"/>
          <w:sz w:val="20"/>
          <w:szCs w:val="20"/>
        </w:rPr>
      </w:pPr>
    </w:p>
    <w:p w:rsidR="003F63F3" w:rsidRDefault="003F63F3" w:rsidP="00427048">
      <w:p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Şiirle ilgili olarak verilen bilgilerden hangisi </w:t>
      </w:r>
      <w:r w:rsidRPr="00427048"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>?</w:t>
      </w: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A) Milli bayramlarımızdan biri anlatılmaktadır.         B) Cumhuriyetin ilan edildiği tarih anlatılmaktadır.</w:t>
      </w: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C) Ulusal Egemenlik ve Çocuk Bayramı için yazılmıştır.</w:t>
      </w:r>
    </w:p>
    <w:p w:rsidR="003F63F3" w:rsidRPr="00ED5F92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                 </w:t>
      </w:r>
      <w:r w:rsidRPr="00ED5F92">
        <w:rPr>
          <w:rFonts w:ascii="Comic Sans MS" w:hAnsi="Comic Sans MS"/>
          <w:sz w:val="20"/>
          <w:szCs w:val="20"/>
        </w:rPr>
        <w:t>Güvercinin ayağında,                                    Dün, bugün, yarın derken,</w:t>
      </w:r>
    </w:p>
    <w:p w:rsidR="003F63F3" w:rsidRPr="00ED5F92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 w:rsidRPr="00ED5F92">
        <w:rPr>
          <w:rFonts w:ascii="Comic Sans MS" w:hAnsi="Comic Sans MS"/>
          <w:sz w:val="20"/>
          <w:szCs w:val="20"/>
        </w:rPr>
        <w:t xml:space="preserve">                    Uçar uçar uzaklara,                                     Teknoloji gelişiyor</w:t>
      </w:r>
    </w:p>
    <w:p w:rsidR="003F63F3" w:rsidRPr="00ED5F92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 w:rsidRPr="00ED5F92">
        <w:rPr>
          <w:rFonts w:ascii="Comic Sans MS" w:hAnsi="Comic Sans MS"/>
          <w:sz w:val="20"/>
          <w:szCs w:val="20"/>
        </w:rPr>
        <w:t xml:space="preserve">                    Kimi mutluluk, kimi hüzün                             Kısacık mesajlarla</w:t>
      </w: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 w:rsidRPr="00ED5F92">
        <w:rPr>
          <w:rFonts w:ascii="Comic Sans MS" w:hAnsi="Comic Sans MS"/>
          <w:sz w:val="20"/>
          <w:szCs w:val="20"/>
        </w:rPr>
        <w:t xml:space="preserve">                    Yazılıdır kağıtlarda.                                     Dünyamız küçülüyor….</w:t>
      </w: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Yukarıdaki şiirden çıkarılabilecek </w:t>
      </w:r>
      <w:r w:rsidRPr="005D1E18">
        <w:rPr>
          <w:rFonts w:ascii="Comic Sans MS" w:hAnsi="Comic Sans MS"/>
          <w:b/>
          <w:sz w:val="20"/>
          <w:szCs w:val="20"/>
          <w:u w:val="single"/>
        </w:rPr>
        <w:t>en genel</w:t>
      </w:r>
      <w:r>
        <w:rPr>
          <w:rFonts w:ascii="Comic Sans MS" w:hAnsi="Comic Sans MS"/>
          <w:sz w:val="20"/>
          <w:szCs w:val="20"/>
        </w:rPr>
        <w:t xml:space="preserve"> yargı aşağıdakilerden hangisinde verilmiştir?</w:t>
      </w: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A) Mektubun tarihçesi              B) Ulaşım araçların gelişimi            C) Teknolojinin gelişimi</w:t>
      </w: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6. Dedem Kurtuluş Savaşı günlerini anlatıyordu. Mustafa Kemal’in Türk ulusu ile birlikte kazandığı bu zaferi anlatırken gözleri dolu dolu olmuştu.</w:t>
      </w: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Kurtuluş Savaşı içerisinde en son yapılan savaşın adını da dedemden öğrendim.</w:t>
      </w: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Bu savaşın adı hangi seçenekte verilmiştir?</w:t>
      </w: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A) Sakarya Meydan Savaşı                               B) Başkumandanlık Meydan Savaşı</w:t>
      </w: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C) 2. İnönü Savaşı</w:t>
      </w: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7. Mustafa Kemal’e verilen unvanlardan biri de “Anafartalar Kahramanı” dır.</w:t>
      </w: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Bu unvan Mustafa Kemal’e hangi savaştan sonra veriliştir?</w:t>
      </w: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A) Sakarya Meydan Savaşı        B) Başkumandan Meydan Savaşı       C) Çanakkale Savaşı</w:t>
      </w: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</w:p>
    <w:p w:rsidR="003F63F3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Metin Kutusu 12" o:spid="_x0000_s1027" type="#_x0000_t202" style="position:absolute;left:0;text-align:left;margin-left:161.3pt;margin-top:15.45pt;width:154.5pt;height:24.2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" fillcolor="window" strokeweight=".5pt">
            <v:textbox>
              <w:txbxContent>
                <w:p w:rsidR="003F63F3" w:rsidRPr="00CE6DA0" w:rsidRDefault="003F63F3" w:rsidP="00CE6DA0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Babamın saçları beyazladı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28" type="#_x0000_t202" style="position:absolute;left:0;text-align:left;margin-left:50.4pt;margin-top:15.45pt;width:77.65pt;height:23.4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" fillcolor="window" strokeweight=".5pt">
            <v:textbox>
              <w:txbxContent>
                <w:p w:rsidR="003F63F3" w:rsidRPr="00CE6DA0" w:rsidRDefault="003F63F3" w:rsidP="00CE6DA0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Ben doğdum.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>8.</w:t>
      </w:r>
    </w:p>
    <w:p w:rsidR="003F63F3" w:rsidRPr="00ED5F92" w:rsidRDefault="003F63F3" w:rsidP="00427048">
      <w:pPr>
        <w:spacing w:after="0"/>
        <w:ind w:left="-1134" w:right="-992"/>
        <w:rPr>
          <w:rFonts w:ascii="Comic Sans MS" w:hAnsi="Comic Sans MS"/>
          <w:sz w:val="20"/>
          <w:szCs w:val="20"/>
        </w:rPr>
      </w:pPr>
    </w:p>
    <w:p w:rsidR="003F63F3" w:rsidRDefault="003F63F3" w:rsidP="008008F1">
      <w:pPr>
        <w:spacing w:after="0"/>
        <w:ind w:left="-1134" w:right="-992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29" type="#_x0000_t32" style="position:absolute;left:0;text-align:left;margin-left:233.05pt;margin-top:9.2pt;width:0;height:9.7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4" o:spid="_x0000_s1030" type="#_x0000_t32" style="position:absolute;left:0;text-align:left;margin-left:88.5pt;margin-top:7.75pt;width:0;height:9.7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" o:spid="_x0000_s1031" type="#_x0000_t32" style="position:absolute;left:0;text-align:left;margin-left:19.75pt;margin-top:20.55pt;width:291.25pt;height:0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" strokeweight="2pt">
            <v:stroke startarrow="open"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Düz Bağlayıcı 8" o:spid="_x0000_s1032" style="position:absolute;left:0;text-align:left;z-index:251647488;visibility:visible" from="278.7pt,14.1pt" to="278.7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" o:spid="_x0000_s1033" style="position:absolute;left:0;text-align:left;z-index:251643392;visibility:visible" from="88.3pt,14.7pt" to="88.3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" o:spid="_x0000_s1034" style="position:absolute;left:0;text-align:left;z-index:251646464;visibility:visible" from="232.7pt,14.3pt" to="232.7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" o:spid="_x0000_s1035" style="position:absolute;left:0;text-align:left;z-index:251645440;visibility:visible" from="182.7pt,14.4pt" to="182.7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" o:spid="_x0000_s1036" style="position:absolute;left:0;text-align:left;z-index:251644416;visibility:visible" from="135.1pt,14.55pt" to="135.1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" o:spid="_x0000_s1037" style="position:absolute;left:0;text-align:left;z-index:251642368;visibility:visible" from="42.35pt,14.85pt" to="42.3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" strokeweight="2pt">
            <v:shadow on="t" color="black" opacity="24903f" origin=",.5" offset="0,.55556mm"/>
          </v:line>
        </w:pict>
      </w:r>
    </w:p>
    <w:p w:rsidR="003F63F3" w:rsidRDefault="003F63F3" w:rsidP="008008F1">
      <w:pPr>
        <w:spacing w:after="0"/>
        <w:rPr>
          <w:rFonts w:ascii="Comic Sans MS" w:hAnsi="Comic Sans MS"/>
          <w:sz w:val="20"/>
          <w:szCs w:val="20"/>
        </w:rPr>
      </w:pPr>
    </w:p>
    <w:p w:rsidR="003F63F3" w:rsidRDefault="003F63F3" w:rsidP="008008F1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Düz Ok Bağlayıcısı 18" o:spid="_x0000_s1038" type="#_x0000_t32" style="position:absolute;margin-left:182.9pt;margin-top:7.1pt;width:0;height:14.55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13" o:spid="_x0000_s1039" type="#_x0000_t202" style="position:absolute;margin-left:161.15pt;margin-top:20pt;width:88.15pt;height:35.5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" fillcolor="window" strokeweight=".5pt">
            <v:textbox>
              <w:txbxContent>
                <w:p w:rsidR="003F63F3" w:rsidRPr="00CE6DA0" w:rsidRDefault="003F63F3" w:rsidP="00CE6DA0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Annem yeni iş buldu..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40" type="#_x0000_t202" style="position:absolute;margin-left:79.6pt;margin-top:21.85pt;width:77.65pt;height:33.9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" fillcolor="window" strokeweight=".5pt">
            <v:textbox>
              <w:txbxContent>
                <w:p w:rsidR="003F63F3" w:rsidRPr="00CE6DA0" w:rsidRDefault="003F63F3" w:rsidP="00CE6DA0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Adana’ya taşındık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17" o:spid="_x0000_s1041" type="#_x0000_t32" style="position:absolute;margin-left:137.6pt;margin-top:7.9pt;width:0;height:14.55pt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6" o:spid="_x0000_s1042" type="#_x0000_t32" style="position:absolute;margin-left:42.3pt;margin-top:8.1pt;width:0;height:14.55pt;flip:y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9" o:spid="_x0000_s1043" type="#_x0000_t202" style="position:absolute;margin-left:-16.7pt;margin-top:20pt;width:88.2pt;height:35.5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" strokeweight=".5pt">
            <v:textbox>
              <w:txbxContent>
                <w:p w:rsidR="003F63F3" w:rsidRPr="00CE6DA0" w:rsidRDefault="003F63F3" w:rsidP="00CE6DA0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Annem ve babam evlendi.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 xml:space="preserve">         2003        2004        2005         2006        2007       2008</w:t>
      </w:r>
    </w:p>
    <w:p w:rsidR="003F63F3" w:rsidRDefault="003F63F3" w:rsidP="008008F1">
      <w:pPr>
        <w:spacing w:after="0"/>
        <w:rPr>
          <w:rFonts w:ascii="Comic Sans MS" w:hAnsi="Comic Sans MS"/>
          <w:sz w:val="20"/>
          <w:szCs w:val="20"/>
        </w:rPr>
      </w:pPr>
    </w:p>
    <w:p w:rsidR="003F63F3" w:rsidRDefault="003F63F3" w:rsidP="008008F1">
      <w:pPr>
        <w:spacing w:after="0"/>
        <w:rPr>
          <w:rFonts w:ascii="Comic Sans MS" w:hAnsi="Comic Sans MS"/>
          <w:sz w:val="20"/>
          <w:szCs w:val="20"/>
        </w:rPr>
      </w:pPr>
    </w:p>
    <w:p w:rsidR="003F63F3" w:rsidRDefault="003F63F3" w:rsidP="008008F1">
      <w:pPr>
        <w:spacing w:after="0"/>
        <w:rPr>
          <w:rFonts w:ascii="Comic Sans MS" w:hAnsi="Comic Sans MS"/>
          <w:sz w:val="20"/>
          <w:szCs w:val="20"/>
        </w:rPr>
      </w:pP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Yukarıdaki zaman çizelgesini hazırlayan Ali, bununla ilgili yazılı anlatım yapacak. Yazısının başlığı aşağıdakilerden hangisi olabilir?</w:t>
      </w: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A) Annemin Hayatı               B) Yaşamımızdaki Değişiklikler           C) Çocukluğum</w:t>
      </w: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9" o:spid="_x0000_s1044" type="#_x0000_t75" style="position:absolute;left:0;text-align:left;margin-left:27pt;margin-top:.2pt;width:36.4pt;height:38.3pt;z-index:251658752;visibility:visible">
            <v:imagedata r:id="rId6" o:title=""/>
          </v:shape>
        </w:pict>
      </w:r>
      <w:r>
        <w:rPr>
          <w:noProof/>
          <w:lang w:eastAsia="tr-TR"/>
        </w:rPr>
        <w:pict>
          <v:shape id="Resim 20" o:spid="_x0000_s1045" type="#_x0000_t75" style="position:absolute;left:0;text-align:left;margin-left:120.85pt;margin-top:.2pt;width:40.4pt;height:40.4pt;z-index:251659776;visibility:visible">
            <v:imagedata r:id="rId7" o:title=""/>
          </v:shape>
        </w:pict>
      </w:r>
      <w:r>
        <w:rPr>
          <w:noProof/>
          <w:lang w:eastAsia="tr-TR"/>
        </w:rPr>
        <w:pict>
          <v:shape id="Resim 21" o:spid="_x0000_s1046" type="#_x0000_t75" style="position:absolute;left:0;text-align:left;margin-left:206.6pt;margin-top:3.5pt;width:42.85pt;height:28.25pt;z-index:251660800;visibility:visible">
            <v:imagedata r:id="rId8" o:title=""/>
          </v:shape>
        </w:pict>
      </w:r>
      <w:r>
        <w:rPr>
          <w:rFonts w:ascii="Comic Sans MS" w:hAnsi="Comic Sans MS"/>
          <w:sz w:val="20"/>
          <w:szCs w:val="20"/>
        </w:rPr>
        <w:t>9.</w:t>
      </w: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Nilsu, bir aydır hava gözlemi yapmaktadır. Bu bir ay içinde yukarıdaki hava koşullarını gözlemlemiştir. Sembollere bakarak, Nilsu’nun hangi mevsimi yaşadığını söyleyebiliriz?</w:t>
      </w: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Metin Kutusu 23" o:spid="_x0000_s1047" type="#_x0000_t202" style="position:absolute;left:0;text-align:left;margin-left:65pt;margin-top:14.5pt;width:26.7pt;height:22.6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" stroked="f" strokeweight=".5pt">
            <v:textbox>
              <w:txbxContent>
                <w:p w:rsidR="003F63F3" w:rsidRDefault="003F63F3">
                  <w: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 xml:space="preserve">                                A) Sonbahar                       B) Kış                      C) Yaz </w:t>
      </w:r>
    </w:p>
    <w:tbl>
      <w:tblPr>
        <w:tblpPr w:leftFromText="141" w:rightFromText="141" w:vertAnchor="text" w:horzAnchor="page" w:tblpX="1856" w:tblpY="441"/>
        <w:tblW w:w="3080" w:type="dxa"/>
        <w:tblCellMar>
          <w:left w:w="70" w:type="dxa"/>
          <w:right w:w="70" w:type="dxa"/>
        </w:tblCellMar>
        <w:tblLook w:val="00A0"/>
      </w:tblPr>
      <w:tblGrid>
        <w:gridCol w:w="340"/>
        <w:gridCol w:w="320"/>
        <w:gridCol w:w="340"/>
        <w:gridCol w:w="340"/>
        <w:gridCol w:w="320"/>
        <w:gridCol w:w="300"/>
        <w:gridCol w:w="280"/>
        <w:gridCol w:w="280"/>
        <w:gridCol w:w="280"/>
        <w:gridCol w:w="280"/>
      </w:tblGrid>
      <w:tr w:rsidR="003F63F3" w:rsidRPr="00F045D0" w:rsidTr="00650526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26" o:spid="_x0000_s1048" type="#_x0000_t96" style="position:absolute;margin-left:-1.35pt;margin-top:-.35pt;width:12.95pt;height:12.9pt;z-index:251664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" strokeweight="2pt"/>
              </w:pict>
            </w: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3F63F3" w:rsidRPr="00F045D0" w:rsidTr="00650526">
        <w:trPr>
          <w:trHeight w:val="30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Kalp 27" o:spid="_x0000_s1049" style="position:absolute;margin-left:-1.1pt;margin-top:4.35pt;width:8.05pt;height:8.8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2235,112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" path="m51118,28099v21298,-65564,104364,,,84296c-53247,28099,29819,-37465,51118,28099xe" strokeweight="2pt">
                  <v:path arrowok="t" o:connecttype="custom" o:connectlocs="51118,28099;51118,112395;51118,28099" o:connectangles="0,0,0"/>
                </v:shape>
              </w:pict>
            </w: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Bulut 28" o:spid="_x0000_s1050" style="position:absolute;margin-left:-1.6pt;margin-top:3.6pt;width:12.1pt;height:8.85pt;z-index:251666944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strokeweight="2pt">
                  <v:stroke joinstyle="round"/>
                  <v:formulas>
                    <v:f eqn="val #1"/>
                    <v:f eqn="val #0"/>
                    <v:f eqn="sum #1 0 #0"/>
                    <v:f eqn="val 10800"/>
                    <v:f eqn="sum 0 0 #1"/>
                    <v:f eqn="sumangle @2 360 0"/>
                    <v:f eqn="if @2 @2 @5"/>
                    <v:f eqn="sum 0 0 @6"/>
                    <v:f eqn="val #2"/>
                    <v:f eqn="sum 0 0 #0"/>
                    <v:f eqn="sum #2 0 2700"/>
                    <v:f eqn="cos @10 #1"/>
                    <v:f eqn="sin @10 #1"/>
                    <v:f eqn="cos 13500 #1"/>
                    <v:f eqn="sin 13500 #1"/>
                    <v:f eqn="sum @11 10800 0"/>
                    <v:f eqn="sum @12 10800 0"/>
                    <v:f eqn="sum @13 10800 0"/>
                    <v:f eqn="sum @14 10800 0"/>
                    <v:f eqn="prod #2 1 2"/>
                    <v:f eqn="sum @19 5400 0"/>
                    <v:f eqn="cos @20 #1"/>
                    <v:f eqn="sin @20 #1"/>
                    <v:f eqn="sum @21 10800 0"/>
                    <v:f eqn="sum @12 @23 @22"/>
                    <v:f eqn="sum @22 @23 @11"/>
                    <v:f eqn="cos 10800 #1"/>
                    <v:f eqn="sin 10800 #1"/>
                    <v:f eqn="cos #2 #1"/>
                    <v:f eqn="sin #2 #1"/>
                    <v:f eqn="sum @26 10800 0"/>
                    <v:f eqn="sum @27 10800 0"/>
                    <v:f eqn="sum @28 10800 0"/>
                    <v:f eqn="sum @29 10800 0"/>
                    <v:f eqn="sum @19 5400 0"/>
                    <v:f eqn="cos @34 #0"/>
                    <v:f eqn="sin @34 #0"/>
                    <v:f eqn="mid #0 #1"/>
                    <v:f eqn="sumangle @37 180 0"/>
                    <v:f eqn="if @2 @37 @38"/>
                    <v:f eqn="cos 10800 @39"/>
                    <v:f eqn="sin 10800 @39"/>
                    <v:f eqn="cos #2 @39"/>
                    <v:f eqn="sin #2 @39"/>
                    <v:f eqn="sum @40 10800 0"/>
                    <v:f eqn="sum @41 10800 0"/>
                    <v:f eqn="sum @42 10800 0"/>
                    <v:f eqn="sum @43 10800 0"/>
                    <v:f eqn="sum @35 10800 0"/>
                    <v:f eqn="sum @36 10800 0"/>
                  </v:formulas>
                  <v:path arrowok="t" o:connecttype="custom" o:connectlocs="16694,68106;7684,66032;24644,90798;20703,91789;58615,101702;56239,97175;102543,90413;101593,95380;121403,59720;132967,78286;148683,39947;143532,46909;136325,14117;136596,17406;103436,10282;106075,6088;78759,12280;80036,8664;49800,13508;54425,17015;14680,41079;13873,37387" o:connectangles="0,0,0,0,0,0,0,0,0,0,0,0,0,0,0,0,0,0,0,0,0,0" textboxrect="3163,3163,18437,18437"/>
                  <v:handles>
                    <v:h position="@3,#0" polar="10800,10800"/>
                    <v:h position="#2,#1" polar="10800,10800" radiusrange="0,10800"/>
                  </v:handles>
                </v:shape>
              </w:pict>
            </w: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3F63F3" w:rsidRPr="00F045D0" w:rsidTr="00650526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3F63F3" w:rsidRPr="00F045D0" w:rsidTr="00650526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Metin Kutusu 31" o:spid="_x0000_s1051" type="#_x0000_t202" style="position:absolute;margin-left:-5.5pt;margin-top:12pt;width:26.7pt;height:22.65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" fillcolor="window" stroked="f" strokeweight=".5pt">
                  <v:textbox>
                    <w:txbxContent>
                      <w:p w:rsidR="003F63F3" w:rsidRDefault="003F63F3" w:rsidP="001C4497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5-Nokta Yıldız 29" o:spid="_x0000_s1052" style="position:absolute;margin-left:-.4pt;margin-top:4.8pt;width:12.15pt;height:6.4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4569,8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" path="m,31395r59040,l77285,,95529,31395r59040,l106804,50798r18245,31395l77285,62789,29520,82193,47765,50798,,31395xe" strokeweight="2pt">
                  <v:path arrowok="t" o:connecttype="custom" o:connectlocs="0,31395;59040,31395;77285,0;95529,31395;154569,31395;106804,50798;125049,82193;77285,62789;29520,82193;47765,50798;0,31395" o:connectangles="0,0,0,0,0,0,0,0,0,0,0"/>
                </v:shape>
              </w:pict>
            </w: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  <w:tr w:rsidR="003F63F3" w:rsidRPr="00F045D0" w:rsidTr="00650526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30" o:spid="_x0000_s1053" type="#_x0000_t5" style="position:absolute;margin-left:1.6pt;margin-top:3.65pt;width:8.05pt;height:8.05pt;z-index:251668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" strokeweight="2pt"/>
              </w:pict>
            </w: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 w:rsidRPr="00D076EE">
              <w:rPr>
                <w:color w:val="000000"/>
                <w:lang w:eastAsia="tr-TR"/>
              </w:rPr>
              <w:t> </w:t>
            </w:r>
          </w:p>
        </w:tc>
      </w:tr>
      <w:tr w:rsidR="003F63F3" w:rsidRPr="00F045D0" w:rsidTr="00650526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  <w:r w:rsidRPr="00D076EE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63F3" w:rsidRPr="00D076EE" w:rsidRDefault="003F63F3" w:rsidP="00650526">
            <w:pPr>
              <w:spacing w:after="0" w:line="240" w:lineRule="auto"/>
              <w:rPr>
                <w:color w:val="000000"/>
                <w:lang w:eastAsia="tr-TR"/>
              </w:rPr>
            </w:pPr>
          </w:p>
        </w:tc>
      </w:tr>
    </w:tbl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10. </w:t>
      </w: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 Atatürk’ün doğduğu şehrin adı.</w:t>
      </w: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Metin Kutusu 24" o:spid="_x0000_s1054" type="#_x0000_t202" style="position:absolute;left:0;text-align:left;margin-left:-190.65pt;margin-top:3.65pt;width:26.7pt;height:22.6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" fillcolor="window" stroked="f" strokeweight=".5pt">
            <v:textbox>
              <w:txbxContent>
                <w:p w:rsidR="003F63F3" w:rsidRDefault="003F63F3" w:rsidP="00650526">
                  <w: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>2. Atatürk’ün yurdu kurmak için savaşı başlattığı şehrin adı.</w:t>
      </w: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 Atatürk’ün düşmanı yurttan atmak için başlattığı büyük savaşın adı.</w:t>
      </w: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İkizkenar Üçgen 36" o:spid="_x0000_s1055" type="#_x0000_t5" style="position:absolute;left:0;text-align:left;margin-left:281.35pt;margin-top:1.3pt;width:10.5pt;height:8.05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" fillcolor="window" strokecolor="windowText" strokeweight="2pt"/>
        </w:pict>
      </w:r>
      <w:r>
        <w:rPr>
          <w:noProof/>
          <w:lang w:eastAsia="tr-TR"/>
        </w:rPr>
        <w:pict>
          <v:shape id="5-Nokta Yıldız 35" o:spid="_x0000_s1056" style="position:absolute;left:0;text-align:left;margin-left:258.25pt;margin-top:3.3pt;width:12.15pt;height:6.4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4305,81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" path="m,31289r58940,l77153,,95365,31289r58940,l106622,50626r18213,31289l77153,62577,29470,81915,47683,50626,,31289xe" fillcolor="window" strokecolor="windowText" strokeweight="2pt">
            <v:path arrowok="t" o:connecttype="custom" o:connectlocs="0,31289;58940,31289;77153,0;95365,31289;154305,31289;106622,50626;124835,81915;77153,62577;29470,81915;47683,50626;0,31289" o:connectangles="0,0,0,0,0,0,0,0,0,0,0"/>
          </v:shape>
        </w:pict>
      </w:r>
      <w:r>
        <w:rPr>
          <w:noProof/>
          <w:lang w:eastAsia="tr-TR"/>
        </w:rPr>
        <w:pict>
          <v:shape id="Bulut 34" o:spid="_x0000_s1057" style="position:absolute;left:0;text-align:left;margin-left:232.6pt;margin-top:.65pt;width:12.1pt;height:8.85pt;z-index:25167308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6694,68106;7684,66032;24644,90798;20703,91789;58615,101702;56239,97175;102543,90413;101593,95380;121403,59720;132967,78286;148683,39947;143532,46909;136325,14117;136596,17406;103436,10282;106075,6088;78759,12280;80036,8664;49800,13508;54425,17015;14680,41079;13873,37387" o:connectangles="0,0,0,0,0,0,0,0,0,0,0,0,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Kalp 33" o:spid="_x0000_s1058" style="position:absolute;left:0;text-align:left;margin-left:214.8pt;margin-top:.75pt;width:8.05pt;height:8.8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2235,112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" path="m51118,28099v21298,-65564,104364,,,84296c-53247,28099,29819,-37465,51118,28099xe" fillcolor="window" strokecolor="windowText" strokeweight="2pt">
            <v:path arrowok="t" o:connecttype="custom" o:connectlocs="51118,28099;51118,112395;51118,28099" o:connectangles="0,0,0"/>
          </v:shape>
        </w:pict>
      </w:r>
      <w:r>
        <w:rPr>
          <w:noProof/>
          <w:lang w:eastAsia="tr-TR"/>
        </w:rPr>
        <w:pict>
          <v:shape id="Gülen Yüz 32" o:spid="_x0000_s1059" type="#_x0000_t96" style="position:absolute;left:0;text-align:left;margin-left:191.75pt;margin-top:1pt;width:12.95pt;height:12.9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" fillcolor="window" strokecolor="windowText" strokeweight="2pt"/>
        </w:pict>
      </w:r>
      <w:r>
        <w:rPr>
          <w:rFonts w:ascii="Comic Sans MS" w:hAnsi="Comic Sans MS"/>
          <w:sz w:val="20"/>
          <w:szCs w:val="20"/>
        </w:rPr>
        <w:t xml:space="preserve">      Yukarıdaki bulmacada bazı semboller verilmiştir. </w:t>
      </w: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Metin Kutusu 25" o:spid="_x0000_s1060" type="#_x0000_t202" style="position:absolute;left:0;text-align:left;margin-left:-172pt;margin-top:.35pt;width:26.7pt;height:22.6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" fillcolor="window" stroked="f" strokeweight=".5pt">
            <v:textbox>
              <w:txbxContent>
                <w:p w:rsidR="003F63F3" w:rsidRDefault="003F63F3" w:rsidP="00650526">
                  <w:bookmarkStart w:id="0" w:name="_GoBack"/>
                  <w:bookmarkEnd w:id="0"/>
                  <w:r>
                    <w:t>3</w:t>
                  </w:r>
                </w:p>
              </w:txbxContent>
            </v:textbox>
          </v:shape>
        </w:pict>
      </w: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</w:p>
    <w:p w:rsidR="003F63F3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</w:p>
    <w:p w:rsidR="003F63F3" w:rsidRPr="008008F1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</w:p>
    <w:p w:rsidR="003F63F3" w:rsidRPr="008008F1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</w:t>
      </w:r>
    </w:p>
    <w:p w:rsidR="003F63F3" w:rsidRPr="008008F1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</w:p>
    <w:p w:rsidR="003F63F3" w:rsidRPr="008008F1" w:rsidRDefault="003F63F3" w:rsidP="00667C3B">
      <w:pPr>
        <w:spacing w:after="0"/>
        <w:ind w:left="-1134"/>
        <w:rPr>
          <w:rFonts w:ascii="Comic Sans MS" w:hAnsi="Comic Sans MS"/>
          <w:sz w:val="20"/>
          <w:szCs w:val="20"/>
        </w:rPr>
      </w:pPr>
    </w:p>
    <w:sectPr w:rsidR="003F63F3" w:rsidRPr="008008F1" w:rsidSect="00D474C7">
      <w:pgSz w:w="11906" w:h="16838"/>
      <w:pgMar w:top="142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16307"/>
    <w:multiLevelType w:val="hybridMultilevel"/>
    <w:tmpl w:val="F7726DD4"/>
    <w:lvl w:ilvl="0" w:tplc="131EDA80">
      <w:start w:val="1"/>
      <w:numFmt w:val="upperRoman"/>
      <w:lvlText w:val="%1."/>
      <w:lvlJc w:val="left"/>
      <w:pPr>
        <w:ind w:left="-54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7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  <w:rPr>
        <w:rFonts w:cs="Times New Roman"/>
      </w:rPr>
    </w:lvl>
  </w:abstractNum>
  <w:abstractNum w:abstractNumId="1">
    <w:nsid w:val="3ADF3961"/>
    <w:multiLevelType w:val="hybridMultilevel"/>
    <w:tmpl w:val="11B22C26"/>
    <w:lvl w:ilvl="0" w:tplc="8B9A37DA">
      <w:start w:val="1"/>
      <w:numFmt w:val="upperLetter"/>
      <w:lvlText w:val="%1)"/>
      <w:lvlJc w:val="left"/>
      <w:pPr>
        <w:ind w:left="24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06" w:hanging="180"/>
      </w:pPr>
      <w:rPr>
        <w:rFonts w:cs="Times New Roman"/>
      </w:rPr>
    </w:lvl>
  </w:abstractNum>
  <w:abstractNum w:abstractNumId="2">
    <w:nsid w:val="560C5D6B"/>
    <w:multiLevelType w:val="hybridMultilevel"/>
    <w:tmpl w:val="5204DA2E"/>
    <w:lvl w:ilvl="0" w:tplc="0BB2ECEA">
      <w:start w:val="1"/>
      <w:numFmt w:val="decimal"/>
      <w:lvlText w:val="%1."/>
      <w:lvlJc w:val="left"/>
      <w:pPr>
        <w:ind w:left="-77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74C7"/>
    <w:rsid w:val="000B250F"/>
    <w:rsid w:val="000F773F"/>
    <w:rsid w:val="001345FD"/>
    <w:rsid w:val="001C4497"/>
    <w:rsid w:val="002736EC"/>
    <w:rsid w:val="002A2DE7"/>
    <w:rsid w:val="002B4C58"/>
    <w:rsid w:val="003F63F3"/>
    <w:rsid w:val="00402FCE"/>
    <w:rsid w:val="00427048"/>
    <w:rsid w:val="00454719"/>
    <w:rsid w:val="004F5A51"/>
    <w:rsid w:val="00544156"/>
    <w:rsid w:val="00565280"/>
    <w:rsid w:val="005A0CBF"/>
    <w:rsid w:val="005A2FC5"/>
    <w:rsid w:val="005D1E18"/>
    <w:rsid w:val="00627E99"/>
    <w:rsid w:val="00650526"/>
    <w:rsid w:val="00667C3B"/>
    <w:rsid w:val="00693A05"/>
    <w:rsid w:val="006E3AE6"/>
    <w:rsid w:val="006F0FFB"/>
    <w:rsid w:val="006F3361"/>
    <w:rsid w:val="007751A9"/>
    <w:rsid w:val="008008F1"/>
    <w:rsid w:val="0084213F"/>
    <w:rsid w:val="0089521C"/>
    <w:rsid w:val="008D63CD"/>
    <w:rsid w:val="008E09C7"/>
    <w:rsid w:val="00954A72"/>
    <w:rsid w:val="00975380"/>
    <w:rsid w:val="009E3A21"/>
    <w:rsid w:val="00A34B21"/>
    <w:rsid w:val="00B923ED"/>
    <w:rsid w:val="00C55E97"/>
    <w:rsid w:val="00CD14A5"/>
    <w:rsid w:val="00CE6DA0"/>
    <w:rsid w:val="00CF6ED0"/>
    <w:rsid w:val="00D076EE"/>
    <w:rsid w:val="00D474C7"/>
    <w:rsid w:val="00D540D8"/>
    <w:rsid w:val="00D76D9E"/>
    <w:rsid w:val="00DD6156"/>
    <w:rsid w:val="00E3349D"/>
    <w:rsid w:val="00E36D14"/>
    <w:rsid w:val="00ED5F92"/>
    <w:rsid w:val="00EE7660"/>
    <w:rsid w:val="00EF13FF"/>
    <w:rsid w:val="00EF6B0F"/>
    <w:rsid w:val="00F045D0"/>
    <w:rsid w:val="00F20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E9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54A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75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53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F33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345F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40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2</Pages>
  <Words>636</Words>
  <Characters>3628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LG</dc:creator>
  <cp:keywords>www.sorubak.com</cp:keywords>
  <dc:description>www.sorubak.com</dc:description>
  <cp:lastModifiedBy>edanur</cp:lastModifiedBy>
  <cp:revision>46</cp:revision>
  <dcterms:created xsi:type="dcterms:W3CDTF">2013-04-03T18:39:00Z</dcterms:created>
  <dcterms:modified xsi:type="dcterms:W3CDTF">2014-05-04T08:51:00Z</dcterms:modified>
  <cp:category>www.sorubak.com</cp:category>
</cp:coreProperties>
</file>