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MATEMATİK DÖRT İŞLEM PROBLEMLER</w:t>
      </w: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Bir kümeste 13 horoz vardır. Tavukların sayısı, horozların sayısının 7 katından 5 eksiktir. Tavukların sayısı kaçtır?</w:t>
      </w: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Okulumuzda toplam 57 öğretmen vardır. Bayan öğretmenlerin sayısı, erkek öğretmenlerin sayısının 2 katından 3 kişi daha azdır. Okulumuzdaki bayan ve erkek öğretmenlerin sayısı kaçtır?</w:t>
      </w: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E43747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Taylan 13, dedesi 73 yaşındadır. Kaç yıl sonra dedesinin yaşı, Taylan’ın yaşının 5 katı olur?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 Üç kardeşin yaşlarının ortalaması 13’tür. Bu kardeşlerden Şenol 17, Deniz 13 yaşında olduklarına göre, Ayhan’ın yaşı kaçtır?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  <w:r w:rsidRPr="00FA00FA">
        <w:t xml:space="preserve"> </w:t>
      </w:r>
      <w:hyperlink r:id="rId4" w:history="1">
        <w:r>
          <w:rPr>
            <w:rStyle w:val="Hyperlink"/>
          </w:rPr>
          <w:t>www.sorubak.com</w:t>
        </w:r>
      </w:hyperlink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Üçer yıl arayla doğan 3 kardeşin yaşlarının toplamı 39’dur. Bu kardeşlerin yaşları kaçtır?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  3 saatte 27 kilometre yol alan bir bisikletli, 63 kilometre yolu kaç saatte gidebilir?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 Sinan’ın yaşının yarısının 9 katının 5 fazlası, babasının yaşına eşittir. Babası 41 yaşında olduğuna göre, Sinan’ın yaşı kaçtır?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 Birinci gün 48 tane, ikinci gün 39 tane ve üçüncü gün 60 tane fidan diken bir sınıf, bir günde ortalama kaç tane fidan dikmiştir?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 Bir çıkarma işleminde eksilen ile çıkanın toplamı 33, fark 23’tür. Bu işlemde eksilen kaçtır?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 Ardışık üç tek doğal sayının toplamı 63’tür. Bu sayılardan en küçük olanı kaçtır?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</w:p>
    <w:p w:rsidR="00A515A6" w:rsidRDefault="00A515A6" w:rsidP="00F774C4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 Ablam, abim ve benim yaşlarımız ardışık tek doğal sayılar olup üçümüzün yaşlarının toplamı 33’tür. Ablam abimden küçük olduğuna göre abim kaç yaşındadır?</w:t>
      </w:r>
    </w:p>
    <w:p w:rsidR="00A515A6" w:rsidRDefault="00A515A6" w:rsidP="00354B5D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515A6" w:rsidRDefault="00A515A6" w:rsidP="00354B5D">
      <w:pPr>
        <w:spacing w:after="0"/>
        <w:ind w:left="-992" w:right="-851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A515A6" w:rsidSect="00E43747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747"/>
    <w:rsid w:val="00231514"/>
    <w:rsid w:val="002A597E"/>
    <w:rsid w:val="00354B5D"/>
    <w:rsid w:val="00446242"/>
    <w:rsid w:val="00480821"/>
    <w:rsid w:val="004D04F7"/>
    <w:rsid w:val="006F2A67"/>
    <w:rsid w:val="0078225C"/>
    <w:rsid w:val="00A01566"/>
    <w:rsid w:val="00A345DC"/>
    <w:rsid w:val="00A515A6"/>
    <w:rsid w:val="00BD276E"/>
    <w:rsid w:val="00BF7D63"/>
    <w:rsid w:val="00C3524B"/>
    <w:rsid w:val="00CB0AE1"/>
    <w:rsid w:val="00DB2648"/>
    <w:rsid w:val="00DF2604"/>
    <w:rsid w:val="00E43747"/>
    <w:rsid w:val="00EC0BDA"/>
    <w:rsid w:val="00F774C4"/>
    <w:rsid w:val="00F80D4C"/>
    <w:rsid w:val="00FA0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2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A00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232</Words>
  <Characters>1326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20</cp:revision>
  <dcterms:created xsi:type="dcterms:W3CDTF">2013-04-02T11:23:00Z</dcterms:created>
  <dcterms:modified xsi:type="dcterms:W3CDTF">2014-05-04T08:51:00Z</dcterms:modified>
  <cp:category>www.sorubak.com</cp:category>
</cp:coreProperties>
</file>