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C8" w:rsidRDefault="005F11C8">
      <w:r>
        <w:rPr>
          <w:noProof/>
          <w:lang w:eastAsia="tr-TR"/>
        </w:rPr>
        <w:pict>
          <v:roundrect id="Yuvarlatılmış Dikdörtgen 1625" o:spid="_x0000_s1026" style="position:absolute;margin-left:-40.1pt;margin-top:-35.6pt;width:532.5pt;height:54.75pt;z-index:251619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" filled="f" strokecolor="#bc4542">
            <v:shadow on="t" color="black" opacity="24903f" origin=",.5" offset="0,.55556mm"/>
            <v:textbox>
              <w:txbxContent>
                <w:p w:rsidR="005F11C8" w:rsidRPr="007761D8" w:rsidRDefault="005F11C8" w:rsidP="007761D8">
                  <w:pPr>
                    <w:rPr>
                      <w:rFonts w:ascii="ALFABET98" w:hAnsi="ALFABET98"/>
                      <w:b/>
                      <w:sz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3.SINIF </w:t>
                  </w:r>
                  <w:r w:rsidRPr="007761D8">
                    <w:rPr>
                      <w:rFonts w:ascii="Times New Roman" w:hAnsi="Times New Roman"/>
                      <w:b/>
                      <w:sz w:val="32"/>
                    </w:rPr>
                    <w:t>–</w:t>
                  </w:r>
                  <w:r w:rsidRPr="007761D8">
                    <w:rPr>
                      <w:rFonts w:ascii="ALFABET98" w:hAnsi="ALFABET98"/>
                      <w:b/>
                      <w:sz w:val="32"/>
                    </w:rPr>
                    <w:t xml:space="preserve"> BÖLME İŞLEMİ DEĞERLENDİRME TESTİ</w:t>
                  </w:r>
                  <w:r>
                    <w:rPr>
                      <w:rFonts w:ascii="ALFABET98" w:hAnsi="ALFABET98"/>
                      <w:b/>
                      <w:sz w:val="32"/>
                    </w:rPr>
                    <w:t xml:space="preserve">                               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Ad:    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</w:t>
                  </w:r>
                  <w:r w:rsidRPr="007761D8">
                    <w:rPr>
                      <w:rFonts w:ascii="ALFABET98" w:hAnsi="ALFABET98"/>
                      <w:b/>
                      <w:sz w:val="24"/>
                    </w:rPr>
                    <w:t xml:space="preserve"> Soyad: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              No:</w:t>
                  </w:r>
                </w:p>
              </w:txbxContent>
            </v:textbox>
          </v:roundrect>
        </w:pict>
      </w:r>
    </w:p>
    <w:p w:rsidR="005F11C8" w:rsidRDefault="005F11C8">
      <w:pPr>
        <w:rPr>
          <w:rFonts w:ascii="ALFABET98" w:hAnsi="ALFABET98"/>
          <w:sz w:val="28"/>
        </w:rPr>
      </w:pPr>
      <w:r>
        <w:rPr>
          <w:noProof/>
          <w:lang w:eastAsia="tr-TR"/>
        </w:rPr>
        <w:pict>
          <v:line id="Düz Bağlayıcı 71" o:spid="_x0000_s1027" style="position:absolute;z-index:251657728;visibility:visible" from="223.9pt,8.7pt" to="223.9pt,6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" strokeweight="2pt">
            <v:stroke dashstyle="1 1"/>
            <v:shadow on="t" color="black" opacity="24903f" origin=",.5" offset="0,.55556mm"/>
          </v:line>
        </w:pict>
      </w:r>
      <w:r w:rsidRPr="006C312F">
        <w:rPr>
          <w:rFonts w:ascii="ALFABET98" w:hAnsi="ALFABET98"/>
          <w:b/>
          <w:sz w:val="24"/>
        </w:rPr>
        <w:t>1.)</w:t>
      </w:r>
      <w:r w:rsidRPr="006C312F">
        <w:rPr>
          <w:rFonts w:ascii="ALFABET98" w:hAnsi="ALFABET98"/>
          <w:sz w:val="24"/>
        </w:rPr>
        <w:t xml:space="preserve"> </w:t>
      </w:r>
      <w:r w:rsidRPr="007761D8">
        <w:rPr>
          <w:rFonts w:ascii="ALFABET98" w:hAnsi="ALFABET98"/>
          <w:sz w:val="28"/>
        </w:rPr>
        <w:t xml:space="preserve">Ali : 32 </w:t>
      </w:r>
      <w:r>
        <w:rPr>
          <w:rFonts w:ascii="ALFABET98" w:hAnsi="ALFABET98"/>
          <w:sz w:val="28"/>
        </w:rPr>
        <w:t xml:space="preserve">   </w:t>
      </w:r>
      <w:r w:rsidRPr="007761D8">
        <w:rPr>
          <w:rFonts w:ascii="ALFABET98" w:hAnsi="ALFABET98"/>
          <w:sz w:val="28"/>
        </w:rPr>
        <w:t xml:space="preserve">Eda: 36 </w:t>
      </w:r>
      <w:r>
        <w:rPr>
          <w:rFonts w:ascii="ALFABET98" w:hAnsi="ALFABET98"/>
          <w:sz w:val="28"/>
        </w:rPr>
        <w:t xml:space="preserve">  </w:t>
      </w:r>
      <w:r w:rsidRPr="007761D8">
        <w:rPr>
          <w:rFonts w:ascii="ALFABET98" w:hAnsi="ALFABET98"/>
          <w:sz w:val="28"/>
        </w:rPr>
        <w:t>Cem: 28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2" o:spid="_x0000_s1028" style="position:absolute;z-index:251658752;visibility:visible" from="223.9pt,82.65pt" to="486.4pt,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">
            <v:stroke dashstyle="dash"/>
          </v:line>
        </w:pict>
      </w:r>
      <w:r w:rsidRPr="007761D8">
        <w:rPr>
          <w:rFonts w:ascii="ALFABET98" w:hAnsi="ALFABET98"/>
          <w:sz w:val="24"/>
        </w:rPr>
        <w:t>Öğrenciler ellerinde bulunan cevizleri bir araya getirip eşit olarak paylaşmışlar. Buna göre hangisi bu durumdan en karlı çıkmıştır?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4" o:spid="_x0000_s1029" style="position:absolute;z-index:251660800;visibility:visible" from="-34.85pt,28pt" to="227.6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">
            <v:stroke dashstyle="dash"/>
          </v:line>
        </w:pict>
      </w:r>
      <w:r>
        <w:rPr>
          <w:rFonts w:ascii="ALFABET98" w:hAnsi="ALFABET98"/>
          <w:sz w:val="24"/>
        </w:rPr>
        <w:t>A. Ali              B. Cem           C. Eda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1626" o:spid="_x0000_s1030" style="position:absolute;margin-left:46.15pt;margin-top:9.8pt;width:134.25pt;height:28.5pt;z-index:251620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" filled="f" strokecolor="#4579b8">
            <v:shadow on="t" color="black" opacity="24903f" origin=",.5" offset="0,.55556mm"/>
            <v:textbox>
              <w:txbxContent>
                <w:p w:rsidR="005F11C8" w:rsidRPr="007761D8" w:rsidRDefault="005F11C8" w:rsidP="007761D8">
                  <w:pPr>
                    <w:jc w:val="center"/>
                    <w:rPr>
                      <w:rFonts w:ascii="ALFABET98" w:hAnsi="ALFABET98"/>
                      <w:b/>
                    </w:rPr>
                  </w:pPr>
                  <w:r w:rsidRPr="007761D8">
                    <w:rPr>
                      <w:rFonts w:ascii="ALFABET98" w:hAnsi="ALFABET98"/>
                      <w:b/>
                    </w:rPr>
                    <w:t>(45 x 5 ) + 2</w:t>
                  </w:r>
                </w:p>
              </w:txbxContent>
            </v:textbox>
          </v:roundrect>
        </w:pict>
      </w:r>
    </w:p>
    <w:p w:rsidR="005F11C8" w:rsidRPr="007761D8" w:rsidRDefault="005F11C8">
      <w:pPr>
        <w:rPr>
          <w:rFonts w:ascii="ALFABET98" w:hAnsi="ALFABET98"/>
          <w:b/>
          <w:sz w:val="24"/>
        </w:rPr>
      </w:pPr>
      <w:r w:rsidRPr="007761D8">
        <w:rPr>
          <w:rFonts w:ascii="ALFABET98" w:hAnsi="ALFABET98"/>
          <w:b/>
          <w:sz w:val="24"/>
        </w:rPr>
        <w:t xml:space="preserve">2.) 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 sağlaması verilen bölme işlemi aşağıdakilerden hangisidir?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6" o:spid="_x0000_s1031" style="position:absolute;z-index:251661824;visibility:visible" from="-34.85pt,58.9pt" to="227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">
            <v:stroke dashstyle="dash"/>
          </v:line>
        </w:pict>
      </w:r>
      <w:r>
        <w:rPr>
          <w:noProof/>
          <w:lang w:eastAsia="tr-TR"/>
        </w:rPr>
        <w:pict>
          <v:line id="Düz Bağlayıcı 73" o:spid="_x0000_s1032" style="position:absolute;z-index:251659776;visibility:visible" from="223.9pt,58.9pt" to="486.4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">
            <v:stroke dashstyle="dash"/>
          </v:line>
        </w:pict>
      </w:r>
      <w:r>
        <w:rPr>
          <w:noProof/>
          <w:lang w:eastAsia="tr-TR"/>
        </w:rPr>
        <w:pict>
          <v:line id="Düz Bağlayıcı 35" o:spid="_x0000_s1033" style="position:absolute;flip:x;z-index:251630080;visibility:visible" from="161.65pt,38.65pt" to="190.15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"/>
        </w:pict>
      </w:r>
      <w:r>
        <w:rPr>
          <w:noProof/>
          <w:lang w:eastAsia="tr-TR"/>
        </w:rPr>
        <w:pict>
          <v:line id="Düz Bağlayıcı 34" o:spid="_x0000_s1034" style="position:absolute;flip:x;z-index:251629056;visibility:visible" from="84.4pt,38.65pt" to="112.9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"/>
        </w:pict>
      </w:r>
      <w:r>
        <w:rPr>
          <w:noProof/>
          <w:lang w:eastAsia="tr-TR"/>
        </w:rPr>
        <w:pict>
          <v:line id="Düz Bağlayıcı 33" o:spid="_x0000_s1035" style="position:absolute;flip:x;z-index:251628032;visibility:visible" from="4.9pt,38.65pt" to="33.4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"/>
        </w:pict>
      </w:r>
      <w:r>
        <w:rPr>
          <w:noProof/>
          <w:lang w:eastAsia="tr-TR"/>
        </w:rPr>
        <w:pict>
          <v:line id="Düz Bağlayıcı 1627" o:spid="_x0000_s1036" style="position:absolute;z-index:251621888;visibility:visible" from="33.4pt,1.9pt" to="33.4pt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"/>
        </w:pict>
      </w:r>
      <w:r>
        <w:rPr>
          <w:noProof/>
          <w:lang w:eastAsia="tr-TR"/>
        </w:rPr>
        <w:pict>
          <v:line id="Düz Bağlayıcı 32" o:spid="_x0000_s1037" style="position:absolute;flip:x;z-index:251627008;visibility:visible" from="190.15pt,16.9pt" to="218.6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"/>
        </w:pict>
      </w:r>
      <w:r>
        <w:rPr>
          <w:noProof/>
          <w:lang w:eastAsia="tr-TR"/>
        </w:rPr>
        <w:pict>
          <v:line id="Düz Bağlayıcı 1628" o:spid="_x0000_s1038" style="position:absolute;z-index:251622912;visibility:visible" from="190.15pt,1.9pt" to="190.1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"/>
        </w:pict>
      </w:r>
      <w:r>
        <w:rPr>
          <w:noProof/>
          <w:lang w:eastAsia="tr-TR"/>
        </w:rPr>
        <w:pict>
          <v:line id="Düz Bağlayıcı 1631" o:spid="_x0000_s1039" style="position:absolute;flip:x;z-index:251625984;visibility:visible" from="112.9pt,16.9pt" to="141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"/>
        </w:pict>
      </w:r>
      <w:r>
        <w:rPr>
          <w:noProof/>
          <w:lang w:eastAsia="tr-TR"/>
        </w:rPr>
        <w:pict>
          <v:line id="Düz Bağlayıcı 1630" o:spid="_x0000_s1040" style="position:absolute;flip:x;z-index:251624960;visibility:visible" from="33.4pt,16.9pt" to="61.9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"/>
        </w:pict>
      </w:r>
      <w:r>
        <w:rPr>
          <w:noProof/>
          <w:lang w:eastAsia="tr-TR"/>
        </w:rPr>
        <w:pict>
          <v:line id="Düz Bağlayıcı 1629" o:spid="_x0000_s1041" style="position:absolute;z-index:251623936;visibility:visible" from="112.9pt,1.9pt" to="112.9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"/>
        </w:pict>
      </w:r>
      <w:r>
        <w:rPr>
          <w:rFonts w:ascii="ALFABET98" w:hAnsi="ALFABET98"/>
          <w:sz w:val="24"/>
        </w:rPr>
        <w:t>A. 45  5      B. 225  5      C.227  5 .         2                45              45 .     2                2                 2</w:t>
      </w:r>
    </w:p>
    <w:p w:rsidR="005F11C8" w:rsidRDefault="005F11C8" w:rsidP="00F53D1D">
      <w:pPr>
        <w:tabs>
          <w:tab w:val="left" w:pos="6930"/>
        </w:tabs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36" o:spid="_x0000_s1042" style="position:absolute;z-index:251631104;visibility:visible" from="46.15pt,.2pt" to="46.15pt,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"/>
        </w:pict>
      </w:r>
      <w:r>
        <w:rPr>
          <w:noProof/>
          <w:lang w:eastAsia="tr-TR"/>
        </w:rPr>
        <w:pict>
          <v:line id="Düz Bağlayıcı 37" o:spid="_x0000_s1043" style="position:absolute;flip:x;z-index:251632128;visibility:visible" from="46.15pt,15.2pt" to="74.6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"/>
        </w:pict>
      </w:r>
      <w:r w:rsidRPr="006C312F">
        <w:rPr>
          <w:rFonts w:ascii="ALFABET98" w:hAnsi="ALFABET98"/>
          <w:b/>
          <w:sz w:val="24"/>
        </w:rPr>
        <w:t>3.)</w:t>
      </w:r>
      <w:r>
        <w:rPr>
          <w:rFonts w:ascii="ALFABET98" w:hAnsi="ALFABET98"/>
          <w:sz w:val="24"/>
        </w:rPr>
        <w:t xml:space="preserve">     A   5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38" o:spid="_x0000_s1044" style="position:absolute;flip:x;z-index:251633152;visibility:visible" from="17.65pt,2.3pt" to="46.1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"/>
        </w:pict>
      </w:r>
      <w:r>
        <w:rPr>
          <w:rFonts w:ascii="ALFABET98" w:hAnsi="ALFABET98"/>
          <w:sz w:val="24"/>
        </w:rPr>
        <w:t xml:space="preserve">        C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Yukarıdaki bölme işleminde C aşağıdaki- lerden hangisi olamaz?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78" o:spid="_x0000_s1045" style="position:absolute;z-index:251663872;visibility:visible" from="-34.85pt,20.75pt" to="227.6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">
            <v:stroke dashstyle="dash"/>
          </v:line>
        </w:pict>
      </w:r>
      <w:r>
        <w:rPr>
          <w:noProof/>
          <w:lang w:eastAsia="tr-TR"/>
        </w:rPr>
        <w:pict>
          <v:line id="Düz Bağlayıcı 77" o:spid="_x0000_s1046" style="position:absolute;z-index:251662848;visibility:visible" from="223.9pt,20.75pt" to="486.4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">
            <v:stroke dashstyle="dash"/>
          </v:line>
        </w:pict>
      </w:r>
      <w:r>
        <w:rPr>
          <w:rFonts w:ascii="ALFABET98" w:hAnsi="ALFABET98"/>
          <w:sz w:val="24"/>
        </w:rPr>
        <w:t>A. 4                B. 0                 C. 5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1" o:spid="_x0000_s1047" type="#_x0000_t62" style="position:absolute;margin-left:28.15pt;margin-top:16.85pt;width:190.5pt;height:82.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" adj="-893,5610">
            <v:textbox>
              <w:txbxContent>
                <w:p w:rsidR="005F11C8" w:rsidRPr="006C312F" w:rsidRDefault="005F11C8">
                  <w:r>
                    <w:rPr>
                      <w:rFonts w:ascii="ALFABET98" w:hAnsi="ALFABET98"/>
                    </w:rPr>
                    <w:t>5</w:t>
                  </w:r>
                  <w:r w:rsidRPr="006C312F">
                    <w:rPr>
                      <w:rFonts w:ascii="ALFABET98" w:hAnsi="ALFABET98"/>
                    </w:rPr>
                    <w:t xml:space="preserve"> arkadaş kumbaradaki parayı aralarında eşit olarak paylaştılar. Kişi başına 28 TL düştü. 3 TL de fazla kaldı</w:t>
                  </w:r>
                  <w:r w:rsidRPr="006C312F"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48" type="#_x0000_t75" alt="pepe.jpg" style="position:absolute;margin-left:6.15pt;margin-top:20.55pt;width:27.75pt;height:29.55pt;z-index:251635200;visibility:visible">
            <v:imagedata r:id="rId5" o:title=""/>
          </v:shape>
        </w:pict>
      </w:r>
    </w:p>
    <w:p w:rsidR="005F11C8" w:rsidRPr="006C312F" w:rsidRDefault="005F11C8">
      <w:pPr>
        <w:rPr>
          <w:rFonts w:ascii="ALFABET98" w:hAnsi="ALFABET98"/>
          <w:b/>
          <w:sz w:val="24"/>
        </w:rPr>
      </w:pPr>
      <w:r w:rsidRPr="006C312F">
        <w:rPr>
          <w:rFonts w:ascii="ALFABET98" w:hAnsi="ALFABET98"/>
          <w:b/>
          <w:sz w:val="24"/>
        </w:rPr>
        <w:t>4.)</w:t>
      </w:r>
      <w:r w:rsidRPr="006C312F">
        <w:rPr>
          <w:rFonts w:ascii="Times New Roman" w:hAnsi="Times New Roman"/>
          <w:noProof/>
          <w:sz w:val="24"/>
          <w:szCs w:val="24"/>
        </w:rPr>
        <w:t xml:space="preserve"> </w:t>
      </w:r>
    </w:p>
    <w:p w:rsidR="005F11C8" w:rsidRPr="007761D8" w:rsidRDefault="005F11C8">
      <w:pPr>
        <w:rPr>
          <w:rFonts w:ascii="ALFABET98" w:hAnsi="ALFABET98"/>
          <w:sz w:val="24"/>
        </w:rPr>
      </w:pPr>
    </w:p>
    <w:p w:rsidR="005F11C8" w:rsidRDefault="005F11C8"/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52" o:spid="_x0000_s1049" type="#_x0000_t62" style="position:absolute;margin-left:333.75pt;margin-top:174.75pt;width:171pt;height:54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 w:rsidRPr="006C312F">
        <w:rPr>
          <w:rFonts w:ascii="ALFABET98" w:hAnsi="ALFABET98"/>
          <w:sz w:val="24"/>
          <w:lang w:eastAsia="tr-TR"/>
        </w:rPr>
        <w:t>Buna göre, kumbarada kaç TL para varmış?</w:t>
      </w: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51" o:spid="_x0000_s1050" type="#_x0000_t62" style="position:absolute;margin-left:333.75pt;margin-top:174.75pt;width:171pt;height:54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lang w:eastAsia="tr-TR"/>
        </w:rPr>
        <w:t>A. 143             B.140         C. 137</w:t>
      </w: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61" o:spid="_x0000_s1051" type="#_x0000_t62" style="position:absolute;margin-left:42.4pt;margin-top:12.65pt;width:205.5pt;height:64.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" adj="-1347,9210" filled="f" strokecolor="#40a7c2">
            <v:shadow on="t" color="black" opacity="24903f" origin=",.5" offset="0,.55556mm"/>
            <v:textbox>
              <w:txbxContent>
                <w:p w:rsidR="005F11C8" w:rsidRPr="00694D84" w:rsidRDefault="005F11C8" w:rsidP="00694D84">
                  <w:pPr>
                    <w:spacing w:after="0" w:line="240" w:lineRule="auto"/>
                    <w:rPr>
                      <w:rFonts w:ascii="ALFABET98" w:hAnsi="ALFABET98"/>
                      <w:sz w:val="24"/>
                      <w:lang w:eastAsia="tr-TR"/>
                    </w:rPr>
                  </w:pPr>
                  <w:r w:rsidRPr="00694D84">
                    <w:rPr>
                      <w:rFonts w:ascii="ALFABET98" w:hAnsi="ALFABET98"/>
                      <w:sz w:val="24"/>
                      <w:lang w:eastAsia="tr-TR"/>
                    </w:rPr>
                    <w:t xml:space="preserve">Bölenin </w:t>
                  </w:r>
                  <w:r>
                    <w:rPr>
                      <w:rFonts w:ascii="ALFABET98" w:hAnsi="ALFABET98"/>
                      <w:sz w:val="24"/>
                      <w:lang w:eastAsia="tr-TR"/>
                    </w:rPr>
                    <w:t>4</w:t>
                  </w:r>
                  <w:r w:rsidRPr="00694D84">
                    <w:rPr>
                      <w:rFonts w:ascii="ALFABET98" w:hAnsi="ALFABET98"/>
                      <w:sz w:val="24"/>
                      <w:lang w:eastAsia="tr-TR"/>
                    </w:rPr>
                    <w:t xml:space="preserve">, bölünenin 534 olduğu bir bölme işleminde bölüm ile kalanın toplamı kaçtır? </w:t>
                  </w:r>
                </w:p>
                <w:p w:rsidR="005F11C8" w:rsidRDefault="005F11C8" w:rsidP="001457AA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4 Resim" o:spid="_x0000_s1052" type="#_x0000_t75" alt="kayu.jpg" style="position:absolute;margin-left:10.85pt;margin-top:17.9pt;width:21.8pt;height:38.85pt;z-index:251649536;visibility:visible">
            <v:imagedata r:id="rId6" o:title=""/>
          </v:shape>
        </w:pict>
      </w:r>
      <w:r>
        <w:rPr>
          <w:noProof/>
          <w:lang w:eastAsia="tr-TR"/>
        </w:rPr>
        <w:pict>
          <v:shape id="Köşeleri Yuvarlanmış Dikdörtgen Belirtme Çizgisi 59" o:spid="_x0000_s1053" type="#_x0000_t62" style="position:absolute;margin-left:333.75pt;margin-top:174.75pt;width:171pt;height:54.7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BTIVoE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8" o:spid="_x0000_s1054" type="#_x0000_t62" style="position:absolute;margin-left:333.75pt;margin-top:174.75pt;width:171pt;height:54.7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1w4lAIAAAQ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C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tCgo26K8uvUV+w7Sji04Gb0sINJTWOYUrdlzUDQYl6bbBH5vF43Mxt&#10;MMaT2RAN6J+s+ifMZAiVUk9Ju136dtbXFciixEhxqIaxx9hXufSPDdi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ArC1w4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6" o:spid="_x0000_s1055" type="#_x0000_t62" style="position:absolute;margin-left:333.75pt;margin-top:174.75pt;width:171pt;height:54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Gu39Z5UCAAAE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4" o:spid="_x0000_s1056" type="#_x0000_t62" style="position:absolute;margin-left:333.75pt;margin-top:174.75pt;width:171pt;height:54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0" o:spid="_x0000_s1057" type="#_x0000_t62" style="position:absolute;margin-left:333.75pt;margin-top:174.75pt;width:171pt;height:54.7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8" o:spid="_x0000_s1058" type="#_x0000_t62" style="position:absolute;margin-left:333.75pt;margin-top:174.75pt;width:171pt;height:54.7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" adj="23141,3038">
            <v:textbox>
              <w:txbxContent>
                <w:p w:rsidR="005F11C8" w:rsidRPr="00997DA2" w:rsidRDefault="005F11C8">
                  <w:r w:rsidRPr="00997DA2">
                    <w:t>Bölenin 5, bölünenin 534 oldu</w:t>
                  </w:r>
                  <w:r>
                    <w:t xml:space="preserve">- </w:t>
                  </w:r>
                  <w:r w:rsidRPr="00997DA2">
                    <w:t>ğu bir bölme işleminde bölüm ile kalanın toplamı kaçtır</w:t>
                  </w:r>
                  <w:r>
                    <w:t>?</w:t>
                  </w:r>
                  <w:r w:rsidRPr="00997DA2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7" o:spid="_x0000_s1059" type="#_x0000_t62" style="position:absolute;margin-left:370.1pt;margin-top:66.75pt;width:174.05pt;height:56.2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lmbEN5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F11C8" w:rsidRDefault="005F11C8">
                  <w:r>
                    <w:t xml:space="preserve"> AA    A       Yandaki işleme </w:t>
                  </w:r>
                </w:p>
                <w:p w:rsidR="005F11C8" w:rsidRDefault="005F11C8">
                  <w:r>
                    <w:t xml:space="preserve">         AA      göre A sayısı kaç</w:t>
                  </w:r>
                </w:p>
                <w:p w:rsidR="005F11C8" w:rsidRDefault="005F11C8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5" o:spid="_x0000_s1060" type="#_x0000_t62" style="position:absolute;margin-left:370.1pt;margin-top:66.75pt;width:174.05pt;height:56.25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" adj="-2947,11174">
            <v:textbox>
              <w:txbxContent>
                <w:p w:rsidR="005F11C8" w:rsidRDefault="005F11C8">
                  <w:r>
                    <w:t xml:space="preserve"> AA    A       Yandaki işleme </w:t>
                  </w:r>
                </w:p>
                <w:p w:rsidR="005F11C8" w:rsidRDefault="005F11C8">
                  <w:r>
                    <w:t xml:space="preserve">         AA      göre A sayısı kaç</w:t>
                  </w:r>
                </w:p>
                <w:p w:rsidR="005F11C8" w:rsidRDefault="005F11C8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4" o:spid="_x0000_s1061" type="#_x0000_t62" style="position:absolute;margin-left:370.1pt;margin-top:66.75pt;width:174.05pt;height:56.25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" adj="-2947,11174">
            <v:textbox>
              <w:txbxContent>
                <w:p w:rsidR="005F11C8" w:rsidRDefault="005F11C8">
                  <w:r>
                    <w:t xml:space="preserve"> AA    A       Yandaki işleme </w:t>
                  </w:r>
                </w:p>
                <w:p w:rsidR="005F11C8" w:rsidRDefault="005F11C8">
                  <w:r>
                    <w:t xml:space="preserve">         AA      göre A sayısı kaç</w:t>
                  </w:r>
                </w:p>
                <w:p w:rsidR="005F11C8" w:rsidRDefault="005F11C8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3" o:spid="_x0000_s1062" type="#_x0000_t62" style="position:absolute;margin-left:370.1pt;margin-top:66.75pt;width:174.05pt;height:56.2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" adj="-2947,11174">
            <v:textbox>
              <w:txbxContent>
                <w:p w:rsidR="005F11C8" w:rsidRDefault="005F11C8">
                  <w:r>
                    <w:t xml:space="preserve"> AA    A       Yandaki işleme </w:t>
                  </w:r>
                </w:p>
                <w:p w:rsidR="005F11C8" w:rsidRDefault="005F11C8">
                  <w:r>
                    <w:t xml:space="preserve">         AA      göre A sayısı kaç</w:t>
                  </w:r>
                </w:p>
                <w:p w:rsidR="005F11C8" w:rsidRDefault="005F11C8">
                  <w:r>
                    <w:t xml:space="preserve">  00               olabilir?</w:t>
                  </w:r>
                </w:p>
              </w:txbxContent>
            </v:textbox>
          </v:shape>
        </w:pict>
      </w:r>
      <w:r>
        <w:rPr>
          <w:rFonts w:ascii="ALFABET98" w:hAnsi="ALFABET98"/>
          <w:sz w:val="24"/>
          <w:lang w:eastAsia="tr-TR"/>
        </w:rPr>
        <w:t xml:space="preserve">                                                            </w:t>
      </w:r>
      <w:r w:rsidRPr="006C312F">
        <w:rPr>
          <w:rFonts w:ascii="ALFABET98" w:hAnsi="ALFABET98"/>
          <w:b/>
          <w:sz w:val="24"/>
          <w:lang w:eastAsia="tr-TR"/>
        </w:rPr>
        <w:t>5.)</w:t>
      </w: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 w:rsidRPr="00F633FF">
        <w:rPr>
          <w:rFonts w:ascii="ALFABET98" w:hAnsi="ALFABET98"/>
          <w:sz w:val="24"/>
          <w:lang w:eastAsia="tr-TR"/>
        </w:rPr>
        <w:t xml:space="preserve">A. </w:t>
      </w:r>
      <w:r>
        <w:rPr>
          <w:rFonts w:ascii="ALFABET98" w:hAnsi="ALFABET98"/>
          <w:sz w:val="24"/>
          <w:lang w:eastAsia="tr-TR"/>
        </w:rPr>
        <w:t>133            B.135</w:t>
      </w:r>
      <w:r w:rsidRPr="00F633FF">
        <w:rPr>
          <w:rFonts w:ascii="ALFABET98" w:hAnsi="ALFABET98"/>
          <w:sz w:val="24"/>
          <w:lang w:eastAsia="tr-TR"/>
        </w:rPr>
        <w:t xml:space="preserve">  </w:t>
      </w:r>
      <w:r>
        <w:rPr>
          <w:rFonts w:ascii="ALFABET98" w:hAnsi="ALFABET98"/>
          <w:sz w:val="24"/>
          <w:lang w:eastAsia="tr-TR"/>
        </w:rPr>
        <w:t xml:space="preserve">         C.134</w:t>
      </w: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shape id="Köşeleri Yuvarlanmış Dikdörtgen Belirtme Çizgisi 65" o:spid="_x0000_s1063" type="#_x0000_t62" style="position:absolute;margin-left:54.4pt;margin-top:13.3pt;width:199.5pt;height:90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" adj="-1821,3180" filled="f" strokecolor="#f68c36">
            <v:shadow on="t" color="black" opacity="24903f" origin=",.5" offset="0,.55556mm"/>
            <v:textbox>
              <w:txbxContent>
                <w:p w:rsidR="005F11C8" w:rsidRPr="00F633FF" w:rsidRDefault="005F11C8" w:rsidP="00F633FF">
                  <w:pPr>
                    <w:rPr>
                      <w:rFonts w:ascii="ALFABET98" w:hAnsi="ALFABET98"/>
                      <w:sz w:val="24"/>
                    </w:rPr>
                  </w:pPr>
                  <w:r w:rsidRPr="00F633FF">
                    <w:rPr>
                      <w:rFonts w:ascii="ALFABET98" w:hAnsi="ALFABET98"/>
                      <w:sz w:val="24"/>
                    </w:rPr>
                    <w:t>600 sayfa kitabımın 184 sayfasını okudum. Kalan sayfaları 4 günde her gün eşit sayfa okuyarak bitirmek istiyorum.</w:t>
                  </w:r>
                </w:p>
                <w:p w:rsidR="005F11C8" w:rsidRDefault="005F11C8" w:rsidP="00F633FF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icture 4" o:spid="_x0000_s1064" type="#_x0000_t75" style="position:absolute;margin-left:16.1pt;margin-top:13.25pt;width:33.75pt;height:58.85pt;z-index:251650560;visibility:visible">
            <v:imagedata r:id="rId7" o:title=""/>
          </v:shape>
        </w:pict>
      </w: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 w:rsidRPr="00F633FF">
        <w:rPr>
          <w:rFonts w:ascii="ALFABET98" w:hAnsi="ALFABET98"/>
          <w:b/>
          <w:sz w:val="24"/>
          <w:lang w:eastAsia="tr-TR"/>
        </w:rPr>
        <w:t>6.</w:t>
      </w: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 w:rsidRPr="0071069F">
        <w:rPr>
          <w:rFonts w:ascii="ALFABET98" w:hAnsi="ALFABET98"/>
          <w:sz w:val="24"/>
          <w:lang w:eastAsia="tr-TR"/>
        </w:rPr>
        <w:t>Buna göre</w:t>
      </w:r>
      <w:r>
        <w:rPr>
          <w:rFonts w:ascii="ALFABET98" w:hAnsi="ALFABET98"/>
          <w:sz w:val="24"/>
          <w:lang w:eastAsia="tr-TR"/>
        </w:rPr>
        <w:t xml:space="preserve"> bir günde kaç sayfa okumalıdır?</w:t>
      </w: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rFonts w:ascii="ALFABET98" w:hAnsi="ALFABET98"/>
          <w:sz w:val="24"/>
          <w:lang w:eastAsia="tr-TR"/>
        </w:rPr>
        <w:t>A.14              B.104            C.129</w:t>
      </w: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</w:p>
    <w:p w:rsidR="005F11C8" w:rsidRDefault="005F11C8" w:rsidP="006C312F">
      <w:pPr>
        <w:spacing w:after="0" w:line="240" w:lineRule="auto"/>
        <w:rPr>
          <w:rFonts w:ascii="ALFABET98" w:hAnsi="ALFABET98"/>
          <w:sz w:val="24"/>
          <w:lang w:eastAsia="tr-TR"/>
        </w:rPr>
      </w:pPr>
      <w:r>
        <w:rPr>
          <w:noProof/>
          <w:lang w:eastAsia="tr-TR"/>
        </w:rPr>
        <w:pict>
          <v:roundrect id="Yuvarlatılmış Dikdörtgen 66" o:spid="_x0000_s1065" style="position:absolute;margin-left:63.4pt;margin-top:2.2pt;width:105.75pt;height:78.75pt;z-index:251652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" filled="f" strokecolor="#795d9b">
            <v:shadow on="t" color="black" opacity="24903f" origin=",.5" offset="0,.55556mm"/>
            <v:textbox>
              <w:txbxContent>
                <w:p w:rsidR="005F11C8" w:rsidRPr="00BA27AF" w:rsidRDefault="005F11C8" w:rsidP="00BA27AF">
                  <w:pPr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 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A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 6           .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25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. 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>4</w:t>
                  </w:r>
                </w:p>
                <w:p w:rsidR="005F11C8" w:rsidRPr="00BA27AF" w:rsidRDefault="005F11C8" w:rsidP="00BA27AF">
                  <w:pPr>
                    <w:rPr>
                      <w:rFonts w:ascii="ALFABET98" w:hAnsi="ALFABET98"/>
                      <w:b/>
                      <w:sz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67" o:spid="_x0000_s1066" style="position:absolute;z-index:251653632;visibility:visible" from="115.9pt,8.95pt" to="115.9pt,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" strokeweight="2pt">
            <v:shadow on="t" color="black" opacity="24903f" origin=",.5" offset="0,.55556mm"/>
          </v:line>
        </w:pict>
      </w:r>
    </w:p>
    <w:p w:rsidR="005F11C8" w:rsidRPr="006C312F" w:rsidRDefault="005F11C8" w:rsidP="006C312F">
      <w:pPr>
        <w:spacing w:after="0" w:line="240" w:lineRule="auto"/>
        <w:rPr>
          <w:rFonts w:ascii="ALFABET98" w:hAnsi="ALFABET98"/>
          <w:b/>
          <w:sz w:val="24"/>
          <w:lang w:eastAsia="tr-TR"/>
        </w:rPr>
      </w:pPr>
      <w:r>
        <w:rPr>
          <w:noProof/>
          <w:lang w:eastAsia="tr-TR"/>
        </w:rPr>
        <w:pict>
          <v:line id="Düz Bağlayıcı 68" o:spid="_x0000_s1067" style="position:absolute;flip:x;z-index:251654656;visibility:visible" from="115.9pt,9.2pt" to="147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" strokecolor="windowText" strokeweight="2pt">
            <v:shadow on="t" color="black" opacity="24903f" origin=",.5" offset="0,.55556mm"/>
          </v:line>
        </w:pict>
      </w:r>
      <w:r w:rsidRPr="00BA27AF">
        <w:rPr>
          <w:rFonts w:ascii="ALFABET98" w:hAnsi="ALFABET98"/>
          <w:b/>
          <w:sz w:val="24"/>
          <w:lang w:eastAsia="tr-TR"/>
        </w:rPr>
        <w:t>7.</w:t>
      </w:r>
    </w:p>
    <w:p w:rsidR="005F11C8" w:rsidRDefault="005F11C8">
      <w:r>
        <w:rPr>
          <w:noProof/>
          <w:lang w:eastAsia="tr-TR"/>
        </w:rPr>
        <w:pict>
          <v:line id="Düz Bağlayıcı 69" o:spid="_x0000_s1068" style="position:absolute;flip:x;z-index:251655680;visibility:visible" from="84.4pt,11.5pt" to="115.9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</w:p>
    <w:p w:rsidR="005F11C8" w:rsidRDefault="005F11C8"/>
    <w:p w:rsidR="005F11C8" w:rsidRDefault="005F11C8">
      <w:pPr>
        <w:rPr>
          <w:rFonts w:ascii="ALFABET98" w:hAnsi="ALFABET98"/>
          <w:sz w:val="24"/>
        </w:rPr>
      </w:pPr>
      <w:r>
        <w:t xml:space="preserve">                                                                       </w:t>
      </w:r>
      <w:r w:rsidRPr="00BA27AF">
        <w:rPr>
          <w:rFonts w:ascii="ALFABET98" w:hAnsi="ALFABET98"/>
          <w:sz w:val="24"/>
        </w:rPr>
        <w:t>Yukarıdaki işleme göre A kaç olur?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A.150           B.156           C.154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70" o:spid="_x0000_s1069" style="position:absolute;margin-left:49.9pt;margin-top:6.7pt;width:186.75pt;height:90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" filled="f" strokecolor="#94b64e">
            <v:shadow on="t" color="black" opacity="24903f" origin=",.5" offset="0,.55556mm"/>
            <v:textbox>
              <w:txbxContent>
                <w:p w:rsidR="005F11C8" w:rsidRPr="00BA27AF" w:rsidRDefault="005F11C8" w:rsidP="00BA27AF">
                  <w:pPr>
                    <w:spacing w:after="0" w:line="240" w:lineRule="auto"/>
                    <w:rPr>
                      <w:rFonts w:ascii="ALFABET98" w:hAnsi="ALFABET98"/>
                      <w:sz w:val="24"/>
                      <w:lang w:eastAsia="tr-TR"/>
                    </w:rPr>
                  </w:pPr>
                  <w:r w:rsidRPr="00BA27AF">
                    <w:rPr>
                      <w:rFonts w:ascii="ALFABET98" w:hAnsi="ALFABET98"/>
                      <w:sz w:val="24"/>
                      <w:u w:val="single"/>
                      <w:lang w:eastAsia="tr-TR"/>
                    </w:rPr>
                    <w:t>Kalansız</w:t>
                  </w:r>
                  <w:r w:rsidRPr="00BA27AF">
                    <w:rPr>
                      <w:rFonts w:ascii="ALFABET98" w:hAnsi="ALFABET98"/>
                      <w:sz w:val="24"/>
                      <w:lang w:eastAsia="tr-TR"/>
                    </w:rPr>
                    <w:t xml:space="preserve"> bir bölme işleminde bölüm 3</w:t>
                  </w:r>
                  <w:r>
                    <w:rPr>
                      <w:rFonts w:ascii="ALFABET98" w:hAnsi="ALFABET98"/>
                      <w:sz w:val="24"/>
                      <w:lang w:eastAsia="tr-TR"/>
                    </w:rPr>
                    <w:t>2</w:t>
                  </w:r>
                  <w:r w:rsidRPr="00BA27AF">
                    <w:rPr>
                      <w:rFonts w:ascii="ALFABET98" w:hAnsi="ALFABET98"/>
                      <w:sz w:val="24"/>
                      <w:lang w:eastAsia="tr-TR"/>
                    </w:rPr>
                    <w:t xml:space="preserve">,bölen ise </w:t>
                  </w:r>
                  <w:r>
                    <w:rPr>
                      <w:rFonts w:ascii="ALFABET98" w:hAnsi="ALFABET98"/>
                      <w:sz w:val="24"/>
                      <w:lang w:eastAsia="tr-TR"/>
                    </w:rPr>
                    <w:t>3</w:t>
                  </w:r>
                  <w:r w:rsidRPr="00BA27AF">
                    <w:rPr>
                      <w:rFonts w:ascii="ALFABET98" w:hAnsi="ALFABET98"/>
                      <w:sz w:val="24"/>
                      <w:lang w:eastAsia="tr-TR"/>
                    </w:rPr>
                    <w:t xml:space="preserve">’dır.Bölen </w:t>
                  </w:r>
                  <w:r>
                    <w:rPr>
                      <w:rFonts w:ascii="ALFABET98" w:hAnsi="ALFABET98"/>
                      <w:sz w:val="24"/>
                      <w:lang w:eastAsia="tr-TR"/>
                    </w:rPr>
                    <w:t>3</w:t>
                  </w:r>
                  <w:r w:rsidRPr="00BA27AF">
                    <w:rPr>
                      <w:rFonts w:ascii="ALFABET98" w:hAnsi="ALFABET98"/>
                      <w:sz w:val="24"/>
                      <w:lang w:eastAsia="tr-TR"/>
                    </w:rPr>
                    <w:t xml:space="preserve"> artırılırsa, bölümde nasıl bir değişiklik olur?</w:t>
                  </w:r>
                </w:p>
                <w:p w:rsidR="005F11C8" w:rsidRDefault="005F11C8" w:rsidP="00BA27AF">
                  <w:pPr>
                    <w:jc w:val="center"/>
                  </w:pPr>
                </w:p>
              </w:txbxContent>
            </v:textbox>
          </v:roundrect>
        </w:pict>
      </w:r>
    </w:p>
    <w:p w:rsidR="005F11C8" w:rsidRDefault="005F11C8">
      <w:pPr>
        <w:rPr>
          <w:rFonts w:ascii="ALFABET98" w:hAnsi="ALFABET98"/>
          <w:b/>
          <w:sz w:val="24"/>
        </w:rPr>
      </w:pPr>
      <w:r w:rsidRPr="00BA27AF">
        <w:rPr>
          <w:rFonts w:ascii="ALFABET98" w:hAnsi="ALFABET98"/>
          <w:b/>
          <w:sz w:val="24"/>
        </w:rPr>
        <w:t>8.</w:t>
      </w:r>
    </w:p>
    <w:p w:rsidR="005F11C8" w:rsidRDefault="005F11C8">
      <w:pPr>
        <w:rPr>
          <w:rFonts w:ascii="ALFABET98" w:hAnsi="ALFABET98"/>
          <w:b/>
          <w:sz w:val="24"/>
        </w:rPr>
      </w:pPr>
    </w:p>
    <w:p w:rsidR="005F11C8" w:rsidRPr="00CC1900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 w:rsidRPr="00CC1900">
        <w:rPr>
          <w:rFonts w:ascii="ALFABET98" w:hAnsi="ALFABET98"/>
          <w:sz w:val="24"/>
        </w:rPr>
        <w:t>A. Bölüm değişmez.                                  B. Bölüm 16 artar.                            C. Bölüm 16 azalır</w: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6" o:spid="_x0000_s1070" style="position:absolute;z-index:251689472;visibility:visible" from="225.4pt,-9.35pt" to="225.4pt,7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" strokecolor="windowText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Köşeleri Yuvarlanmış Dikdörtgen Belirtme Çizgisi 80" o:spid="_x0000_s1071" type="#_x0000_t62" style="position:absolute;margin-left:55.15pt;margin-top:-1.1pt;width:156pt;height:1in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" adj="-1167,11925" filled="f" strokecolor="#bc4542">
            <v:shadow on="t" color="black" opacity="24903f" origin=",.5" offset="0,.55556mm"/>
            <v:textbox>
              <w:txbxContent>
                <w:p w:rsidR="005F11C8" w:rsidRPr="006219E0" w:rsidRDefault="005F11C8" w:rsidP="006219E0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 xml:space="preserve">           </w:t>
                  </w:r>
                  <w:r w:rsidRPr="006219E0">
                    <w:rPr>
                      <w:rFonts w:ascii="ALFABET98" w:hAnsi="ALFABET98"/>
                      <w:sz w:val="24"/>
                    </w:rPr>
                    <w:t xml:space="preserve">AA : AA = </w:t>
                  </w:r>
                  <w:r>
                    <w:rPr>
                      <w:rFonts w:ascii="ALFABET98" w:hAnsi="ALFABET98"/>
                      <w:sz w:val="24"/>
                    </w:rPr>
                    <w:t xml:space="preserve">           işleminde kalan</w:t>
                  </w:r>
                  <w:r w:rsidRPr="006219E0">
                    <w:rPr>
                      <w:rFonts w:ascii="ALFABET98" w:hAnsi="ALFABET98"/>
                      <w:sz w:val="24"/>
                    </w:rPr>
                    <w:t xml:space="preserve"> aşağıda</w:t>
                  </w:r>
                  <w:r>
                    <w:rPr>
                      <w:rFonts w:ascii="ALFABET98" w:hAnsi="ALFABET98"/>
                      <w:sz w:val="24"/>
                    </w:rPr>
                    <w:t xml:space="preserve"> -</w:t>
                  </w:r>
                  <w:r w:rsidRPr="006219E0">
                    <w:rPr>
                      <w:rFonts w:ascii="ALFABET98" w:hAnsi="ALFABET98"/>
                      <w:sz w:val="24"/>
                    </w:rPr>
                    <w:t>kilerden hangisidir?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14" o:spid="_x0000_s1072" type="#_x0000_t75" alt="index" style="position:absolute;margin-left:11.9pt;margin-top:-1.1pt;width:43.75pt;height:41.25pt;z-index:251664896;visibility:visible">
            <v:imagedata r:id="rId8" o:title=""/>
          </v:shape>
        </w:pict>
      </w:r>
      <w:r w:rsidRPr="006219E0">
        <w:rPr>
          <w:rFonts w:ascii="ALFABET98" w:hAnsi="ALFABET98"/>
          <w:b/>
          <w:sz w:val="24"/>
        </w:rPr>
        <w:t>9.</w:t>
      </w:r>
      <w:r>
        <w:rPr>
          <w:rFonts w:ascii="ALFABET98" w:hAnsi="ALFABET98"/>
          <w:sz w:val="24"/>
        </w:rPr>
        <w:t>)</w:t>
      </w:r>
      <w:r w:rsidRPr="00F74B03">
        <w:rPr>
          <w:rFonts w:ascii="ALFABET98" w:hAnsi="ALFABET98"/>
          <w:b/>
          <w:noProof/>
          <w:sz w:val="24"/>
          <w:lang w:eastAsia="tr-TR"/>
        </w:rPr>
        <w:t xml:space="preserve"> </w: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1               B. 0              C. A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7" o:spid="_x0000_s1073" style="position:absolute;z-index:251690496;visibility:visible" from="-37.1pt,-.3pt" to="225.4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">
            <v:stroke dashstyle="dash"/>
          </v:line>
        </w:pict>
      </w:r>
      <w:r>
        <w:rPr>
          <w:noProof/>
          <w:lang w:eastAsia="tr-TR"/>
        </w:rPr>
        <w:pict>
          <v:line id="Düz Bağlayıcı 83" o:spid="_x0000_s1074" style="position:absolute;z-index:251668992;visibility:visible" from="129.4pt,20.7pt" to="129.4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Köşeleri Yuvarlanmış Dikdörtgen Belirtme Çizgisi 82" o:spid="_x0000_s1075" type="#_x0000_t62" style="position:absolute;margin-left:73.15pt;margin-top:15.45pt;width:119.25pt;height:75.7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" adj="-4568,8904" filled="f" strokecolor="#795d9b">
            <v:shadow on="t" color="black" opacity="24903f" origin=",.5" offset="0,.55556mm"/>
            <v:textbox>
              <w:txbxContent>
                <w:p w:rsidR="005F11C8" w:rsidRDefault="005F11C8" w:rsidP="006219E0">
                  <w:pPr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 xml:space="preserve">     </w:t>
                  </w:r>
                  <w:r w:rsidRPr="006219E0">
                    <w:rPr>
                      <w:rFonts w:ascii="ALFABET98" w:hAnsi="ALFABET98"/>
                      <w:b/>
                      <w:sz w:val="28"/>
                    </w:rPr>
                    <w:t xml:space="preserve">A    7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           .           B              .    C</w:t>
                  </w:r>
                </w:p>
                <w:p w:rsidR="005F11C8" w:rsidRPr="006219E0" w:rsidRDefault="005F11C8" w:rsidP="006219E0">
                  <w:pPr>
                    <w:rPr>
                      <w:rFonts w:ascii="ALFABET98" w:hAnsi="ALFABET98"/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9" o:spid="_x0000_s1076" type="#_x0000_t75" alt="pinocho" style="position:absolute;margin-left:22.25pt;margin-top:26.7pt;width:40.2pt;height:36.75pt;z-index:251666944;visibility:visible">
            <v:imagedata r:id="rId9" o:title=""/>
          </v:shape>
        </w:pict>
      </w:r>
    </w:p>
    <w:p w:rsidR="005F11C8" w:rsidRPr="006219E0" w:rsidRDefault="005F11C8">
      <w:pPr>
        <w:rPr>
          <w:rFonts w:ascii="Times New Roman" w:hAnsi="Times New Roman"/>
          <w:b/>
          <w:noProof/>
          <w:sz w:val="24"/>
          <w:szCs w:val="24"/>
        </w:rPr>
      </w:pPr>
      <w:r>
        <w:rPr>
          <w:noProof/>
          <w:lang w:eastAsia="tr-TR"/>
        </w:rPr>
        <w:pict>
          <v:line id="Düz Bağlayıcı 1420" o:spid="_x0000_s1077" style="position:absolute;z-index:251693568;visibility:visible" from="225.4pt,13.8pt" to="487.9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">
            <v:stroke dashstyle="dash"/>
          </v:line>
        </w:pict>
      </w:r>
      <w:r>
        <w:rPr>
          <w:noProof/>
          <w:lang w:eastAsia="tr-TR"/>
        </w:rPr>
        <w:pict>
          <v:line id="Düz Bağlayıcı 84" o:spid="_x0000_s1078" style="position:absolute;z-index:251670016;visibility:visible" from="129.4pt,14.55pt" to="159.4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" strokeweight="2pt">
            <v:shadow on="t" color="black" opacity="24903f" origin=",.5" offset="0,.55556mm"/>
          </v:line>
        </w:pict>
      </w:r>
      <w:r w:rsidRPr="006219E0">
        <w:rPr>
          <w:rFonts w:ascii="ALFABET98" w:hAnsi="ALFABET98"/>
          <w:b/>
          <w:sz w:val="24"/>
        </w:rPr>
        <w:t>10.)</w:t>
      </w:r>
      <w:r w:rsidRPr="006219E0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:rsidR="005F11C8" w:rsidRDefault="005F11C8">
      <w:pPr>
        <w:rPr>
          <w:rFonts w:ascii="Times New Roman" w:hAnsi="Times New Roman"/>
          <w:noProof/>
          <w:sz w:val="24"/>
          <w:szCs w:val="24"/>
        </w:rPr>
      </w:pPr>
      <w:r>
        <w:rPr>
          <w:noProof/>
          <w:lang w:eastAsia="tr-TR"/>
        </w:rPr>
        <w:pict>
          <v:line id="Düz Bağlayıcı 85" o:spid="_x0000_s1079" style="position:absolute;z-index:251671040;visibility:visible" from="99.4pt,6.1pt" to="129.4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" strokecolor="windowText" strokeweight="2pt">
            <v:shadow on="t" color="black" opacity="24903f" origin=",.5" offset="0,.55556mm"/>
          </v:line>
        </w:pict>
      </w:r>
    </w:p>
    <w:p w:rsidR="005F11C8" w:rsidRDefault="005F11C8"/>
    <w:p w:rsidR="005F11C8" w:rsidRDefault="005F11C8">
      <w:pPr>
        <w:rPr>
          <w:rFonts w:ascii="ALFABET98" w:hAnsi="ALFABET98"/>
          <w:sz w:val="24"/>
        </w:rPr>
      </w:pPr>
      <w:r w:rsidRPr="006219E0">
        <w:rPr>
          <w:rFonts w:ascii="ALFABET98" w:hAnsi="ALFABET98"/>
          <w:sz w:val="24"/>
        </w:rPr>
        <w:t>Pinokyo’nun işleminde C aşağıdakilerden hangisi olabilir?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21" o:spid="_x0000_s1080" style="position:absolute;z-index:251694592;visibility:visible" from="225.4pt,18.45pt" to="487.9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">
            <v:stroke dashstyle="dash"/>
          </v:line>
        </w:pict>
      </w:r>
      <w:r>
        <w:rPr>
          <w:rFonts w:ascii="ALFABET98" w:hAnsi="ALFABET98"/>
          <w:sz w:val="24"/>
        </w:rPr>
        <w:t>A.0                B.7                C. 9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8" o:spid="_x0000_s1081" style="position:absolute;z-index:251691520;visibility:visible" from="-37.1pt,7.05pt" to="225.4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">
            <v:stroke dashstyle="dash"/>
          </v:line>
        </w:pict>
      </w:r>
    </w:p>
    <w:p w:rsidR="005F11C8" w:rsidRDefault="005F11C8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roundrect id="Yuvarlatılmış Dikdörtgen 86" o:spid="_x0000_s1082" style="position:absolute;margin-left:30.4pt;margin-top:.9pt;width:177pt;height:73.5pt;z-index:251672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" filled="f" strokecolor="#40a7c2">
            <v:shadow on="t" color="black" opacity="24903f" origin=",.5" offset="0,.55556mm"/>
            <v:textbox>
              <w:txbxContent>
                <w:p w:rsidR="005F11C8" w:rsidRPr="003E673D" w:rsidRDefault="005F11C8" w:rsidP="006219E0">
                  <w:pPr>
                    <w:jc w:val="center"/>
                    <w:rPr>
                      <w:rFonts w:ascii="ALFABET98" w:hAnsi="ALFABET98"/>
                      <w:sz w:val="24"/>
                    </w:rPr>
                  </w:pPr>
                  <w:r w:rsidRPr="003E673D">
                    <w:rPr>
                      <w:rFonts w:ascii="ALFABET98" w:hAnsi="ALFABET98"/>
                      <w:sz w:val="24"/>
                    </w:rPr>
                    <w:t>Bir bölme işleminde bölünen 454, bölen 5 ise; bölüm ile kalanın toplamı kaç olur?</w:t>
                  </w:r>
                </w:p>
              </w:txbxContent>
            </v:textbox>
          </v:roundrect>
        </w:pict>
      </w:r>
      <w:r w:rsidRPr="003E673D">
        <w:rPr>
          <w:rFonts w:ascii="ALFABET98" w:hAnsi="ALFABET98"/>
          <w:b/>
          <w:sz w:val="24"/>
        </w:rPr>
        <w:t>11.)</w:t>
      </w:r>
    </w:p>
    <w:p w:rsidR="005F11C8" w:rsidRDefault="005F11C8">
      <w:pPr>
        <w:rPr>
          <w:rFonts w:ascii="ALFABET98" w:hAnsi="ALFABET98"/>
          <w:b/>
          <w:sz w:val="24"/>
        </w:rPr>
      </w:pPr>
    </w:p>
    <w:p w:rsidR="005F11C8" w:rsidRDefault="005F11C8">
      <w:pPr>
        <w:rPr>
          <w:rFonts w:ascii="ALFABET98" w:hAnsi="ALFABET98"/>
          <w:b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bookmarkStart w:id="0" w:name="_GoBack"/>
      <w:r>
        <w:rPr>
          <w:noProof/>
          <w:lang w:eastAsia="tr-TR"/>
        </w:rPr>
        <w:pict>
          <v:line id="Düz Bağlayıcı 1422" o:spid="_x0000_s1083" style="position:absolute;z-index:251695616;visibility:visible" from="225.4pt,14.6pt" to="487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">
            <v:stroke dashstyle="dash"/>
          </v:line>
        </w:pict>
      </w:r>
      <w:bookmarkEnd w:id="0"/>
      <w:r w:rsidRPr="003E673D">
        <w:rPr>
          <w:rFonts w:ascii="ALFABET98" w:hAnsi="ALFABET98"/>
          <w:sz w:val="24"/>
        </w:rPr>
        <w:t xml:space="preserve">A.90  </w:t>
      </w:r>
      <w:r>
        <w:rPr>
          <w:rFonts w:ascii="ALFABET98" w:hAnsi="ALFABET98"/>
          <w:sz w:val="24"/>
        </w:rPr>
        <w:t xml:space="preserve">          </w:t>
      </w:r>
      <w:r w:rsidRPr="003E673D">
        <w:rPr>
          <w:rFonts w:ascii="ALFABET98" w:hAnsi="ALFABET98"/>
          <w:sz w:val="24"/>
        </w:rPr>
        <w:t xml:space="preserve">  B.94  </w:t>
      </w:r>
      <w:r>
        <w:rPr>
          <w:rFonts w:ascii="ALFABET98" w:hAnsi="ALFABET98"/>
          <w:sz w:val="24"/>
        </w:rPr>
        <w:t xml:space="preserve">           </w:t>
      </w:r>
      <w:r w:rsidRPr="003E673D">
        <w:rPr>
          <w:rFonts w:ascii="ALFABET98" w:hAnsi="ALFABET98"/>
          <w:sz w:val="24"/>
        </w:rPr>
        <w:t xml:space="preserve"> C.95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1419" o:spid="_x0000_s1084" style="position:absolute;z-index:251692544;visibility:visible" from="-37.1pt,15.95pt" to="225.4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">
            <v:stroke dashstyle="dash"/>
          </v:line>
        </w:pic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b/>
          <w:sz w:val="24"/>
        </w:rPr>
        <w:t>12.)</w:t>
      </w:r>
      <w:r>
        <w:rPr>
          <w:rFonts w:ascii="ALFABET98" w:hAnsi="ALFABET98"/>
          <w:sz w:val="24"/>
        </w:rPr>
        <w:t xml:space="preserve">   </w:t>
      </w:r>
      <w:r w:rsidRPr="003E673D">
        <w:rPr>
          <w:rFonts w:ascii="ALFABET98" w:hAnsi="ALFABET98"/>
          <w:b/>
          <w:sz w:val="24"/>
        </w:rPr>
        <w:t>I.</w:t>
      </w:r>
      <w:r>
        <w:rPr>
          <w:rFonts w:ascii="ALFABET98" w:hAnsi="ALFABET98"/>
          <w:sz w:val="24"/>
        </w:rPr>
        <w:t xml:space="preserve"> 678: 5          </w:t>
      </w:r>
      <w:r w:rsidRPr="003E673D">
        <w:rPr>
          <w:rFonts w:ascii="ALFABET98" w:hAnsi="ALFABET98"/>
          <w:b/>
          <w:sz w:val="24"/>
        </w:rPr>
        <w:t>II.</w:t>
      </w:r>
      <w:r>
        <w:rPr>
          <w:rFonts w:ascii="ALFABET98" w:hAnsi="ALFABET98"/>
          <w:sz w:val="24"/>
        </w:rPr>
        <w:t xml:space="preserve"> 723: 3 </w:t>
      </w:r>
    </w:p>
    <w:p w:rsidR="005F11C8" w:rsidRPr="003E673D" w:rsidRDefault="005F11C8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b/>
          <w:sz w:val="24"/>
        </w:rPr>
        <w:t xml:space="preserve">      III.</w:t>
      </w:r>
      <w:r>
        <w:rPr>
          <w:rFonts w:ascii="ALFABET98" w:hAnsi="ALFABET98"/>
          <w:sz w:val="24"/>
        </w:rPr>
        <w:t xml:space="preserve"> 684: 8         </w:t>
      </w:r>
      <w:r w:rsidRPr="003E673D">
        <w:rPr>
          <w:rFonts w:ascii="ALFABET98" w:hAnsi="ALFABET98"/>
          <w:b/>
          <w:sz w:val="24"/>
        </w:rPr>
        <w:t>IV.</w:t>
      </w:r>
      <w:r>
        <w:rPr>
          <w:rFonts w:ascii="ALFABET98" w:hAnsi="ALFABET98"/>
          <w:sz w:val="24"/>
        </w:rPr>
        <w:t xml:space="preserve"> 516: 6</w: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 w:rsidRPr="003E673D">
        <w:rPr>
          <w:rFonts w:ascii="ALFABET98" w:hAnsi="ALFABET98"/>
          <w:sz w:val="24"/>
        </w:rPr>
        <w:t>Yukarıdaki bölme işlemlerinden hangisi ya da hangileri kalansız bölme işlemidir?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A. I </w:t>
      </w:r>
      <w:r>
        <w:rPr>
          <w:rFonts w:ascii="Times New Roman" w:hAnsi="Times New Roman"/>
          <w:sz w:val="24"/>
        </w:rPr>
        <w:t>–</w:t>
      </w:r>
      <w:r>
        <w:rPr>
          <w:rFonts w:ascii="ALFABET98" w:hAnsi="ALFABET98"/>
          <w:sz w:val="24"/>
        </w:rPr>
        <w:t xml:space="preserve"> III         B. II </w:t>
      </w:r>
      <w:r>
        <w:rPr>
          <w:rFonts w:ascii="Times New Roman" w:hAnsi="Times New Roman"/>
          <w:sz w:val="24"/>
        </w:rPr>
        <w:t>–</w:t>
      </w:r>
      <w:r>
        <w:rPr>
          <w:rFonts w:ascii="ALFABET98" w:hAnsi="ALFABET98"/>
          <w:sz w:val="24"/>
        </w:rPr>
        <w:t xml:space="preserve"> IV         C. II </w:t>
      </w:r>
      <w:r>
        <w:rPr>
          <w:rFonts w:ascii="Times New Roman" w:hAnsi="Times New Roman"/>
          <w:sz w:val="24"/>
        </w:rPr>
        <w:t>–</w:t>
      </w:r>
      <w:r>
        <w:rPr>
          <w:rFonts w:ascii="ALFABET98" w:hAnsi="ALFABET98"/>
          <w:sz w:val="24"/>
        </w:rPr>
        <w:t xml:space="preserve"> III</w:t>
      </w:r>
    </w:p>
    <w:p w:rsidR="005F11C8" w:rsidRDefault="005F11C8">
      <w:pPr>
        <w:rPr>
          <w:rFonts w:ascii="ALFABET98" w:hAnsi="ALFABET98"/>
          <w:sz w:val="24"/>
        </w:rPr>
      </w:pP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line id="Düz Bağlayıcı 95" o:spid="_x0000_s1085" style="position:absolute;flip:x;z-index:251681280;visibility:visible" from="165.4pt,43.15pt" to="189.4pt,4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4" o:spid="_x0000_s1086" style="position:absolute;flip:x;z-index:251680256;visibility:visible" from="99.4pt,43.9pt" to="123.4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3" o:spid="_x0000_s1087" style="position:absolute;flip:x;z-index:251679232;visibility:visible" from="34.9pt,44.65pt" to="58.9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1" o:spid="_x0000_s1088" style="position:absolute;flip:x;z-index:251677184;visibility:visible" from="189.4pt,16.15pt" to="213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2" o:spid="_x0000_s1089" style="position:absolute;flip:x;z-index:251678208;visibility:visible" from="123.4pt,16.15pt" to="147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0" o:spid="_x0000_s1090" style="position:absolute;flip:x;z-index:251676160;visibility:visible" from="58.9pt,17.65pt" to="82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8" o:spid="_x0000_s1091" style="position:absolute;z-index:251674112;visibility:visible" from="189.4pt,1.9pt" to="189.4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9" o:spid="_x0000_s1092" style="position:absolute;z-index:251675136;visibility:visible" from="123.4pt,1.9pt" to="123.4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7" o:spid="_x0000_s1093" style="position:absolute;z-index:251673088;visibility:visible" from="58.9pt,2.65pt" to="58.9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" strokeweight="2pt">
            <v:shadow on="t" color="black" opacity="24903f" origin=",.5" offset="0,.55556mm"/>
          </v:line>
        </w:pict>
      </w:r>
      <w:r w:rsidRPr="004E0125">
        <w:rPr>
          <w:rFonts w:ascii="ALFABET98" w:hAnsi="ALFABET98"/>
          <w:b/>
          <w:sz w:val="24"/>
        </w:rPr>
        <w:t>13.)</w:t>
      </w:r>
      <w:r>
        <w:rPr>
          <w:rFonts w:ascii="ALFABET98" w:hAnsi="ALFABET98"/>
          <w:sz w:val="24"/>
        </w:rPr>
        <w:t xml:space="preserve">  876   5     754   4     324  8   .              175          188         40</w:t>
      </w:r>
    </w:p>
    <w:p w:rsidR="005F11C8" w:rsidRPr="003E673D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           0              2             4</w:t>
      </w:r>
    </w:p>
    <w:p w:rsidR="005F11C8" w:rsidRDefault="005F11C8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sz w:val="24"/>
        </w:rPr>
        <w:t>Yukarıdaki işlemlerin kaç tanesi doğrudur?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A.1                B.2                 C.3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roundrect id="Yuvarlatılmış Dikdörtgen 1408" o:spid="_x0000_s1094" style="position:absolute;margin-left:34.9pt;margin-top:18.6pt;width:185.25pt;height:73.5pt;z-index:251682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" filled="f" strokecolor="#f68c36">
            <v:shadow on="t" color="black" opacity="24903f" origin=",.5" offset="0,.55556mm"/>
            <v:textbox>
              <w:txbxContent>
                <w:p w:rsidR="005F11C8" w:rsidRPr="004E0125" w:rsidRDefault="005F11C8" w:rsidP="004E0125">
                  <w:pPr>
                    <w:rPr>
                      <w:rFonts w:ascii="ALFABET98" w:hAnsi="ALFABET98"/>
                      <w:sz w:val="24"/>
                    </w:rPr>
                  </w:pPr>
                  <w:r w:rsidRPr="004E0125">
                    <w:rPr>
                      <w:rFonts w:ascii="ALFABET98" w:hAnsi="ALFABET98"/>
                      <w:sz w:val="24"/>
                    </w:rPr>
                    <w:t>Bir bölme işleminde bölünen 876, bölen 8 ise; bölüm kaç olur?</w:t>
                  </w:r>
                </w:p>
              </w:txbxContent>
            </v:textbox>
          </v:roundrect>
        </w:pict>
      </w:r>
    </w:p>
    <w:p w:rsidR="005F11C8" w:rsidRPr="004E0125" w:rsidRDefault="005F11C8">
      <w:pPr>
        <w:rPr>
          <w:rFonts w:ascii="ALFABET98" w:hAnsi="ALFABET98"/>
          <w:b/>
          <w:sz w:val="24"/>
        </w:rPr>
      </w:pPr>
      <w:r w:rsidRPr="004E0125">
        <w:rPr>
          <w:rFonts w:ascii="ALFABET98" w:hAnsi="ALFABET98"/>
          <w:b/>
          <w:sz w:val="24"/>
        </w:rPr>
        <w:t xml:space="preserve">14.) </w:t>
      </w:r>
    </w:p>
    <w:p w:rsidR="005F11C8" w:rsidRDefault="005F11C8"/>
    <w:p w:rsidR="005F11C8" w:rsidRDefault="005F11C8"/>
    <w:p w:rsidR="005F11C8" w:rsidRDefault="005F11C8">
      <w:pPr>
        <w:rPr>
          <w:rFonts w:ascii="ALFABET98" w:hAnsi="ALFABET98"/>
          <w:sz w:val="24"/>
        </w:rPr>
      </w:pPr>
      <w:r w:rsidRPr="004E0125">
        <w:rPr>
          <w:rFonts w:ascii="ALFABET98" w:hAnsi="ALFABET98"/>
          <w:sz w:val="24"/>
        </w:rPr>
        <w:t xml:space="preserve">A. 109      </w:t>
      </w:r>
      <w:r>
        <w:rPr>
          <w:rFonts w:ascii="ALFABET98" w:hAnsi="ALFABET98"/>
          <w:sz w:val="24"/>
        </w:rPr>
        <w:t xml:space="preserve">       </w:t>
      </w:r>
      <w:r w:rsidRPr="004E0125">
        <w:rPr>
          <w:rFonts w:ascii="ALFABET98" w:hAnsi="ALFABET98"/>
          <w:sz w:val="24"/>
        </w:rPr>
        <w:t xml:space="preserve">B.19   </w:t>
      </w:r>
      <w:r>
        <w:rPr>
          <w:rFonts w:ascii="ALFABET98" w:hAnsi="ALFABET98"/>
          <w:sz w:val="24"/>
        </w:rPr>
        <w:t xml:space="preserve">       </w:t>
      </w:r>
      <w:r w:rsidRPr="004E0125">
        <w:rPr>
          <w:rFonts w:ascii="ALFABET98" w:hAnsi="ALFABET98"/>
          <w:sz w:val="24"/>
        </w:rPr>
        <w:t xml:space="preserve"> C. 110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noProof/>
          <w:lang w:eastAsia="tr-TR"/>
        </w:rPr>
        <w:pict>
          <v:shape id="Köşeleri Yuvarlanmış Dikdörtgen Belirtme Çizgisi 1410" o:spid="_x0000_s1095" type="#_x0000_t62" style="position:absolute;margin-left:61.9pt;margin-top:12.2pt;width:186.75pt;height:78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" adj="-1594,8931" filled="f" strokecolor="#795d9b">
            <v:shadow on="t" color="black" opacity="24903f" origin=",.5" offset="0,.55556mm"/>
            <v:textbox>
              <w:txbxContent>
                <w:p w:rsidR="005F11C8" w:rsidRPr="004E0125" w:rsidRDefault="005F11C8" w:rsidP="004E0125">
                  <w:pPr>
                    <w:jc w:val="center"/>
                    <w:rPr>
                      <w:rFonts w:ascii="ALFABET98" w:hAnsi="ALFABET98"/>
                      <w:sz w:val="24"/>
                    </w:rPr>
                  </w:pPr>
                  <w:r w:rsidRPr="004E0125">
                    <w:rPr>
                      <w:rFonts w:ascii="ALFABET98" w:hAnsi="ALFABET98"/>
                      <w:sz w:val="24"/>
                    </w:rPr>
                    <w:t>245 sayfa kitabımı bir haftada bitirmek için günde kaç sayfa okumalıyım çocuklar?</w:t>
                  </w:r>
                </w:p>
              </w:txbxContent>
            </v:textbox>
          </v:shape>
        </w:pict>
      </w:r>
    </w:p>
    <w:p w:rsidR="005F11C8" w:rsidRPr="004E0125" w:rsidRDefault="005F11C8">
      <w:pPr>
        <w:rPr>
          <w:rFonts w:ascii="ALFABET98" w:hAnsi="ALFABET98"/>
          <w:b/>
          <w:sz w:val="24"/>
        </w:rPr>
      </w:pPr>
      <w:r>
        <w:rPr>
          <w:noProof/>
          <w:lang w:eastAsia="tr-TR"/>
        </w:rPr>
        <w:pict>
          <v:shape id="Resim 17" o:spid="_x0000_s1096" type="#_x0000_t75" alt="papaptf" style="position:absolute;margin-left:15.45pt;margin-top:2.3pt;width:46.8pt;height:46.5pt;z-index:251683328;visibility:visible">
            <v:imagedata r:id="rId10" o:title=""/>
          </v:shape>
        </w:pict>
      </w:r>
      <w:r w:rsidRPr="004E0125">
        <w:rPr>
          <w:rFonts w:ascii="ALFABET98" w:hAnsi="ALFABET98"/>
          <w:b/>
          <w:sz w:val="24"/>
        </w:rPr>
        <w:t>15.)</w:t>
      </w:r>
      <w:r w:rsidRPr="004E0125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5F11C8" w:rsidRDefault="005F11C8"/>
    <w:p w:rsidR="005F11C8" w:rsidRDefault="005F11C8"/>
    <w:p w:rsidR="005F11C8" w:rsidRDefault="005F11C8">
      <w:pPr>
        <w:rPr>
          <w:rFonts w:ascii="ALFABET98" w:hAnsi="ALFABET98"/>
          <w:sz w:val="24"/>
          <w:szCs w:val="24"/>
        </w:rPr>
      </w:pPr>
      <w:r w:rsidRPr="004E0125">
        <w:rPr>
          <w:rFonts w:ascii="ALFABET98" w:hAnsi="ALFABET98"/>
          <w:sz w:val="24"/>
          <w:szCs w:val="24"/>
        </w:rPr>
        <w:t xml:space="preserve">A.35   </w:t>
      </w:r>
      <w:r>
        <w:rPr>
          <w:rFonts w:ascii="ALFABET98" w:hAnsi="ALFABET98"/>
          <w:sz w:val="24"/>
          <w:szCs w:val="24"/>
        </w:rPr>
        <w:t xml:space="preserve">             </w:t>
      </w:r>
      <w:r w:rsidRPr="004E0125">
        <w:rPr>
          <w:rFonts w:ascii="ALFABET98" w:hAnsi="ALFABET98"/>
          <w:sz w:val="24"/>
          <w:szCs w:val="24"/>
        </w:rPr>
        <w:t xml:space="preserve">B.30  </w:t>
      </w:r>
      <w:r>
        <w:rPr>
          <w:rFonts w:ascii="ALFABET98" w:hAnsi="ALFABET98"/>
          <w:sz w:val="24"/>
          <w:szCs w:val="24"/>
        </w:rPr>
        <w:t xml:space="preserve">          </w:t>
      </w:r>
      <w:r w:rsidRPr="004E0125">
        <w:rPr>
          <w:rFonts w:ascii="ALFABET98" w:hAnsi="ALFABET98"/>
          <w:sz w:val="24"/>
          <w:szCs w:val="24"/>
        </w:rPr>
        <w:t xml:space="preserve">  C.32</w:t>
      </w:r>
    </w:p>
    <w:p w:rsidR="005F11C8" w:rsidRDefault="005F11C8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line id="Düz Bağlayıcı 1413" o:spid="_x0000_s1097" style="position:absolute;z-index:251686400;visibility:visible" from="134.65pt,27.6pt" to="134.65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412" o:spid="_x0000_s1098" style="position:absolute;margin-left:70.15pt;margin-top:22.35pt;width:105.75pt;height:78.75pt;z-index:251685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" filled="f" strokecolor="#7d60a0">
            <v:shadow on="t" color="black" opacity="24903f" origin=",.5" offset="0,.55556mm"/>
            <v:textbox>
              <w:txbxContent>
                <w:p w:rsidR="005F11C8" w:rsidRPr="00BA27AF" w:rsidRDefault="005F11C8" w:rsidP="004E0125">
                  <w:pPr>
                    <w:rPr>
                      <w:rFonts w:ascii="ALFABET98" w:hAnsi="ALFABET98"/>
                      <w:b/>
                      <w:sz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</w:rPr>
                    <w:t xml:space="preserve">    364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>8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           .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     4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 xml:space="preserve">5      </w:t>
                  </w:r>
                  <w:r>
                    <w:rPr>
                      <w:rFonts w:ascii="ALFABET98" w:hAnsi="ALFABET98"/>
                      <w:b/>
                      <w:sz w:val="24"/>
                    </w:rPr>
                    <w:t xml:space="preserve">    .        </w:t>
                  </w:r>
                  <w:r w:rsidRPr="00BA27AF">
                    <w:rPr>
                      <w:rFonts w:ascii="ALFABET98" w:hAnsi="ALFABET98"/>
                      <w:b/>
                      <w:sz w:val="24"/>
                    </w:rPr>
                    <w:t>4</w:t>
                  </w:r>
                </w:p>
                <w:p w:rsidR="005F11C8" w:rsidRPr="00BA27AF" w:rsidRDefault="005F11C8" w:rsidP="004E0125">
                  <w:pPr>
                    <w:rPr>
                      <w:rFonts w:ascii="ALFABET98" w:hAnsi="ALFABET98"/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5F11C8" w:rsidRPr="00F74B03" w:rsidRDefault="005F11C8">
      <w:pPr>
        <w:rPr>
          <w:rFonts w:ascii="ALFABET98" w:hAnsi="ALFABET98"/>
          <w:b/>
          <w:sz w:val="24"/>
          <w:szCs w:val="24"/>
        </w:rPr>
      </w:pPr>
      <w:r>
        <w:rPr>
          <w:noProof/>
          <w:lang w:eastAsia="tr-TR"/>
        </w:rPr>
        <w:pict>
          <v:line id="Düz Bağlayıcı 1414" o:spid="_x0000_s1099" style="position:absolute;flip:x;z-index:251687424;visibility:visible" from="134.65pt,19.15pt" to="163.9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" strokecolor="windowText" strokeweight="2pt">
            <v:shadow on="t" color="black" opacity="24903f" origin=",.5" offset="0,.55556mm"/>
          </v:line>
        </w:pict>
      </w:r>
      <w:r w:rsidRPr="00F74B03">
        <w:rPr>
          <w:rFonts w:ascii="ALFABET98" w:hAnsi="ALFABET98"/>
          <w:b/>
          <w:sz w:val="24"/>
          <w:szCs w:val="24"/>
        </w:rPr>
        <w:t xml:space="preserve">16.)  </w:t>
      </w:r>
    </w:p>
    <w:p w:rsidR="005F11C8" w:rsidRDefault="005F11C8">
      <w:r>
        <w:rPr>
          <w:noProof/>
          <w:lang w:eastAsia="tr-TR"/>
        </w:rPr>
        <w:pict>
          <v:line id="Düz Bağlayıcı 1415" o:spid="_x0000_s1100" style="position:absolute;flip:x;z-index:251688448;visibility:visible" from="105.4pt,7.75pt" to="134.6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" strokecolor="windowText" strokeweight="2pt">
            <v:shadow on="t" color="black" opacity="24903f" origin=",.5" offset="0,.55556mm"/>
          </v:line>
        </w:pict>
      </w:r>
    </w:p>
    <w:p w:rsidR="005F11C8" w:rsidRDefault="005F11C8"/>
    <w:p w:rsidR="005F11C8" w:rsidRDefault="005F11C8"/>
    <w:p w:rsidR="005F11C8" w:rsidRDefault="005F11C8">
      <w:pPr>
        <w:rPr>
          <w:rFonts w:ascii="ALFABET98" w:hAnsi="ALFABET98"/>
          <w:sz w:val="24"/>
        </w:rPr>
      </w:pPr>
      <w:r w:rsidRPr="00F74B03">
        <w:rPr>
          <w:rFonts w:ascii="ALFABET98" w:hAnsi="ALFABET98"/>
          <w:sz w:val="24"/>
        </w:rPr>
        <w:t>Yukarıdaki işlemin sağlaması aşağıdaki</w:t>
      </w:r>
      <w:r>
        <w:rPr>
          <w:rFonts w:ascii="ALFABET98" w:hAnsi="ALFABET98"/>
          <w:sz w:val="24"/>
        </w:rPr>
        <w:t xml:space="preserve"> -</w:t>
      </w:r>
      <w:r w:rsidRPr="00F74B03">
        <w:rPr>
          <w:rFonts w:ascii="ALFABET98" w:hAnsi="ALFABET98"/>
          <w:sz w:val="24"/>
        </w:rPr>
        <w:t>lerden hangisidir?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A. ( 45 x 8 ) + 4</w:t>
      </w:r>
    </w:p>
    <w:p w:rsidR="005F11C8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 xml:space="preserve">B. ( 45 x 4 ) + 8 </w:t>
      </w:r>
    </w:p>
    <w:p w:rsidR="005F11C8" w:rsidRPr="00F74B03" w:rsidRDefault="005F11C8">
      <w:pPr>
        <w:rPr>
          <w:rFonts w:ascii="ALFABET98" w:hAnsi="ALFABET98"/>
          <w:sz w:val="24"/>
        </w:rPr>
      </w:pPr>
      <w:r>
        <w:rPr>
          <w:rFonts w:ascii="ALFABET98" w:hAnsi="ALFABET98"/>
          <w:sz w:val="24"/>
        </w:rPr>
        <w:t>C. ( 45 x 8 ) + 0</w:t>
      </w:r>
    </w:p>
    <w:sectPr w:rsidR="005F11C8" w:rsidRPr="00F74B03" w:rsidSect="007761D8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1D8"/>
    <w:rsid w:val="001457AA"/>
    <w:rsid w:val="003E673D"/>
    <w:rsid w:val="00402931"/>
    <w:rsid w:val="004E0125"/>
    <w:rsid w:val="00525617"/>
    <w:rsid w:val="005F11C8"/>
    <w:rsid w:val="006219E0"/>
    <w:rsid w:val="00694D84"/>
    <w:rsid w:val="006C312F"/>
    <w:rsid w:val="0071069F"/>
    <w:rsid w:val="007761D8"/>
    <w:rsid w:val="00994497"/>
    <w:rsid w:val="00997DA2"/>
    <w:rsid w:val="00A370B5"/>
    <w:rsid w:val="00AC3CAF"/>
    <w:rsid w:val="00B021CB"/>
    <w:rsid w:val="00BA27AF"/>
    <w:rsid w:val="00CC1900"/>
    <w:rsid w:val="00D43D92"/>
    <w:rsid w:val="00D742B5"/>
    <w:rsid w:val="00DD387D"/>
    <w:rsid w:val="00F53D1D"/>
    <w:rsid w:val="00F633FF"/>
    <w:rsid w:val="00F74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0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561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53D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7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313</Words>
  <Characters>1790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5</cp:revision>
  <dcterms:created xsi:type="dcterms:W3CDTF">2013-03-28T18:47:00Z</dcterms:created>
  <dcterms:modified xsi:type="dcterms:W3CDTF">2014-04-11T18:31:00Z</dcterms:modified>
  <cp:category>www.sorubak.com</cp:category>
</cp:coreProperties>
</file>