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11" w:rsidRPr="00FB338B" w:rsidRDefault="000B2D11" w:rsidP="004A34BA">
      <w:pPr>
        <w:rPr>
          <w:b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0.4pt;margin-top:8.4pt;width:5.25pt;height:752.25pt;z-index:251660800" o:connectortype="straight"/>
        </w:pict>
      </w:r>
      <w:r w:rsidRPr="00FB338B">
        <w:rPr>
          <w:b/>
          <w:sz w:val="24"/>
          <w:szCs w:val="24"/>
        </w:rPr>
        <w:t xml:space="preserve">                 HAYAT   BİLGİSİ </w:t>
      </w:r>
    </w:p>
    <w:p w:rsidR="000B2D11" w:rsidRDefault="000B2D11" w:rsidP="004A34BA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BENİM  EŞSİZ  YUVAM  DEĞERLENDİRME   TESTİ</w:t>
      </w:r>
    </w:p>
    <w:p w:rsidR="000B2D11" w:rsidRPr="00FB338B" w:rsidRDefault="000B2D11" w:rsidP="004A34BA">
      <w:pPr>
        <w:rPr>
          <w:b/>
          <w:sz w:val="24"/>
          <w:szCs w:val="24"/>
        </w:rPr>
      </w:pPr>
      <w:r>
        <w:rPr>
          <w:b/>
          <w:sz w:val="24"/>
          <w:szCs w:val="24"/>
        </w:rPr>
        <w:t>ÇOKTAN SEÇMELİ SORULAR( 60 PUAN)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1)Toplum içinde görevlerimizi yerine getirme-diğimizde ne olabilir?                                                                   </w:t>
      </w:r>
      <w:r w:rsidRPr="0020336A">
        <w:rPr>
          <w:sz w:val="24"/>
          <w:szCs w:val="24"/>
        </w:rPr>
        <w:t>A-Görevimizi başkaları yapar.                                                                B-Toplumda huzursuzluk yaşanır.                                                    C-Hiçbir sorun yaşanmaz.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2)Aşağıdakilerden hangisi demokratik bir davranıştır?                                                                  </w:t>
      </w:r>
      <w:r w:rsidRPr="00FB338B">
        <w:rPr>
          <w:sz w:val="24"/>
          <w:szCs w:val="24"/>
        </w:rPr>
        <w:t xml:space="preserve">                    </w:t>
      </w:r>
      <w:r w:rsidRPr="0020336A">
        <w:rPr>
          <w:sz w:val="24"/>
          <w:szCs w:val="24"/>
        </w:rPr>
        <w:t xml:space="preserve">A-insanlar arasında ayrımcılık yapmak.                   </w:t>
      </w:r>
      <w:r>
        <w:rPr>
          <w:sz w:val="24"/>
          <w:szCs w:val="24"/>
        </w:rPr>
        <w:t xml:space="preserve"> </w:t>
      </w:r>
      <w:r w:rsidRPr="0020336A">
        <w:rPr>
          <w:sz w:val="24"/>
          <w:szCs w:val="24"/>
        </w:rPr>
        <w:t xml:space="preserve"> B-Farklı düşünceleri kabul etmemek.                                        C-İnsan haklarına saygı göstermek.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3)Aşağıdakilerden hangisi vatandaşın devlete karşı  görevlerinden biridir?                                                                       </w:t>
      </w:r>
      <w:r w:rsidRPr="0020336A">
        <w:rPr>
          <w:sz w:val="24"/>
          <w:szCs w:val="24"/>
        </w:rPr>
        <w:t xml:space="preserve">A-Seçimlere katılmak. </w:t>
      </w:r>
      <w:r>
        <w:rPr>
          <w:sz w:val="24"/>
          <w:szCs w:val="24"/>
        </w:rPr>
        <w:t xml:space="preserve">     B-Memur olmak</w:t>
      </w:r>
      <w:r w:rsidRPr="0020336A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          </w:t>
      </w:r>
      <w:r w:rsidRPr="0020336A">
        <w:rPr>
          <w:sz w:val="24"/>
          <w:szCs w:val="24"/>
        </w:rPr>
        <w:t>C-Konut edinmek.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4)Hangi bilgi yanlıştır?                                                                    </w:t>
      </w:r>
      <w:r w:rsidRPr="0020336A">
        <w:rPr>
          <w:sz w:val="24"/>
          <w:szCs w:val="24"/>
        </w:rPr>
        <w:t xml:space="preserve">A-Dünya’mızın üçte biri karalarla kaplıdır.           </w:t>
      </w:r>
      <w:r>
        <w:rPr>
          <w:sz w:val="24"/>
          <w:szCs w:val="24"/>
        </w:rPr>
        <w:t xml:space="preserve">           </w:t>
      </w:r>
      <w:r w:rsidRPr="0020336A">
        <w:rPr>
          <w:sz w:val="24"/>
          <w:szCs w:val="24"/>
        </w:rPr>
        <w:t xml:space="preserve">  B- Dünya’mızın dörtte biri karalarla kaplıdır.       </w:t>
      </w:r>
      <w:r>
        <w:rPr>
          <w:sz w:val="24"/>
          <w:szCs w:val="24"/>
        </w:rPr>
        <w:t xml:space="preserve">           </w:t>
      </w:r>
      <w:r w:rsidRPr="0020336A">
        <w:rPr>
          <w:sz w:val="24"/>
          <w:szCs w:val="24"/>
        </w:rPr>
        <w:t xml:space="preserve">  C- Dünya’mızın dörtte üçü  sularla kaplıdır.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>5)Hangisi küresel ısınmaya neden olmaz?</w:t>
      </w:r>
      <w:r w:rsidRPr="0020336A">
        <w:rPr>
          <w:sz w:val="24"/>
          <w:szCs w:val="24"/>
        </w:rPr>
        <w:t xml:space="preserve">                                    A-Fabrika ve egzoz dumanları                                                     B-Ormanların oranının arttırılması                                                 C-Teknolojik ürünlerin kullanımının artması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>6)Hangisi küresel ısınmanın bir sonucu değildir?</w:t>
      </w:r>
      <w:r w:rsidRPr="0020336A">
        <w:rPr>
          <w:sz w:val="24"/>
          <w:szCs w:val="24"/>
        </w:rPr>
        <w:t xml:space="preserve">                   A-Kutuplardaki buzullar eriyor.                                                   B-Mevsimler değişiyor.                                                        C-Bitki ve hayvan türleri daha da gelişiyor.</w:t>
      </w:r>
    </w:p>
    <w:p w:rsidR="000B2D11" w:rsidRPr="0020336A" w:rsidRDefault="000B2D11" w:rsidP="004A34BA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7)Hangisi küresel ısınmaya karşı alınacak önlemlerden değildir?                                                                 </w:t>
      </w:r>
      <w:r w:rsidRPr="0020336A">
        <w:rPr>
          <w:sz w:val="24"/>
          <w:szCs w:val="24"/>
        </w:rPr>
        <w:t>A-Geri dönüşümlü maddeleri ayrı toplamak                                           B-Park, bahçe ve ormanları yok etmek                               C-Enerji kaynaklarını tasarruflu kullanmak</w:t>
      </w:r>
    </w:p>
    <w:p w:rsidR="000B2D11" w:rsidRPr="00FB338B" w:rsidRDefault="000B2D11" w:rsidP="004A34BA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8)’’Sokaktaki yangını fark eden Sibel hemen ….. numarayı arayarak ………………. haber verdi.’’   Cümleyi tamamlayan şık hangisidir?</w:t>
      </w:r>
    </w:p>
    <w:p w:rsidR="000B2D11" w:rsidRPr="0020336A" w:rsidRDefault="000B2D11" w:rsidP="004A34BA">
      <w:pPr>
        <w:rPr>
          <w:sz w:val="24"/>
          <w:szCs w:val="24"/>
        </w:rPr>
      </w:pPr>
      <w:r w:rsidRPr="0020336A">
        <w:rPr>
          <w:sz w:val="24"/>
          <w:szCs w:val="24"/>
        </w:rPr>
        <w:t>A-112            -               itfaiye                                                                                 B-</w:t>
      </w:r>
      <w:r>
        <w:rPr>
          <w:sz w:val="24"/>
          <w:szCs w:val="24"/>
        </w:rPr>
        <w:t xml:space="preserve">155               -            </w:t>
      </w:r>
      <w:r w:rsidRPr="0020336A">
        <w:rPr>
          <w:sz w:val="24"/>
          <w:szCs w:val="24"/>
        </w:rPr>
        <w:t xml:space="preserve"> polis</w:t>
      </w:r>
      <w:r>
        <w:rPr>
          <w:sz w:val="24"/>
          <w:szCs w:val="24"/>
        </w:rPr>
        <w:t>e</w:t>
      </w:r>
      <w:r w:rsidRPr="0020336A">
        <w:rPr>
          <w:sz w:val="24"/>
          <w:szCs w:val="24"/>
        </w:rPr>
        <w:t xml:space="preserve">                                                             C-110              -              itfaiye</w:t>
      </w:r>
    </w:p>
    <w:p w:rsidR="000B2D11" w:rsidRDefault="000B2D11" w:rsidP="004A34BA">
      <w:pPr>
        <w:rPr>
          <w:b/>
          <w:sz w:val="24"/>
          <w:szCs w:val="24"/>
        </w:rPr>
      </w:pPr>
      <w:r>
        <w:rPr>
          <w:b/>
          <w:sz w:val="24"/>
          <w:szCs w:val="24"/>
        </w:rPr>
        <w:t>Adı soyadı:……………………………………………………………</w:t>
      </w:r>
    </w:p>
    <w:p w:rsidR="000B2D11" w:rsidRPr="00FB338B" w:rsidRDefault="000B2D11" w:rsidP="004A34BA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9)Belirlediğimiz bir amaca ulaşmak için  yapma</w:t>
      </w:r>
      <w:r>
        <w:rPr>
          <w:b/>
          <w:sz w:val="24"/>
          <w:szCs w:val="24"/>
        </w:rPr>
        <w:t xml:space="preserve">mız gerekenler vardır. Hangisi </w:t>
      </w:r>
      <w:r w:rsidRPr="00FB338B">
        <w:rPr>
          <w:b/>
          <w:sz w:val="24"/>
          <w:szCs w:val="24"/>
        </w:rPr>
        <w:t xml:space="preserve"> yapmamız</w:t>
      </w:r>
      <w:r>
        <w:rPr>
          <w:b/>
          <w:sz w:val="24"/>
          <w:szCs w:val="24"/>
        </w:rPr>
        <w:t xml:space="preserve"> </w:t>
      </w:r>
      <w:r w:rsidRPr="00FB338B">
        <w:rPr>
          <w:b/>
          <w:sz w:val="24"/>
          <w:szCs w:val="24"/>
        </w:rPr>
        <w:t xml:space="preserve"> gerekenler arasın</w:t>
      </w:r>
      <w:r>
        <w:rPr>
          <w:b/>
          <w:sz w:val="24"/>
          <w:szCs w:val="24"/>
        </w:rPr>
        <w:t xml:space="preserve">da </w:t>
      </w:r>
      <w:r w:rsidRPr="00FB338B">
        <w:rPr>
          <w:b/>
          <w:sz w:val="24"/>
          <w:szCs w:val="24"/>
        </w:rPr>
        <w:t xml:space="preserve"> değildir?</w:t>
      </w:r>
    </w:p>
    <w:p w:rsidR="000B2D11" w:rsidRPr="0020336A" w:rsidRDefault="000B2D11" w:rsidP="004A34BA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.4pt;margin-top:4.1pt;width:103.5pt;height:45pt;z-index:251653632">
            <v:textbox>
              <w:txbxContent>
                <w:p w:rsidR="000B2D11" w:rsidRDefault="000B2D11">
                  <w:r>
                    <w:t>Azimli olmak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13" style="position:absolute;margin-left:126.4pt;margin-top:4.1pt;width:103.5pt;height:45pt;z-index:251654656">
            <v:textbox>
              <w:txbxContent>
                <w:p w:rsidR="000B2D11" w:rsidRDefault="000B2D11">
                  <w:r>
                    <w:t>Ertelemek</w:t>
                  </w:r>
                </w:p>
              </w:txbxContent>
            </v:textbox>
          </v:shape>
        </w:pict>
      </w:r>
      <w:r w:rsidRPr="0020336A">
        <w:rPr>
          <w:sz w:val="24"/>
          <w:szCs w:val="24"/>
        </w:rPr>
        <w:t>A-</w:t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  <w:t>B-</w:t>
      </w:r>
    </w:p>
    <w:p w:rsidR="000B2D11" w:rsidRPr="0020336A" w:rsidRDefault="000B2D11" w:rsidP="004A34BA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13" style="position:absolute;margin-left:60.4pt;margin-top:22.25pt;width:85.5pt;height:42.75pt;z-index:251655680">
            <v:textbox>
              <w:txbxContent>
                <w:p w:rsidR="000B2D11" w:rsidRDefault="000B2D11">
                  <w:r>
                    <w:t>Karalı olmak</w:t>
                  </w:r>
                </w:p>
              </w:txbxContent>
            </v:textbox>
          </v:shape>
        </w:pict>
      </w:r>
    </w:p>
    <w:p w:rsidR="000B2D11" w:rsidRPr="0020336A" w:rsidRDefault="000B2D11" w:rsidP="004A34BA">
      <w:pPr>
        <w:rPr>
          <w:sz w:val="24"/>
          <w:szCs w:val="24"/>
        </w:rPr>
      </w:pPr>
      <w:r w:rsidRPr="0020336A">
        <w:rPr>
          <w:sz w:val="24"/>
          <w:szCs w:val="24"/>
        </w:rPr>
        <w:tab/>
        <w:t xml:space="preserve">  C-</w:t>
      </w:r>
      <w:r w:rsidRPr="0020336A">
        <w:rPr>
          <w:sz w:val="24"/>
          <w:szCs w:val="24"/>
        </w:rPr>
        <w:tab/>
      </w:r>
    </w:p>
    <w:p w:rsidR="000B2D11" w:rsidRPr="0020336A" w:rsidRDefault="000B2D11">
      <w:pPr>
        <w:rPr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160.55pt;margin-top:25.75pt;width:18.75pt;height:18.75pt;z-index:251658752">
            <v:textbox>
              <w:txbxContent>
                <w:p w:rsidR="000B2D11" w:rsidRDefault="000B2D11">
                  <w:r>
                    <w:t>1</w:t>
                  </w:r>
                </w:p>
              </w:txbxContent>
            </v:textbox>
          </v:rect>
        </w:pict>
      </w:r>
      <w:r w:rsidRPr="0020336A">
        <w:rPr>
          <w:sz w:val="24"/>
          <w:szCs w:val="24"/>
        </w:rPr>
        <w:t>10)</w:t>
      </w:r>
    </w:p>
    <w:p w:rsidR="000B2D11" w:rsidRPr="0020336A" w:rsidRDefault="000B2D11">
      <w:r>
        <w:rPr>
          <w:noProof/>
          <w:lang w:eastAsia="tr-TR"/>
        </w:rPr>
        <w:pict>
          <v:rect id="_x0000_s1031" style="position:absolute;margin-left:100.15pt;margin-top:99.4pt;width:18.75pt;height:18.75pt;z-index:251656704">
            <v:textbox>
              <w:txbxContent>
                <w:p w:rsidR="000B2D11" w:rsidRDefault="000B2D11">
                  <w: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9.4pt;margin-top:44.65pt;width:18.75pt;height:18.75pt;z-index:251657728">
            <v:textbox>
              <w:txbxContent>
                <w:p w:rsidR="000B2D11" w:rsidRDefault="000B2D11">
                  <w:r>
                    <w:t>2</w:t>
                  </w:r>
                </w:p>
              </w:txbxContent>
            </v:textbox>
          </v:rect>
        </w:pict>
      </w:r>
      <w:r w:rsidRPr="0020336A">
        <w:t xml:space="preserve">           </w:t>
      </w:r>
      <w:r w:rsidRPr="00C9725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zenginbilgiler.com/attachments/5188d1330556934/t-rkiye-b-lgeler-haritas-renksiz-1-.jpg" style="width:207pt;height:101.25pt;visibility:visible">
            <v:imagedata r:id="rId4" o:title=""/>
          </v:shape>
        </w:pict>
      </w:r>
    </w:p>
    <w:p w:rsidR="000B2D11" w:rsidRPr="00FB338B" w:rsidRDefault="000B2D11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Ülkemizin üç tarafı denizlerle çevrilidir.Haritada 1,2 ve 3numara ile gösterilen denizler hangisinde doğru olarak verilmiştir?</w:t>
      </w:r>
    </w:p>
    <w:p w:rsidR="000B2D11" w:rsidRPr="002A5507" w:rsidRDefault="000B2D11">
      <w:pPr>
        <w:rPr>
          <w:b/>
          <w:sz w:val="24"/>
          <w:szCs w:val="24"/>
        </w:rPr>
      </w:pPr>
      <w:r w:rsidRPr="002A5507">
        <w:rPr>
          <w:b/>
          <w:sz w:val="24"/>
          <w:szCs w:val="24"/>
        </w:rPr>
        <w:t xml:space="preserve">               </w:t>
      </w:r>
      <w:r>
        <w:rPr>
          <w:noProof/>
          <w:lang w:eastAsia="tr-TR"/>
        </w:rPr>
        <w:pict>
          <v:shape id="_x0000_s1033" type="#_x0000_t32" style="position:absolute;margin-left:9.4pt;margin-top:14.85pt;width:3in;height:.75pt;flip:y;z-index:251659776;mso-position-horizontal-relative:text;mso-position-vertical-relative:text" o:connectortype="straight"/>
        </w:pic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2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</w:t>
      </w:r>
    </w:p>
    <w:p w:rsidR="000B2D11" w:rsidRPr="0020336A" w:rsidRDefault="000B2D11">
      <w:pPr>
        <w:rPr>
          <w:sz w:val="24"/>
          <w:szCs w:val="24"/>
        </w:rPr>
      </w:pPr>
      <w:r w:rsidRPr="0020336A">
        <w:rPr>
          <w:sz w:val="24"/>
          <w:szCs w:val="24"/>
        </w:rPr>
        <w:t xml:space="preserve">A-Ege Denizi           </w:t>
      </w:r>
      <w:r>
        <w:rPr>
          <w:sz w:val="24"/>
          <w:szCs w:val="24"/>
        </w:rPr>
        <w:t xml:space="preserve"> </w:t>
      </w:r>
      <w:r w:rsidRPr="0020336A">
        <w:rPr>
          <w:sz w:val="24"/>
          <w:szCs w:val="24"/>
        </w:rPr>
        <w:t xml:space="preserve"> Karadeniz</w:t>
      </w:r>
      <w:r w:rsidRPr="0020336A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20336A">
        <w:rPr>
          <w:sz w:val="24"/>
          <w:szCs w:val="24"/>
        </w:rPr>
        <w:t>Akdeniz                            B-Karadeniz</w:t>
      </w:r>
      <w:r w:rsidRPr="0020336A">
        <w:rPr>
          <w:sz w:val="24"/>
          <w:szCs w:val="24"/>
        </w:rPr>
        <w:tab/>
        <w:t xml:space="preserve">         Akdeniz</w:t>
      </w:r>
      <w:r w:rsidRPr="0020336A">
        <w:rPr>
          <w:sz w:val="24"/>
          <w:szCs w:val="24"/>
        </w:rPr>
        <w:tab/>
        <w:t xml:space="preserve">               Ege Denizi                         C-Karadeniz</w:t>
      </w:r>
      <w:r w:rsidRPr="0020336A">
        <w:rPr>
          <w:sz w:val="24"/>
          <w:szCs w:val="24"/>
        </w:rPr>
        <w:tab/>
        <w:t xml:space="preserve">         Ege Denizi</w:t>
      </w:r>
      <w:r w:rsidRPr="0020336A">
        <w:rPr>
          <w:sz w:val="24"/>
          <w:szCs w:val="24"/>
        </w:rPr>
        <w:tab/>
        <w:t xml:space="preserve">  Akdeniz      </w:t>
      </w:r>
    </w:p>
    <w:p w:rsidR="000B2D11" w:rsidRPr="00FB338B" w:rsidRDefault="000B2D11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 xml:space="preserve">13-Melda yurdumuzun farklı yerleri ile ilgili bir ödevinde tarihi eserlerimiz ile  bulundukları </w:t>
      </w:r>
      <w:r>
        <w:rPr>
          <w:b/>
          <w:sz w:val="24"/>
          <w:szCs w:val="24"/>
        </w:rPr>
        <w:t xml:space="preserve">bölgeleri </w:t>
      </w:r>
      <w:r w:rsidRPr="00FB338B">
        <w:rPr>
          <w:b/>
          <w:sz w:val="24"/>
          <w:szCs w:val="24"/>
        </w:rPr>
        <w:t xml:space="preserve"> eşleştirirken bir yanlışlık yapmış. Hangi eşleştirmesi yanlıştır?</w:t>
      </w:r>
    </w:p>
    <w:p w:rsidR="000B2D11" w:rsidRPr="0020336A" w:rsidRDefault="000B2D11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34" type="#_x0000_t32" style="position:absolute;margin-left:.4pt;margin-top:15.8pt;width:229.5pt;height:0;z-index:251661824" o:connectortype="straight"/>
        </w:pict>
      </w:r>
      <w:r w:rsidRPr="0020336A">
        <w:rPr>
          <w:sz w:val="24"/>
          <w:szCs w:val="24"/>
        </w:rPr>
        <w:t>Tarihi yapı</w:t>
      </w:r>
      <w:r w:rsidRPr="0020336A">
        <w:rPr>
          <w:sz w:val="24"/>
          <w:szCs w:val="24"/>
        </w:rPr>
        <w:tab/>
      </w:r>
      <w:r w:rsidRPr="0020336A">
        <w:rPr>
          <w:sz w:val="24"/>
          <w:szCs w:val="24"/>
        </w:rPr>
        <w:tab/>
        <w:t xml:space="preserve">        Bulunduğu Bölge                        A-Sümela Manastırı</w:t>
      </w:r>
      <w:r w:rsidRPr="0020336A">
        <w:rPr>
          <w:sz w:val="24"/>
          <w:szCs w:val="24"/>
        </w:rPr>
        <w:tab/>
        <w:t xml:space="preserve">        Karadeniz  Bölgesi                      B- Sultanahmet Camii        Marmara  Bölgesi                             C- Nemrut Heykelleri</w:t>
      </w:r>
      <w:r w:rsidRPr="0020336A">
        <w:rPr>
          <w:sz w:val="24"/>
          <w:szCs w:val="24"/>
        </w:rPr>
        <w:tab/>
        <w:t xml:space="preserve">        İç Anadolu Bölgesi</w:t>
      </w:r>
    </w:p>
    <w:p w:rsidR="000B2D11" w:rsidRPr="0020336A" w:rsidRDefault="000B2D11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>14-Ülkemize karşı vatandaşlık görevlerimiz vardır.Hangisi bu görevlerden değildir?</w:t>
      </w:r>
      <w:r w:rsidRPr="0020336A">
        <w:rPr>
          <w:sz w:val="24"/>
          <w:szCs w:val="24"/>
        </w:rPr>
        <w:t xml:space="preserve">                                   A-Askerlik yapmak              B-vergi vermek                                C-Derneklere üye olmak</w:t>
      </w:r>
      <w:r w:rsidRPr="0020336A">
        <w:rPr>
          <w:sz w:val="24"/>
          <w:szCs w:val="24"/>
        </w:rPr>
        <w:tab/>
      </w:r>
    </w:p>
    <w:p w:rsidR="000B2D11" w:rsidRPr="0020336A" w:rsidRDefault="000B2D11">
      <w:pPr>
        <w:rPr>
          <w:sz w:val="24"/>
          <w:szCs w:val="24"/>
        </w:rPr>
      </w:pPr>
      <w:r w:rsidRPr="00FB338B">
        <w:rPr>
          <w:b/>
          <w:sz w:val="24"/>
          <w:szCs w:val="24"/>
        </w:rPr>
        <w:t>15-‘’Yazın köye gittiğimizde dedemle birlikte muhtar seçimlerine katıldık.’’ifadesinde hangi vatandaşlık görevinin yapıldığı anlaşılıyor</w:t>
      </w:r>
      <w:r w:rsidRPr="0020336A">
        <w:rPr>
          <w:sz w:val="24"/>
          <w:szCs w:val="24"/>
        </w:rPr>
        <w:t>?</w:t>
      </w:r>
      <w:r>
        <w:rPr>
          <w:sz w:val="24"/>
          <w:szCs w:val="24"/>
        </w:rPr>
        <w:t xml:space="preserve">                              </w:t>
      </w:r>
      <w:r w:rsidRPr="0020336A">
        <w:rPr>
          <w:sz w:val="24"/>
          <w:szCs w:val="24"/>
        </w:rPr>
        <w:t xml:space="preserve">A-Askerlik yapmak   </w:t>
      </w:r>
      <w:r>
        <w:rPr>
          <w:sz w:val="24"/>
          <w:szCs w:val="24"/>
        </w:rPr>
        <w:t xml:space="preserve">         </w:t>
      </w:r>
      <w:r w:rsidRPr="0020336A">
        <w:rPr>
          <w:sz w:val="24"/>
          <w:szCs w:val="24"/>
        </w:rPr>
        <w:t>B-Oy kullanmak                                   C-Okula gitmek</w:t>
      </w:r>
    </w:p>
    <w:p w:rsidR="000B2D11" w:rsidRPr="00FB338B" w:rsidRDefault="000B2D11" w:rsidP="00705EDD">
      <w:pPr>
        <w:spacing w:before="120" w:after="120"/>
        <w:rPr>
          <w:sz w:val="24"/>
          <w:szCs w:val="24"/>
        </w:rPr>
      </w:pPr>
      <w:r w:rsidRPr="00FB338B">
        <w:rPr>
          <w:b/>
          <w:bCs/>
          <w:color w:val="000000"/>
          <w:sz w:val="24"/>
          <w:szCs w:val="24"/>
        </w:rPr>
        <w:t xml:space="preserve">16- </w:t>
      </w:r>
      <w:r w:rsidRPr="00FB338B">
        <w:rPr>
          <w:b/>
          <w:sz w:val="24"/>
          <w:szCs w:val="24"/>
        </w:rPr>
        <w:t>Topluma yön vermiş, etkili olmuş kişiler vardır. Bu tür kişilere ne ad verilir?</w:t>
      </w:r>
      <w:r w:rsidRPr="00FB338B">
        <w:rPr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 xml:space="preserve">       </w:t>
      </w:r>
      <w:r w:rsidRPr="00FB338B">
        <w:rPr>
          <w:sz w:val="24"/>
          <w:szCs w:val="24"/>
        </w:rPr>
        <w:t>A-Birey               B-Lider                C- Üye</w:t>
      </w:r>
    </w:p>
    <w:p w:rsidR="000B2D11" w:rsidRPr="00FB338B" w:rsidRDefault="000B2D11" w:rsidP="00705EDD">
      <w:pPr>
        <w:pStyle w:val="AralkYok1"/>
        <w:rPr>
          <w:rFonts w:cs="Calibri"/>
          <w:b/>
          <w:sz w:val="24"/>
          <w:szCs w:val="24"/>
          <w:u w:val="single"/>
        </w:rPr>
      </w:pPr>
      <w:r w:rsidRPr="00FB338B">
        <w:rPr>
          <w:rFonts w:cs="Calibri"/>
          <w:b/>
          <w:bCs/>
          <w:color w:val="000000"/>
          <w:sz w:val="24"/>
          <w:szCs w:val="24"/>
        </w:rPr>
        <w:t>17-</w:t>
      </w:r>
      <w:r w:rsidRPr="00FB338B">
        <w:rPr>
          <w:rFonts w:cs="Calibri"/>
          <w:b/>
          <w:sz w:val="24"/>
          <w:szCs w:val="24"/>
        </w:rPr>
        <w:t xml:space="preserve"> Ailemizle birlikte eğlenirken hangisini </w:t>
      </w:r>
      <w:r w:rsidRPr="00FB338B">
        <w:rPr>
          <w:rFonts w:cs="Calibri"/>
          <w:b/>
          <w:sz w:val="24"/>
          <w:szCs w:val="24"/>
          <w:u w:val="single"/>
        </w:rPr>
        <w:t>yapmamalıyız?</w:t>
      </w:r>
    </w:p>
    <w:p w:rsidR="000B2D11" w:rsidRPr="00FB338B" w:rsidRDefault="000B2D11" w:rsidP="00705EDD">
      <w:pPr>
        <w:pStyle w:val="AralkYok1"/>
        <w:rPr>
          <w:rFonts w:cs="Calibri"/>
          <w:sz w:val="24"/>
          <w:szCs w:val="24"/>
        </w:rPr>
      </w:pPr>
      <w:r w:rsidRPr="00FB338B">
        <w:rPr>
          <w:rFonts w:cs="Calibri"/>
          <w:sz w:val="24"/>
          <w:szCs w:val="24"/>
        </w:rPr>
        <w:t>A-Ailece fıkra anlatmak</w:t>
      </w:r>
      <w:r w:rsidRPr="00FB338B">
        <w:rPr>
          <w:rFonts w:cs="Calibri"/>
          <w:sz w:val="24"/>
          <w:szCs w:val="24"/>
        </w:rPr>
        <w:tab/>
      </w:r>
      <w:r w:rsidRPr="00FB338B">
        <w:rPr>
          <w:rFonts w:cs="Calibri"/>
          <w:sz w:val="24"/>
          <w:szCs w:val="24"/>
        </w:rPr>
        <w:tab/>
      </w:r>
    </w:p>
    <w:p w:rsidR="000B2D11" w:rsidRPr="00FB338B" w:rsidRDefault="000B2D11" w:rsidP="00705EDD">
      <w:pPr>
        <w:pStyle w:val="AralkYok1"/>
        <w:rPr>
          <w:rFonts w:cs="Calibri"/>
          <w:sz w:val="24"/>
          <w:szCs w:val="24"/>
        </w:rPr>
      </w:pPr>
      <w:r w:rsidRPr="00FB338B">
        <w:rPr>
          <w:rFonts w:cs="Calibri"/>
          <w:sz w:val="24"/>
          <w:szCs w:val="24"/>
        </w:rPr>
        <w:t>B- İsim, şehir, hayvan oyunu oynamak</w:t>
      </w:r>
    </w:p>
    <w:p w:rsidR="000B2D11" w:rsidRPr="00FB338B" w:rsidRDefault="000B2D11" w:rsidP="00705EDD">
      <w:pPr>
        <w:pStyle w:val="AralkYok1"/>
        <w:rPr>
          <w:rFonts w:cs="Calibri"/>
          <w:sz w:val="24"/>
          <w:szCs w:val="24"/>
        </w:rPr>
      </w:pPr>
      <w:r w:rsidRPr="00FB338B">
        <w:rPr>
          <w:rFonts w:cs="Calibri"/>
          <w:sz w:val="24"/>
          <w:szCs w:val="24"/>
        </w:rPr>
        <w:t>C- Ailece dedikodu yaparak birileriyle dalga geçmek.</w:t>
      </w:r>
    </w:p>
    <w:p w:rsidR="000B2D11" w:rsidRPr="00FB338B" w:rsidRDefault="000B2D11" w:rsidP="00705EDD">
      <w:pPr>
        <w:spacing w:before="120" w:after="120"/>
        <w:rPr>
          <w:sz w:val="24"/>
          <w:szCs w:val="24"/>
        </w:rPr>
      </w:pPr>
      <w:r w:rsidRPr="00FB338B">
        <w:rPr>
          <w:b/>
          <w:sz w:val="24"/>
          <w:szCs w:val="24"/>
        </w:rPr>
        <w:t xml:space="preserve">18. Aşağıdakilerden hangisi temel ihtiyaçları- mızdandır?                                                                                         </w:t>
      </w:r>
      <w:r>
        <w:rPr>
          <w:sz w:val="24"/>
          <w:szCs w:val="24"/>
        </w:rPr>
        <w:t xml:space="preserve">A-sinemaya gitmek </w:t>
      </w:r>
      <w:r w:rsidRPr="00FB338B">
        <w:rPr>
          <w:sz w:val="24"/>
          <w:szCs w:val="24"/>
        </w:rPr>
        <w:t xml:space="preserve">    B-Gezmek    C- Beslenme</w:t>
      </w:r>
    </w:p>
    <w:p w:rsidR="000B2D11" w:rsidRPr="00FB338B" w:rsidRDefault="000B2D11" w:rsidP="00705EDD">
      <w:pPr>
        <w:spacing w:before="120" w:after="120"/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19-aşağıdakilerden hangisi kesinlikle plastik maddeden yapılamaz?</w:t>
      </w:r>
    </w:p>
    <w:p w:rsidR="000B2D11" w:rsidRPr="00FB338B" w:rsidRDefault="000B2D11" w:rsidP="00705EDD">
      <w:pPr>
        <w:spacing w:before="120" w:after="120"/>
        <w:rPr>
          <w:sz w:val="24"/>
          <w:szCs w:val="24"/>
        </w:rPr>
      </w:pPr>
      <w:r w:rsidRPr="00FB338B">
        <w:rPr>
          <w:sz w:val="24"/>
          <w:szCs w:val="24"/>
        </w:rPr>
        <w:t xml:space="preserve">A-tuzluk     </w:t>
      </w:r>
      <w:r>
        <w:rPr>
          <w:sz w:val="24"/>
          <w:szCs w:val="24"/>
        </w:rPr>
        <w:t xml:space="preserve">     </w:t>
      </w:r>
      <w:r w:rsidRPr="00FB338B">
        <w:rPr>
          <w:sz w:val="24"/>
          <w:szCs w:val="24"/>
        </w:rPr>
        <w:t xml:space="preserve">B-çaydanlık   </w:t>
      </w:r>
      <w:r>
        <w:rPr>
          <w:sz w:val="24"/>
          <w:szCs w:val="24"/>
        </w:rPr>
        <w:t xml:space="preserve">        </w:t>
      </w:r>
      <w:r w:rsidRPr="00FB338B">
        <w:rPr>
          <w:sz w:val="24"/>
          <w:szCs w:val="24"/>
        </w:rPr>
        <w:t xml:space="preserve"> C-bardak</w:t>
      </w:r>
    </w:p>
    <w:p w:rsidR="000B2D11" w:rsidRPr="00FB338B" w:rsidRDefault="000B2D11" w:rsidP="00705EDD">
      <w:pPr>
        <w:spacing w:before="120" w:after="120"/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20-iletişim ile ilgili verilen bilgilerden hangisi yanlıştır?</w:t>
      </w:r>
    </w:p>
    <w:p w:rsidR="000B2D11" w:rsidRPr="00FB338B" w:rsidRDefault="000B2D11" w:rsidP="00705EDD">
      <w:pPr>
        <w:spacing w:before="120" w:after="120"/>
        <w:rPr>
          <w:sz w:val="24"/>
          <w:szCs w:val="24"/>
        </w:rPr>
      </w:pPr>
      <w:r w:rsidRPr="00FB338B">
        <w:rPr>
          <w:sz w:val="24"/>
          <w:szCs w:val="24"/>
        </w:rPr>
        <w:t>A-İletişim kurmak için duyu organlarımızdan faydalanırız.                                                                                    B-Sözsüz iletişim yapılamaz.                                                          C-İletişim ,iletişim araçları ile de yapılır.</w:t>
      </w:r>
    </w:p>
    <w:p w:rsidR="000B2D11" w:rsidRPr="00FB338B" w:rsidRDefault="000B2D11" w:rsidP="00705EDD">
      <w:pPr>
        <w:pStyle w:val="NoSpacing"/>
        <w:rPr>
          <w:rFonts w:ascii="Times New Roman" w:hAnsi="Times New Roman"/>
          <w:sz w:val="24"/>
          <w:szCs w:val="24"/>
        </w:rPr>
      </w:pPr>
    </w:p>
    <w:p w:rsidR="000B2D11" w:rsidRPr="00FB338B" w:rsidRDefault="000B2D11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BOŞLUK DOLDURMA</w:t>
      </w:r>
      <w:r>
        <w:rPr>
          <w:b/>
          <w:sz w:val="24"/>
          <w:szCs w:val="24"/>
        </w:rPr>
        <w:t xml:space="preserve">  (20 puan)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1-………………………………….. grubun ihtiyacına duyarlı, </w:t>
      </w:r>
      <w:r>
        <w:rPr>
          <w:sz w:val="24"/>
          <w:szCs w:val="24"/>
        </w:rPr>
        <w:t xml:space="preserve">cesur, </w:t>
      </w:r>
      <w:r w:rsidRPr="00FB338B">
        <w:rPr>
          <w:sz w:val="24"/>
          <w:szCs w:val="24"/>
        </w:rPr>
        <w:t>yol gösteren</w:t>
      </w:r>
      <w:r>
        <w:rPr>
          <w:sz w:val="24"/>
          <w:szCs w:val="24"/>
        </w:rPr>
        <w:t xml:space="preserve">, bilgili  </w:t>
      </w:r>
      <w:r w:rsidRPr="00FB338B">
        <w:rPr>
          <w:sz w:val="24"/>
          <w:szCs w:val="24"/>
        </w:rPr>
        <w:t xml:space="preserve">ve birlik kuran kişidir.         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2-Evde</w:t>
      </w:r>
      <w:r>
        <w:rPr>
          <w:sz w:val="24"/>
          <w:szCs w:val="24"/>
        </w:rPr>
        <w:t xml:space="preserve">   </w:t>
      </w:r>
      <w:r w:rsidRPr="00FB338B">
        <w:rPr>
          <w:sz w:val="24"/>
          <w:szCs w:val="24"/>
        </w:rPr>
        <w:t xml:space="preserve"> …</w:t>
      </w:r>
      <w:r>
        <w:rPr>
          <w:sz w:val="24"/>
          <w:szCs w:val="24"/>
        </w:rPr>
        <w:t>……</w:t>
      </w:r>
      <w:r w:rsidRPr="00FB33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FB338B">
        <w:rPr>
          <w:sz w:val="24"/>
          <w:szCs w:val="24"/>
        </w:rPr>
        <w:t xml:space="preserve">kurallarına uymazsak ev kazaları bize zarar verir.                                                                                          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3-Harita ve model küre üzerende denizler ……………………….</w:t>
      </w:r>
      <w:r>
        <w:rPr>
          <w:sz w:val="24"/>
          <w:szCs w:val="24"/>
        </w:rPr>
        <w:t xml:space="preserve">    </w:t>
      </w:r>
      <w:r w:rsidRPr="00FB338B">
        <w:rPr>
          <w:sz w:val="24"/>
          <w:szCs w:val="24"/>
        </w:rPr>
        <w:t xml:space="preserve">renkle gösterilir.                                                  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4-Yurdumuzun kuzey yönünde bulunan denizimiz ………………………………………..’ dir.                                     </w:t>
      </w:r>
    </w:p>
    <w:p w:rsidR="000B2D11" w:rsidRPr="00FB338B" w:rsidRDefault="000B2D11">
      <w:pPr>
        <w:rPr>
          <w:sz w:val="24"/>
          <w:szCs w:val="24"/>
        </w:rPr>
      </w:pPr>
      <w:r>
        <w:rPr>
          <w:sz w:val="24"/>
          <w:szCs w:val="24"/>
        </w:rPr>
        <w:t>5-Çığ, sel, deprem,yangın gibi olaylara ………………..  …………………………… denir.</w:t>
      </w:r>
      <w:r w:rsidRPr="00FB338B">
        <w:rPr>
          <w:sz w:val="24"/>
          <w:szCs w:val="24"/>
        </w:rPr>
        <w:t xml:space="preserve"> 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6-……………………………………….</w:t>
      </w:r>
      <w:r>
        <w:rPr>
          <w:sz w:val="24"/>
          <w:szCs w:val="24"/>
        </w:rPr>
        <w:t xml:space="preserve"> ,</w:t>
      </w:r>
      <w:r w:rsidRPr="00FB338B">
        <w:rPr>
          <w:sz w:val="24"/>
          <w:szCs w:val="24"/>
        </w:rPr>
        <w:t xml:space="preserve">  20 yaşına gelen ve sağlıklı her Türk erkeğinin Türkiye Cumhuriyeti’ ne karşı</w:t>
      </w:r>
      <w:r>
        <w:rPr>
          <w:sz w:val="24"/>
          <w:szCs w:val="24"/>
        </w:rPr>
        <w:t xml:space="preserve"> yapması gereken </w:t>
      </w:r>
      <w:r w:rsidRPr="00FB338B">
        <w:rPr>
          <w:sz w:val="24"/>
          <w:szCs w:val="24"/>
        </w:rPr>
        <w:t xml:space="preserve"> vatandaşlık görevidir.                                               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7-18 yaşını dolduran her Türk vatandaşı seçimlerde</w:t>
      </w:r>
      <w:r>
        <w:rPr>
          <w:sz w:val="24"/>
          <w:szCs w:val="24"/>
        </w:rPr>
        <w:t xml:space="preserve"> </w:t>
      </w:r>
      <w:r w:rsidRPr="00FB338B">
        <w:rPr>
          <w:sz w:val="24"/>
          <w:szCs w:val="24"/>
        </w:rPr>
        <w:t>…………..   ……………………………. hakkına sahip olur</w:t>
      </w:r>
      <w:r>
        <w:rPr>
          <w:sz w:val="24"/>
          <w:szCs w:val="24"/>
        </w:rPr>
        <w:t>.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8-Yurdumuzun en doğusunda bulunan coğrafi bölgemiz ………………………..  ……………………………… bölgesidir.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9-Yurdumuzun en büyük gölü ………………. Gölüdür.</w:t>
      </w:r>
    </w:p>
    <w:p w:rsidR="000B2D11" w:rsidRPr="00FB338B" w:rsidRDefault="000B2D11">
      <w:pPr>
        <w:rPr>
          <w:sz w:val="24"/>
          <w:szCs w:val="24"/>
        </w:rPr>
      </w:pPr>
      <w:r w:rsidRPr="00FB338B">
        <w:rPr>
          <w:sz w:val="24"/>
          <w:szCs w:val="24"/>
        </w:rPr>
        <w:t>10-Portakal limon,mandalina en çok  …………………. Bölgesinde yetişir.</w:t>
      </w:r>
    </w:p>
    <w:p w:rsidR="000B2D11" w:rsidRPr="00FB338B" w:rsidRDefault="000B2D11" w:rsidP="00705EDD">
      <w:pPr>
        <w:rPr>
          <w:sz w:val="24"/>
          <w:szCs w:val="24"/>
        </w:rPr>
      </w:pPr>
    </w:p>
    <w:p w:rsidR="000B2D11" w:rsidRPr="00FB338B" w:rsidRDefault="000B2D11" w:rsidP="00705EDD">
      <w:pPr>
        <w:rPr>
          <w:b/>
          <w:sz w:val="24"/>
          <w:szCs w:val="24"/>
        </w:rPr>
      </w:pPr>
      <w:r w:rsidRPr="00FB338B">
        <w:rPr>
          <w:b/>
          <w:sz w:val="24"/>
          <w:szCs w:val="24"/>
        </w:rPr>
        <w:t>DOĞRU MU YANLIŞ MI?</w:t>
      </w:r>
      <w:r>
        <w:rPr>
          <w:b/>
          <w:sz w:val="24"/>
          <w:szCs w:val="24"/>
        </w:rPr>
        <w:t xml:space="preserve">  (20 puan)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Ankara yurdumuzun başkentidir..                  </w:t>
      </w:r>
      <w:r>
        <w:rPr>
          <w:sz w:val="24"/>
          <w:szCs w:val="24"/>
        </w:rPr>
        <w:t xml:space="preserve">     </w:t>
      </w:r>
      <w:r w:rsidRPr="00FB338B">
        <w:rPr>
          <w:sz w:val="24"/>
          <w:szCs w:val="24"/>
        </w:rPr>
        <w:t xml:space="preserve"> 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Gazete, radyo, faks iletişim araçlarından-dır.                                                                                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Aile içerisinde kararlar alınırken herkesin görüşü alınmalıdır.                                                                      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Planlı ve programlı ders çalışmak bana zaman kaybettirir.                                                                        (     ) Tasarruf yaparak aile bütçesine katkıda bulunurum.                                                                                    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 xml:space="preserve">(     ) Düşünce özgürlüğü Atatürk’le sahip olduğumuz hak ve hürriyetlerdendir.                                            </w:t>
      </w:r>
    </w:p>
    <w:p w:rsidR="000B2D11" w:rsidRPr="00FB338B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 ) Dünya üzerinde karalar daha çok alan kaplamaktadır.</w:t>
      </w:r>
    </w:p>
    <w:p w:rsidR="000B2D11" w:rsidRPr="00FB338B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 )Dünya üzerinde karalar sulara oranla daha fazladır.</w:t>
      </w:r>
    </w:p>
    <w:p w:rsidR="000B2D11" w:rsidRDefault="000B2D11" w:rsidP="00705EDD">
      <w:pPr>
        <w:rPr>
          <w:sz w:val="24"/>
          <w:szCs w:val="24"/>
        </w:rPr>
      </w:pPr>
      <w:r w:rsidRPr="00FB338B">
        <w:rPr>
          <w:sz w:val="24"/>
          <w:szCs w:val="24"/>
        </w:rPr>
        <w:t>(    )Deprem anında vakit kaybetmeden merdivene ya da asansöre koşmalıyız.</w:t>
      </w:r>
    </w:p>
    <w:p w:rsidR="000B2D11" w:rsidRDefault="000B2D11" w:rsidP="00705EDD">
      <w:pPr>
        <w:rPr>
          <w:sz w:val="24"/>
          <w:szCs w:val="24"/>
        </w:rPr>
      </w:pPr>
      <w:r>
        <w:rPr>
          <w:sz w:val="24"/>
          <w:szCs w:val="24"/>
        </w:rPr>
        <w:t>(    )Aile içinde her konuda babanın karar vermesi demokratik bir uygulamadır.</w:t>
      </w:r>
    </w:p>
    <w:p w:rsidR="000B2D11" w:rsidRDefault="000B2D11" w:rsidP="000A4830">
      <w:pPr>
        <w:tabs>
          <w:tab w:val="left" w:pos="6930"/>
        </w:tabs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B2D11" w:rsidRDefault="000B2D11" w:rsidP="00705EDD">
      <w:pPr>
        <w:rPr>
          <w:sz w:val="24"/>
          <w:szCs w:val="24"/>
        </w:rPr>
      </w:pPr>
    </w:p>
    <w:p w:rsidR="000B2D11" w:rsidRDefault="000B2D11" w:rsidP="00705EDD">
      <w:pPr>
        <w:rPr>
          <w:sz w:val="24"/>
          <w:szCs w:val="24"/>
        </w:rPr>
      </w:pPr>
    </w:p>
    <w:p w:rsidR="000B2D11" w:rsidRPr="00B844BC" w:rsidRDefault="000B2D11" w:rsidP="00705EDD">
      <w:pPr>
        <w:rPr>
          <w:b/>
          <w:sz w:val="24"/>
          <w:szCs w:val="24"/>
        </w:rPr>
      </w:pPr>
      <w:r w:rsidRPr="00B844BC">
        <w:rPr>
          <w:b/>
          <w:sz w:val="24"/>
          <w:szCs w:val="24"/>
        </w:rPr>
        <w:t xml:space="preserve">LÜTFEN </w:t>
      </w:r>
      <w:r>
        <w:rPr>
          <w:b/>
          <w:sz w:val="24"/>
          <w:szCs w:val="24"/>
        </w:rPr>
        <w:t xml:space="preserve"> </w:t>
      </w:r>
      <w:r w:rsidRPr="00B844BC">
        <w:rPr>
          <w:b/>
          <w:sz w:val="24"/>
          <w:szCs w:val="24"/>
        </w:rPr>
        <w:t xml:space="preserve">CEVAPLARINI </w:t>
      </w:r>
      <w:r>
        <w:rPr>
          <w:b/>
          <w:sz w:val="24"/>
          <w:szCs w:val="24"/>
        </w:rPr>
        <w:t xml:space="preserve"> </w:t>
      </w:r>
      <w:r w:rsidRPr="00B844BC">
        <w:rPr>
          <w:b/>
          <w:sz w:val="24"/>
          <w:szCs w:val="24"/>
        </w:rPr>
        <w:t>TEKRAR</w:t>
      </w:r>
      <w:r>
        <w:rPr>
          <w:b/>
          <w:sz w:val="24"/>
          <w:szCs w:val="24"/>
        </w:rPr>
        <w:t xml:space="preserve"> </w:t>
      </w:r>
      <w:r w:rsidRPr="00B844BC">
        <w:rPr>
          <w:b/>
          <w:sz w:val="24"/>
          <w:szCs w:val="24"/>
        </w:rPr>
        <w:t xml:space="preserve"> KONTROL</w:t>
      </w:r>
      <w:r>
        <w:rPr>
          <w:b/>
          <w:sz w:val="24"/>
          <w:szCs w:val="24"/>
        </w:rPr>
        <w:t xml:space="preserve">  </w:t>
      </w:r>
      <w:r w:rsidRPr="00B844BC">
        <w:rPr>
          <w:b/>
          <w:sz w:val="24"/>
          <w:szCs w:val="24"/>
        </w:rPr>
        <w:t>ET.</w:t>
      </w:r>
    </w:p>
    <w:p w:rsidR="000B2D11" w:rsidRDefault="000B2D11" w:rsidP="00705EDD">
      <w:pPr>
        <w:rPr>
          <w:sz w:val="24"/>
          <w:szCs w:val="24"/>
        </w:rPr>
      </w:pPr>
    </w:p>
    <w:p w:rsidR="000B2D11" w:rsidRPr="00FB338B" w:rsidRDefault="000B2D11" w:rsidP="00705EDD">
      <w:pPr>
        <w:rPr>
          <w:sz w:val="24"/>
          <w:szCs w:val="24"/>
        </w:rPr>
      </w:pPr>
      <w:r w:rsidRPr="00B844BC">
        <w:rPr>
          <w:b/>
          <w:sz w:val="24"/>
          <w:szCs w:val="24"/>
        </w:rPr>
        <w:t>NOT</w:t>
      </w:r>
      <w:r>
        <w:rPr>
          <w:sz w:val="24"/>
          <w:szCs w:val="24"/>
        </w:rPr>
        <w:t>:Çoktan seçmeli sorular 3’er  puan, boşluk doldurma ve doğru yanlış soruları 2’şer  puandır.</w:t>
      </w:r>
    </w:p>
    <w:p w:rsidR="000B2D11" w:rsidRPr="00FB338B" w:rsidRDefault="000B2D11" w:rsidP="00705EDD">
      <w:pPr>
        <w:rPr>
          <w:sz w:val="24"/>
          <w:szCs w:val="24"/>
        </w:rPr>
      </w:pPr>
    </w:p>
    <w:p w:rsidR="000B2D11" w:rsidRPr="00FB338B" w:rsidRDefault="000B2D11" w:rsidP="00705EDD">
      <w:pPr>
        <w:widowControl w:val="0"/>
        <w:autoSpaceDE w:val="0"/>
        <w:autoSpaceDN w:val="0"/>
        <w:adjustRightInd w:val="0"/>
        <w:ind w:left="605" w:hanging="485"/>
        <w:rPr>
          <w:color w:val="000000"/>
          <w:w w:val="99"/>
          <w:sz w:val="24"/>
          <w:szCs w:val="24"/>
        </w:rPr>
      </w:pPr>
    </w:p>
    <w:sectPr w:rsidR="000B2D11" w:rsidRPr="00FB338B" w:rsidSect="00C538C1">
      <w:pgSz w:w="11906" w:h="16838"/>
      <w:pgMar w:top="567" w:right="566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34BA"/>
    <w:rsid w:val="000140ED"/>
    <w:rsid w:val="0008156B"/>
    <w:rsid w:val="000A4830"/>
    <w:rsid w:val="000B2D11"/>
    <w:rsid w:val="00115D66"/>
    <w:rsid w:val="00133589"/>
    <w:rsid w:val="0017126A"/>
    <w:rsid w:val="00171419"/>
    <w:rsid w:val="0020336A"/>
    <w:rsid w:val="002A5507"/>
    <w:rsid w:val="00312B8F"/>
    <w:rsid w:val="003B5BE3"/>
    <w:rsid w:val="00412E30"/>
    <w:rsid w:val="004A34BA"/>
    <w:rsid w:val="00530A96"/>
    <w:rsid w:val="005B67D6"/>
    <w:rsid w:val="006233CB"/>
    <w:rsid w:val="00664E7A"/>
    <w:rsid w:val="006F05D2"/>
    <w:rsid w:val="006F4063"/>
    <w:rsid w:val="00705EDD"/>
    <w:rsid w:val="007528CD"/>
    <w:rsid w:val="00811025"/>
    <w:rsid w:val="00814A1D"/>
    <w:rsid w:val="009531E8"/>
    <w:rsid w:val="00AB05B2"/>
    <w:rsid w:val="00AE1371"/>
    <w:rsid w:val="00B03DDF"/>
    <w:rsid w:val="00B80A34"/>
    <w:rsid w:val="00B844BC"/>
    <w:rsid w:val="00BB2030"/>
    <w:rsid w:val="00BB5293"/>
    <w:rsid w:val="00BE51C4"/>
    <w:rsid w:val="00BE79FB"/>
    <w:rsid w:val="00C35BE8"/>
    <w:rsid w:val="00C538C1"/>
    <w:rsid w:val="00C97256"/>
    <w:rsid w:val="00CF0433"/>
    <w:rsid w:val="00D71EC1"/>
    <w:rsid w:val="00E35DB4"/>
    <w:rsid w:val="00E42A53"/>
    <w:rsid w:val="00ED2005"/>
    <w:rsid w:val="00F246C5"/>
    <w:rsid w:val="00FA47BB"/>
    <w:rsid w:val="00FB338B"/>
    <w:rsid w:val="00FC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4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2030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705EDD"/>
    <w:rPr>
      <w:lang w:eastAsia="en-US"/>
    </w:rPr>
  </w:style>
  <w:style w:type="paragraph" w:customStyle="1" w:styleId="AralkYok1">
    <w:name w:val="Aralık Yok1"/>
    <w:uiPriority w:val="99"/>
    <w:rsid w:val="00705EDD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rsid w:val="000A48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84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2</Pages>
  <Words>1093</Words>
  <Characters>6234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16</cp:revision>
  <dcterms:created xsi:type="dcterms:W3CDTF">2012-03-23T09:23:00Z</dcterms:created>
  <dcterms:modified xsi:type="dcterms:W3CDTF">2014-04-11T18:30:00Z</dcterms:modified>
  <cp:category>www.sorubak.com</cp:category>
</cp:coreProperties>
</file>