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D18" w:rsidRPr="00C73D10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>3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6" type="#_x0000_t75" alt="güzel yazı" style="position:absolute;left:0;text-align:left;margin-left:-27.85pt;margin-top:9.95pt;width:540pt;height:46.2pt;z-index:-251669504;visibility:visible;mso-position-horizontal-relative:text;mso-position-vertical-relative:text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</w:t>
      </w:r>
    </w:p>
    <w:p w:rsidR="008E3D18" w:rsidRPr="00C73D10" w:rsidRDefault="008E3D18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0" o:spid="_x0000_s1027" type="#_x0000_t75" alt="güzel yazı" style="position:absolute;left:0;text-align:left;margin-left:-27.85pt;margin-top:9.8pt;width:540pt;height:46.2pt;z-index:-251668480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8E3D18" w:rsidRDefault="008E3D18" w:rsidP="00C73D10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1" o:spid="_x0000_s1028" type="#_x0000_t75" alt="güzel yazı" style="position:absolute;left:0;text-align:left;margin-left:-27.85pt;margin-top:9.6pt;width:540pt;height:46.2pt;z-index:-251667456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                           </w:t>
      </w:r>
    </w:p>
    <w:p w:rsidR="008E3D18" w:rsidRPr="00C73D10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29" type="#_x0000_t75" alt="güzel yazı" style="position:absolute;left:0;text-align:left;margin-left:-27.85pt;margin-top:9.8pt;width:540pt;height:46.2pt;z-index:-251664384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8E3D18" w:rsidRPr="00C73D10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0" type="#_x0000_t75" alt="güzel yazı" style="position:absolute;left:0;text-align:left;margin-left:-27.85pt;margin-top:9.8pt;width:540pt;height:46.2pt;z-index:-251663360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8E3D18" w:rsidRPr="00C73D10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1" type="#_x0000_t75" alt="güzel yazı" style="position:absolute;left:0;text-align:left;margin-left:-27.85pt;margin-top:9.8pt;width:540pt;height:46.2pt;z-index:-251662336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8E3D18" w:rsidRPr="00C73D10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2" type="#_x0000_t75" alt="güzel yazı" style="position:absolute;left:0;text-align:left;margin-left:-27.85pt;margin-top:9.8pt;width:540pt;height:46.2pt;z-index:-251661312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8E3D18" w:rsidRPr="00C73D10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3" type="#_x0000_t75" alt="güzel yazı" style="position:absolute;left:0;text-align:left;margin-left:-27.85pt;margin-top:9.8pt;width:540pt;height:46.2pt;z-index:-251660288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8E3D18" w:rsidRPr="00C73D10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4" type="#_x0000_t75" alt="güzel yazı" style="position:absolute;left:0;text-align:left;margin-left:-27.85pt;margin-top:9.8pt;width:540pt;height:46.2pt;z-index:-251659264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8E3D18" w:rsidRPr="00C73D10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5" type="#_x0000_t75" alt="güzel yazı" style="position:absolute;left:0;text-align:left;margin-left:-27.85pt;margin-top:9.8pt;width:540pt;height:46.2pt;z-index:-251658240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8E3D18" w:rsidRPr="00C73D10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6" type="#_x0000_t75" alt="güzel yazı" style="position:absolute;left:0;text-align:left;margin-left:-27.85pt;margin-top:9.8pt;width:540pt;height:46.2pt;z-index:-251657216;visibility:visible">
            <v:imagedata r:id="rId6" o:title=""/>
          </v:shape>
        </w:pict>
      </w:r>
      <w:r>
        <w:rPr>
          <w:rFonts w:ascii="Nurhan Uz" w:hAnsi="Nurhan Uz" w:cs="Nurhan Uz"/>
          <w:sz w:val="72"/>
          <w:szCs w:val="72"/>
        </w:rPr>
        <w:t xml:space="preserve"> </w:t>
      </w:r>
      <w:r>
        <w:rPr>
          <w:rFonts w:ascii="Hand Garden" w:hAnsi="Hand Garden" w:cs="Hand Garden"/>
          <w:sz w:val="72"/>
          <w:szCs w:val="72"/>
        </w:rPr>
        <w:t>3</w:t>
      </w:r>
      <w:r>
        <w:rPr>
          <w:rFonts w:ascii="Nurhan Uz" w:hAnsi="Nurhan Uz" w:cs="Nurhan Uz"/>
          <w:sz w:val="72"/>
          <w:szCs w:val="72"/>
        </w:rPr>
        <w:t xml:space="preserve">333333333333333333333                             </w:t>
      </w:r>
    </w:p>
    <w:p w:rsidR="008E3D18" w:rsidRPr="008676A9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7" type="#_x0000_t75" alt="güzel yazı" style="position:absolute;left:0;text-align:left;margin-left:-32.85pt;margin-top:12.15pt;width:540pt;height:46.2pt;z-index:-251656192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Pr="008676A9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8" type="#_x0000_t75" alt="güzel yazı" style="position:absolute;left:0;text-align:left;margin-left:-32.85pt;margin-top:12.15pt;width:540pt;height:46.2pt;z-index:-251655168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Pr="008676A9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39" type="#_x0000_t75" alt="güzel yazı" style="position:absolute;left:0;text-align:left;margin-left:-32.85pt;margin-top:12.15pt;width:540pt;height:46.2pt;z-index:-251654144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Pr="008676A9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40" type="#_x0000_t75" alt="güzel yazı" style="position:absolute;left:0;text-align:left;margin-left:-32.85pt;margin-top:12.15pt;width:540pt;height:46.2pt;z-index:-251653120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Pr="008676A9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41" type="#_x0000_t75" alt="güzel yazı" style="position:absolute;left:0;text-align:left;margin-left:-32.85pt;margin-top:12.15pt;width:540pt;height:46.2pt;z-index:-251652096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Pr="008676A9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42" type="#_x0000_t75" alt="güzel yazı" style="position:absolute;left:0;text-align:left;margin-left:-32.85pt;margin-top:12.15pt;width:540pt;height:46.2pt;z-index:-251651072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Pr="008676A9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43" type="#_x0000_t75" alt="güzel yazı" style="position:absolute;left:0;text-align:left;margin-left:-32.85pt;margin-top:12.15pt;width:540pt;height:46.2pt;z-index:-251650048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Pr="008676A9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44" type="#_x0000_t75" alt="güzel yazı" style="position:absolute;left:0;text-align:left;margin-left:-32.85pt;margin-top:12.15pt;width:540pt;height:46.2pt;z-index:-251649024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Pr="008676A9" w:rsidRDefault="008E3D18" w:rsidP="007C59EB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_x0000_s1045" type="#_x0000_t75" alt="güzel yazı" style="position:absolute;left:0;text-align:left;margin-left:-32.85pt;margin-top:12.15pt;width:540pt;height:46.2pt;z-index:-251648000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Default="008E3D18" w:rsidP="008676A9">
      <w:pPr>
        <w:spacing w:line="240" w:lineRule="auto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2" o:spid="_x0000_s1046" type="#_x0000_t75" alt="güzel yazı" style="position:absolute;left:0;text-align:left;margin-left:-27.85pt;margin-top:9.4pt;width:540pt;height:46.2pt;z-index:-251666432;visibility:visible">
            <v:imagedata r:id="rId6" o:title=""/>
          </v:shape>
        </w:pic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 xml:space="preserve">4444444444444444444 </w:t>
      </w:r>
    </w:p>
    <w:p w:rsidR="008E3D18" w:rsidRDefault="008E3D18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1" o:spid="_x0000_s1047" type="#_x0000_t75" alt="güzel yazı" style="position:absolute;left:0;text-align:left;margin-left:-32.85pt;margin-top:12.15pt;width:540pt;height:46.2pt;z-index:-251665408;visibility:visible">
            <v:imagedata r:id="rId6" o:title=""/>
          </v:shape>
        </w:pict>
      </w:r>
      <w:r>
        <w:rPr>
          <w:rFonts w:ascii="Nurhan Uz" w:hAnsi="Nurhan Uz" w:cs="Nurhan Uz"/>
          <w:sz w:val="36"/>
          <w:szCs w:val="36"/>
        </w:rPr>
        <w:t xml:space="preserve"> </w:t>
      </w:r>
      <w:r>
        <w:rPr>
          <w:rFonts w:ascii="Hand Garden" w:hAnsi="Hand Garden" w:cs="Hand Garden"/>
          <w:sz w:val="72"/>
          <w:szCs w:val="72"/>
        </w:rPr>
        <w:t>4</w:t>
      </w:r>
      <w:r>
        <w:rPr>
          <w:rFonts w:ascii="Nurhan Uz" w:hAnsi="Nurhan Uz" w:cs="Nurhan Uz"/>
          <w:sz w:val="72"/>
          <w:szCs w:val="72"/>
        </w:rPr>
        <w:t>44444444444444444444</w:t>
      </w:r>
    </w:p>
    <w:p w:rsidR="008E3D18" w:rsidRPr="008676A9" w:rsidRDefault="008E3D18" w:rsidP="005A4584">
      <w:pPr>
        <w:spacing w:line="240" w:lineRule="auto"/>
        <w:ind w:left="-567"/>
        <w:jc w:val="both"/>
        <w:rPr>
          <w:rFonts w:ascii="Nurhan Uz" w:hAnsi="Nurhan Uz" w:cs="Nurhan Uz"/>
          <w:sz w:val="72"/>
          <w:szCs w:val="72"/>
        </w:rPr>
      </w:pPr>
      <w:hyperlink r:id="rId7" w:history="1">
        <w:r w:rsidRPr="00BB0F36">
          <w:rPr>
            <w:rStyle w:val="Hyperlink"/>
            <w:rFonts w:ascii="Hand writing Mutlu" w:hAnsi="Hand writing Mutlu" w:cs="Calibri"/>
            <w:sz w:val="36"/>
            <w:szCs w:val="36"/>
          </w:rPr>
          <w:t>www.sorubak.com</w:t>
        </w:r>
      </w:hyperlink>
    </w:p>
    <w:sectPr w:rsidR="008E3D18" w:rsidRPr="008676A9" w:rsidSect="007C59EB">
      <w:pgSz w:w="11906" w:h="16838"/>
      <w:pgMar w:top="899" w:right="56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D18" w:rsidRDefault="008E3D18" w:rsidP="00C73D10">
      <w:pPr>
        <w:spacing w:after="0" w:line="240" w:lineRule="auto"/>
      </w:pPr>
      <w:r>
        <w:separator/>
      </w:r>
    </w:p>
  </w:endnote>
  <w:endnote w:type="continuationSeparator" w:id="0">
    <w:p w:rsidR="008E3D18" w:rsidRDefault="008E3D18" w:rsidP="00C73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D18" w:rsidRDefault="008E3D18" w:rsidP="00C73D10">
      <w:pPr>
        <w:spacing w:after="0" w:line="240" w:lineRule="auto"/>
      </w:pPr>
      <w:r>
        <w:separator/>
      </w:r>
    </w:p>
  </w:footnote>
  <w:footnote w:type="continuationSeparator" w:id="0">
    <w:p w:rsidR="008E3D18" w:rsidRDefault="008E3D18" w:rsidP="00C73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D10"/>
    <w:rsid w:val="0007340C"/>
    <w:rsid w:val="00314CEB"/>
    <w:rsid w:val="00447FDB"/>
    <w:rsid w:val="00495437"/>
    <w:rsid w:val="005A4584"/>
    <w:rsid w:val="005F4D63"/>
    <w:rsid w:val="0063269C"/>
    <w:rsid w:val="00652D19"/>
    <w:rsid w:val="006A0900"/>
    <w:rsid w:val="00700E34"/>
    <w:rsid w:val="00740DA7"/>
    <w:rsid w:val="007C59EB"/>
    <w:rsid w:val="00846E51"/>
    <w:rsid w:val="008676A9"/>
    <w:rsid w:val="008A1D24"/>
    <w:rsid w:val="008C5ACE"/>
    <w:rsid w:val="008E3D18"/>
    <w:rsid w:val="009603AE"/>
    <w:rsid w:val="009B6169"/>
    <w:rsid w:val="009C68B7"/>
    <w:rsid w:val="00AB3C82"/>
    <w:rsid w:val="00AF0928"/>
    <w:rsid w:val="00BB0F36"/>
    <w:rsid w:val="00C73D10"/>
    <w:rsid w:val="00CF3386"/>
    <w:rsid w:val="00D90661"/>
    <w:rsid w:val="00D95E76"/>
    <w:rsid w:val="00E128C9"/>
    <w:rsid w:val="00E40501"/>
    <w:rsid w:val="00ED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3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73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3D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73D1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73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73D10"/>
    <w:rPr>
      <w:rFonts w:cs="Times New Roman"/>
    </w:rPr>
  </w:style>
  <w:style w:type="character" w:styleId="Hyperlink">
    <w:name w:val="Hyperlink"/>
    <w:basedOn w:val="DefaultParagraphFont"/>
    <w:uiPriority w:val="99"/>
    <w:rsid w:val="006326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132</Words>
  <Characters>759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Noktaları birleştirerek rakamları yazma...</dc:title>
  <dc:subject>rakamlar</dc:subject>
  <dc:creator>MEHMET ONUR</dc:creator>
  <cp:keywords>www.sorubak.com</cp:keywords>
  <dc:description>www.egitimhane.com</dc:description>
  <cp:lastModifiedBy>edanur</cp:lastModifiedBy>
  <cp:revision>4</cp:revision>
  <cp:lastPrinted>2012-10-02T09:02:00Z</cp:lastPrinted>
  <dcterms:created xsi:type="dcterms:W3CDTF">2011-10-31T16:06:00Z</dcterms:created>
  <dcterms:modified xsi:type="dcterms:W3CDTF">2014-10-14T15:11:00Z</dcterms:modified>
  <cp:category>www.sorubak.com</cp:category>
  <cp:contentStatus>www.sorubak.com</cp:contentStatus>
</cp:coreProperties>
</file>