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55F" w:rsidRDefault="0049055F" w:rsidP="00DD3DC8">
      <w:pPr>
        <w:rPr>
          <w:rFonts w:ascii="Arial Black" w:hAnsi="Arial Black"/>
          <w:sz w:val="28"/>
          <w:szCs w:val="28"/>
        </w:rPr>
      </w:pPr>
      <w:r>
        <w:rPr>
          <w:noProof/>
          <w:lang w:eastAsia="tr-TR"/>
        </w:rPr>
        <w:pict>
          <v:line id="Düz Bağlayıcı 2" o:spid="_x0000_s1026" style="position:absolute;z-index:251649536;visibility:visible" from="210.4pt,-68.6pt" to="219.4pt,7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" strokecolor="#4579b8"/>
        </w:pict>
      </w:r>
      <w:r>
        <w:rPr>
          <w:rFonts w:ascii="Arial Black" w:hAnsi="Arial Black"/>
          <w:sz w:val="28"/>
          <w:szCs w:val="28"/>
        </w:rPr>
        <w:t>GENEL DEĞERLENDİRME</w:t>
      </w:r>
    </w:p>
    <w:p w:rsidR="0049055F" w:rsidRDefault="0049055F" w:rsidP="00DD3DC8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 ÇALIŞMASI 1</w:t>
      </w:r>
    </w:p>
    <w:p w:rsidR="0049055F" w:rsidRDefault="0049055F" w:rsidP="00DD3DC8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8"/>
          <w:szCs w:val="28"/>
        </w:rPr>
        <w:t xml:space="preserve">          </w:t>
      </w:r>
      <w:r>
        <w:rPr>
          <w:rFonts w:ascii="Arial Black" w:hAnsi="Arial Black"/>
          <w:sz w:val="24"/>
          <w:szCs w:val="24"/>
        </w:rPr>
        <w:t>TÜRKÇE</w:t>
      </w:r>
    </w:p>
    <w:p w:rsidR="0049055F" w:rsidRDefault="0049055F" w:rsidP="00DD3DC8">
      <w:pPr>
        <w:rPr>
          <w:sz w:val="28"/>
          <w:szCs w:val="28"/>
        </w:rPr>
      </w:pPr>
      <w:r>
        <w:rPr>
          <w:noProof/>
          <w:lang w:eastAsia="tr-TR"/>
        </w:rPr>
        <w:pict>
          <v:line id="Düz Bağlayıcı 11" o:spid="_x0000_s1027" style="position:absolute;flip:y;z-index:251657728;visibility:visible" from="219.4pt,19.55pt" to="506.6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" strokecolor="#4579b8"/>
        </w:pict>
      </w:r>
      <w:r>
        <w:rPr>
          <w:sz w:val="28"/>
          <w:szCs w:val="28"/>
        </w:rPr>
        <w:t>Ahmet yedi yaşındadır. İkinci sınıfa gidiyor.Ençok sevdiği ders Türkçedir.Ahmet kitap okumayı da çok sever.Okuduğu her kitabın hayal gücünü geliştirdiğini iyi biliyor.</w:t>
      </w:r>
    </w:p>
    <w:p w:rsidR="0049055F" w:rsidRDefault="0049055F" w:rsidP="00DD3D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Aşağıdaki ilk 3 soruyu  metne göre cevaplayın.</w:t>
      </w:r>
    </w:p>
    <w:p w:rsidR="0049055F" w:rsidRDefault="0049055F" w:rsidP="00DD3DC8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Ahmet  kaçıncı sınıfa gidiyor?</w:t>
      </w:r>
    </w:p>
    <w:p w:rsidR="0049055F" w:rsidRDefault="0049055F" w:rsidP="00DD3DC8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DD3DC8">
      <w:pPr>
        <w:pStyle w:val="ListParagraph"/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5" o:spid="_x0000_s1028" style="position:absolute;left:0;text-align:left;z-index:251651584;visibility:visible" from="-68.6pt,1.15pt" to="210.4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" strokecolor="#4579b8"/>
        </w:pict>
      </w:r>
    </w:p>
    <w:p w:rsidR="0049055F" w:rsidRDefault="0049055F" w:rsidP="00DD3DC8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Ahmet’in en çok sevdiği ders hangi derstir?</w:t>
      </w:r>
    </w:p>
    <w:p w:rsidR="0049055F" w:rsidRDefault="0049055F" w:rsidP="00DD3DC8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DD3DC8">
      <w:pPr>
        <w:pStyle w:val="ListParagraph"/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6" o:spid="_x0000_s1029" style="position:absolute;left:0;text-align:left;z-index:251652608;visibility:visible" from="-68.6pt,3.55pt" to="219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" strokecolor="#4579b8"/>
        </w:pict>
      </w:r>
    </w:p>
    <w:p w:rsidR="0049055F" w:rsidRPr="00C64C95" w:rsidRDefault="0049055F" w:rsidP="006D3587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Ahmet kitap okumanın faydalarından hangisini iyi biliyor?</w:t>
      </w:r>
    </w:p>
    <w:p w:rsidR="0049055F" w:rsidRDefault="0049055F" w:rsidP="00C64C95">
      <w:pPr>
        <w:pStyle w:val="ListParagraph"/>
        <w:rPr>
          <w:sz w:val="28"/>
          <w:szCs w:val="28"/>
        </w:rPr>
      </w:pPr>
    </w:p>
    <w:p w:rsidR="0049055F" w:rsidRDefault="0049055F" w:rsidP="00C64C95">
      <w:pPr>
        <w:pStyle w:val="ListParagraph"/>
        <w:rPr>
          <w:sz w:val="28"/>
          <w:szCs w:val="28"/>
        </w:rPr>
      </w:pPr>
      <w:r>
        <w:rPr>
          <w:noProof/>
          <w:lang w:eastAsia="tr-TR"/>
        </w:rPr>
        <w:pict>
          <v:line id="Düz Bağlayıcı 7" o:spid="_x0000_s1030" style="position:absolute;left:0;text-align:left;z-index:251653632;visibility:visible" from="-73.1pt,11pt" to="210.4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" strokecolor="#4579b8"/>
        </w:pict>
      </w:r>
    </w:p>
    <w:p w:rsidR="0049055F" w:rsidRDefault="0049055F" w:rsidP="00C64C95">
      <w:pPr>
        <w:pStyle w:val="ListParagraph"/>
        <w:rPr>
          <w:sz w:val="28"/>
          <w:szCs w:val="28"/>
        </w:rPr>
      </w:pPr>
      <w:r>
        <w:rPr>
          <w:noProof/>
          <w:lang w:eastAsia="tr-TR"/>
        </w:rPr>
        <w:pict>
          <v:line id="Düz Bağlayıcı 8" o:spid="_x0000_s1031" style="position:absolute;left:0;text-align:left;flip:y;z-index:251654656;visibility:visible" from="-68.6pt,17.6pt" to="210.4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" strokecolor="#4579b8"/>
        </w:pict>
      </w:r>
    </w:p>
    <w:p w:rsidR="0049055F" w:rsidRDefault="0049055F" w:rsidP="00C64C95">
      <w:pPr>
        <w:pStyle w:val="ListParagraph"/>
        <w:rPr>
          <w:sz w:val="28"/>
          <w:szCs w:val="28"/>
        </w:rPr>
      </w:pPr>
    </w:p>
    <w:p w:rsidR="0049055F" w:rsidRPr="00C64C95" w:rsidRDefault="0049055F" w:rsidP="00C64C95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b/>
          <w:sz w:val="28"/>
          <w:szCs w:val="28"/>
          <w:u w:val="single"/>
        </w:rPr>
        <w:t>Aşağıdaki kelimeleri sözlükteki sırasına  göre sıralayın.</w:t>
      </w:r>
    </w:p>
    <w:p w:rsidR="0049055F" w:rsidRDefault="0049055F" w:rsidP="00C64C95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C64C95">
      <w:pPr>
        <w:pStyle w:val="ListParagrap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dolap –bal –askı –yol</w:t>
      </w:r>
    </w:p>
    <w:p w:rsidR="0049055F" w:rsidRDefault="0049055F" w:rsidP="00C64C95">
      <w:pPr>
        <w:pStyle w:val="ListParagraph"/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9" o:spid="_x0000_s1032" style="position:absolute;left:0;text-align:left;z-index:251655680;visibility:visible" from="-63.35pt,15.8pt" to="210.4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" strokecolor="#4579b8"/>
        </w:pict>
      </w:r>
    </w:p>
    <w:p w:rsidR="0049055F" w:rsidRDefault="0049055F" w:rsidP="00C64C95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10" o:spid="_x0000_s1033" style="position:absolute;z-index:251656704;visibility:visible" from="-68.6pt,70.15pt" to="210.4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" strokecolor="#4579b8"/>
        </w:pict>
      </w:r>
      <w:r>
        <w:rPr>
          <w:b/>
          <w:sz w:val="28"/>
          <w:szCs w:val="28"/>
          <w:u w:val="single"/>
        </w:rPr>
        <w:t xml:space="preserve">  </w:t>
      </w:r>
      <w:r w:rsidRPr="00C64C95">
        <w:rPr>
          <w:b/>
          <w:sz w:val="28"/>
          <w:szCs w:val="28"/>
          <w:u w:val="single"/>
        </w:rPr>
        <w:t>5.</w:t>
      </w:r>
      <w:r>
        <w:rPr>
          <w:b/>
          <w:sz w:val="28"/>
          <w:szCs w:val="28"/>
          <w:u w:val="single"/>
        </w:rPr>
        <w:t>)Alfabemizdeki ünlü harfleri yazın.</w:t>
      </w:r>
    </w:p>
    <w:p w:rsidR="0049055F" w:rsidRDefault="0049055F" w:rsidP="00C64C9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6.) Aşağıdaki cümlede yazım ve noktalama yanlışlarını düzeltip yazın.</w:t>
      </w:r>
    </w:p>
    <w:p w:rsidR="0049055F" w:rsidRDefault="0049055F" w:rsidP="00C64C95">
      <w:pPr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bookmarkStart w:id="0" w:name="_GoBack"/>
      <w:bookmarkEnd w:id="0"/>
      <w:r>
        <w:rPr>
          <w:b/>
          <w:sz w:val="28"/>
          <w:szCs w:val="28"/>
        </w:rPr>
        <w:t>abası elife kalem-silgi-cetvel aldı?</w:t>
      </w:r>
    </w:p>
    <w:p w:rsidR="0049055F" w:rsidRDefault="0049055F" w:rsidP="00C64C95">
      <w:pPr>
        <w:rPr>
          <w:b/>
          <w:sz w:val="28"/>
          <w:szCs w:val="28"/>
        </w:rPr>
      </w:pPr>
    </w:p>
    <w:p w:rsidR="0049055F" w:rsidRDefault="0049055F" w:rsidP="00C64C95">
      <w:pPr>
        <w:rPr>
          <w:b/>
          <w:sz w:val="28"/>
          <w:szCs w:val="28"/>
        </w:rPr>
      </w:pPr>
    </w:p>
    <w:p w:rsidR="0049055F" w:rsidRDefault="0049055F" w:rsidP="00C64C9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7)</w:t>
      </w:r>
      <w:r>
        <w:rPr>
          <w:b/>
          <w:sz w:val="28"/>
          <w:szCs w:val="28"/>
          <w:u w:val="single"/>
        </w:rPr>
        <w:t>Aşağıdaki kelimelerin  hangisinde ünlü harflerin tümü  kalın ünlüdür?</w:t>
      </w:r>
    </w:p>
    <w:p w:rsidR="0049055F" w:rsidRDefault="0049055F" w:rsidP="00C64C9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a) balıkçı   b)temizlik     c)adalet</w:t>
      </w:r>
    </w:p>
    <w:p w:rsidR="0049055F" w:rsidRDefault="0049055F" w:rsidP="00C64C95">
      <w:pPr>
        <w:rPr>
          <w:b/>
          <w:sz w:val="28"/>
          <w:szCs w:val="28"/>
          <w:u w:val="single"/>
        </w:rPr>
      </w:pPr>
    </w:p>
    <w:p w:rsidR="0049055F" w:rsidRDefault="0049055F" w:rsidP="0005266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HAYAT BİLGİSİ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b/>
          <w:sz w:val="24"/>
          <w:szCs w:val="24"/>
          <w:u w:val="single"/>
        </w:rPr>
        <w:t>1.)</w:t>
      </w:r>
      <w:r>
        <w:rPr>
          <w:b/>
          <w:sz w:val="28"/>
          <w:szCs w:val="28"/>
          <w:u w:val="single"/>
        </w:rPr>
        <w:t>İstiklal Marşı’nın şairi kimdir?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12" o:spid="_x0000_s1034" style="position:absolute;flip:y;z-index:251658752;visibility:visible" from="-16.85pt,8.5pt" to="266.6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" strokecolor="#4579b8"/>
        </w:pic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2.)Dengeli beslenmek   isteyen Hasan aşağıdakilerden hangisini yemelidir?</w:t>
      </w:r>
    </w:p>
    <w:p w:rsidR="0049055F" w:rsidRDefault="0049055F" w:rsidP="00052667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a) </w:t>
      </w:r>
      <w:r>
        <w:rPr>
          <w:b/>
          <w:sz w:val="28"/>
          <w:szCs w:val="28"/>
        </w:rPr>
        <w:t>hamburger-kola-şeker</w:t>
      </w:r>
    </w:p>
    <w:p w:rsidR="0049055F" w:rsidRDefault="0049055F" w:rsidP="00052667">
      <w:pPr>
        <w:rPr>
          <w:b/>
          <w:sz w:val="28"/>
          <w:szCs w:val="28"/>
        </w:rPr>
      </w:pPr>
      <w:r>
        <w:rPr>
          <w:b/>
          <w:sz w:val="28"/>
          <w:szCs w:val="28"/>
        </w:rPr>
        <w:t>b)cips-pizza-kola</w:t>
      </w:r>
    </w:p>
    <w:p w:rsidR="0049055F" w:rsidRDefault="0049055F" w:rsidP="00052667">
      <w:pPr>
        <w:rPr>
          <w:b/>
          <w:sz w:val="28"/>
          <w:szCs w:val="28"/>
        </w:rPr>
      </w:pPr>
      <w:r>
        <w:rPr>
          <w:b/>
          <w:sz w:val="28"/>
          <w:szCs w:val="28"/>
        </w:rPr>
        <w:t>c)tavuk-ayran-ekmek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3.)Sınıf  başkanını kim seçer?</w:t>
      </w:r>
    </w:p>
    <w:p w:rsidR="0049055F" w:rsidRDefault="0049055F" w:rsidP="00052667">
      <w:pPr>
        <w:rPr>
          <w:b/>
          <w:sz w:val="28"/>
          <w:szCs w:val="28"/>
        </w:rPr>
      </w:pPr>
      <w:r>
        <w:rPr>
          <w:b/>
          <w:sz w:val="28"/>
          <w:szCs w:val="28"/>
        </w:rPr>
        <w:t>a)öğretmen    b)öğrenciler  c.)müdür</w:t>
      </w:r>
    </w:p>
    <w:p w:rsidR="0049055F" w:rsidRDefault="0049055F" w:rsidP="00052667">
      <w:pPr>
        <w:rPr>
          <w:b/>
          <w:sz w:val="28"/>
          <w:szCs w:val="28"/>
        </w:rPr>
      </w:pP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15" o:spid="_x0000_s1035" style="position:absolute;flip:y;z-index:251661824;visibility:visible" from="-16.85pt,123.05pt" to="266.65pt,1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" strokecolor="#4579b8"/>
        </w:pict>
      </w:r>
      <w:r>
        <w:rPr>
          <w:noProof/>
          <w:lang w:eastAsia="tr-TR"/>
        </w:rPr>
        <w:pict>
          <v:line id="Düz Bağlayıcı 14" o:spid="_x0000_s1036" style="position:absolute;flip:y;z-index:251660800;visibility:visible" from="-16.85pt,100.55pt" to="266.65pt,10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" strokecolor="#4579b8"/>
        </w:pict>
      </w:r>
      <w:r>
        <w:rPr>
          <w:noProof/>
          <w:lang w:eastAsia="tr-TR"/>
        </w:rPr>
        <w:pict>
          <v:line id="Düz Bağlayıcı 13" o:spid="_x0000_s1037" style="position:absolute;flip:y;z-index:251659776;visibility:visible" from="-12.35pt,78.05pt" to="266.65pt,7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" strokecolor="#4579b8"/>
        </w:pict>
      </w:r>
      <w:r>
        <w:rPr>
          <w:b/>
          <w:sz w:val="28"/>
          <w:szCs w:val="28"/>
          <w:u w:val="single"/>
        </w:rPr>
        <w:t>4.)Okul çantasını hazırlamadan okula giden  Onur  nasıl  bir sorun  yaşayabilir?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3" o:spid="_x0000_s1038" style="position:absolute;z-index:251650560;visibility:visible" from="214.9pt,-64.85pt" to="219.4pt,7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" strokecolor="#4579b8"/>
        </w:pict>
      </w:r>
      <w:r>
        <w:rPr>
          <w:b/>
          <w:sz w:val="28"/>
          <w:szCs w:val="28"/>
          <w:u w:val="single"/>
        </w:rPr>
        <w:t>5.)İstiklal  Marşı okunurken nasıl davranmalıyız)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16" o:spid="_x0000_s1039" style="position:absolute;z-index:251662848;visibility:visible" from="-62.6pt,7.35pt" to="214.9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" strokecolor="#4579b8"/>
        </w:pic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18" o:spid="_x0000_s1040" style="position:absolute;z-index:251664896;visibility:visible" from="-62.6pt,25.7pt" to="214.9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7" o:spid="_x0000_s1041" style="position:absolute;z-index:251663872;visibility:visible" from="-62.6pt,.95pt" to="211.1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" strokecolor="#4579b8"/>
        </w:pic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line id="Düz Bağlayıcı 19" o:spid="_x0000_s1042" style="position:absolute;z-index:251665920;visibility:visible" from="-62.6pt,21.55pt" to="211.1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" strokecolor="#4579b8"/>
        </w:pic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6.)Boşlukları  doldurun.</w:t>
      </w:r>
    </w:p>
    <w:p w:rsidR="0049055F" w:rsidRDefault="0049055F" w:rsidP="00052667">
      <w:pPr>
        <w:rPr>
          <w:b/>
          <w:sz w:val="28"/>
          <w:szCs w:val="28"/>
        </w:rPr>
      </w:pPr>
      <w:r>
        <w:rPr>
          <w:b/>
          <w:sz w:val="28"/>
          <w:szCs w:val="28"/>
        </w:rPr>
        <w:t>Sabah uyanınca birbirimize   _____________deriz.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Uyumadan önce birbirimize ______________ deriz.</w:t>
      </w:r>
      <w:r>
        <w:rPr>
          <w:b/>
          <w:sz w:val="28"/>
          <w:szCs w:val="28"/>
          <w:u w:val="single"/>
        </w:rPr>
        <w:t xml:space="preserve"> 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</w:p>
    <w:p w:rsidR="0049055F" w:rsidRDefault="0049055F" w:rsidP="0005266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MATEMATİK</w:t>
      </w:r>
    </w:p>
    <w:p w:rsidR="0049055F" w:rsidRDefault="0049055F" w:rsidP="00052667">
      <w:pPr>
        <w:rPr>
          <w:sz w:val="28"/>
          <w:szCs w:val="28"/>
        </w:rPr>
      </w:pPr>
      <w:r>
        <w:rPr>
          <w:sz w:val="28"/>
          <w:szCs w:val="28"/>
        </w:rPr>
        <w:t>1.)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</w:p>
    <w:p w:rsidR="0049055F" w:rsidRDefault="0049055F" w:rsidP="00052667">
      <w:pPr>
        <w:rPr>
          <w:b/>
          <w:sz w:val="28"/>
          <w:szCs w:val="28"/>
          <w:u w:val="single"/>
        </w:rPr>
      </w:pP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Yukarıdaki üçgen prizmanın  okla gösterilen bölümlerinin  isimlerini  yazın.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2.)Aşağıdaki geometrik  cisimlerin isimlerini  yazın.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</w:p>
    <w:p w:rsidR="0049055F" w:rsidRDefault="0049055F" w:rsidP="00052667">
      <w:pPr>
        <w:rPr>
          <w:b/>
          <w:sz w:val="28"/>
          <w:szCs w:val="28"/>
          <w:u w:val="single"/>
        </w:rPr>
      </w:pPr>
    </w:p>
    <w:p w:rsidR="0049055F" w:rsidRDefault="0049055F" w:rsidP="00052667">
      <w:pPr>
        <w:rPr>
          <w:b/>
          <w:sz w:val="28"/>
          <w:szCs w:val="28"/>
          <w:u w:val="single"/>
        </w:rPr>
      </w:pPr>
    </w:p>
    <w:p w:rsidR="0049055F" w:rsidRDefault="0049055F" w:rsidP="00052667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3.)  İki  deste  kalemin  3  tanesini kullandım.Geriye kaç kalemim kaldı?</w:t>
      </w:r>
    </w:p>
    <w:p w:rsidR="0049055F" w:rsidRDefault="0049055F" w:rsidP="00052667">
      <w:pPr>
        <w:rPr>
          <w:b/>
          <w:sz w:val="28"/>
          <w:szCs w:val="28"/>
          <w:u w:val="single"/>
        </w:rPr>
      </w:pPr>
    </w:p>
    <w:p w:rsidR="0049055F" w:rsidRPr="00847B15" w:rsidRDefault="0049055F" w:rsidP="00847B15">
      <w:pPr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4.)</w:t>
      </w:r>
      <w:r w:rsidRPr="00847B15">
        <w:rPr>
          <w:b/>
          <w:sz w:val="28"/>
          <w:szCs w:val="28"/>
          <w:u w:val="single"/>
        </w:rPr>
        <w:t>Bir  düzine silgiye 5 silgi daha eklersem kaç silgi olur?</w:t>
      </w:r>
    </w:p>
    <w:p w:rsidR="0049055F" w:rsidRDefault="0049055F" w:rsidP="002E18C1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2E18C1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2E18C1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847B15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’25 ‘ sayısını onluk ve birliklerini  modelleyin.(çubuk-fasülye)</w:t>
      </w:r>
    </w:p>
    <w:p w:rsidR="0049055F" w:rsidRDefault="0049055F" w:rsidP="00766203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766203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766203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766203">
      <w:pPr>
        <w:rPr>
          <w:b/>
          <w:sz w:val="28"/>
          <w:szCs w:val="28"/>
          <w:u w:val="single"/>
        </w:rPr>
      </w:pPr>
    </w:p>
    <w:p w:rsidR="0049055F" w:rsidRDefault="0049055F" w:rsidP="00D82AF2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‘73’ sayısındaki ‘7’nin basamak değeri kaçtır?</w:t>
      </w:r>
    </w:p>
    <w:p w:rsidR="0049055F" w:rsidRPr="00D82AF2" w:rsidRDefault="0049055F" w:rsidP="00D82AF2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766203">
      <w:pPr>
        <w:pStyle w:val="ListParagraph"/>
        <w:rPr>
          <w:b/>
          <w:sz w:val="28"/>
          <w:szCs w:val="28"/>
          <w:u w:val="single"/>
        </w:rPr>
      </w:pPr>
    </w:p>
    <w:p w:rsidR="0049055F" w:rsidRDefault="0049055F" w:rsidP="000B0A8F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Aşağıdaki boşlukları doldurun.    </w:t>
      </w:r>
    </w:p>
    <w:p w:rsidR="0049055F" w:rsidRDefault="0049055F" w:rsidP="000B0A8F">
      <w:pPr>
        <w:ind w:left="360"/>
        <w:rPr>
          <w:b/>
          <w:sz w:val="24"/>
          <w:szCs w:val="24"/>
          <w:u w:val="single"/>
        </w:rPr>
      </w:pPr>
      <w:r w:rsidRPr="000B0A8F">
        <w:rPr>
          <w:b/>
          <w:sz w:val="40"/>
          <w:szCs w:val="40"/>
          <w:u w:val="single"/>
        </w:rPr>
        <w:t>56</w:t>
      </w:r>
      <w:r>
        <w:rPr>
          <w:b/>
          <w:sz w:val="40"/>
          <w:szCs w:val="40"/>
          <w:u w:val="single"/>
        </w:rPr>
        <w:t xml:space="preserve">     </w:t>
      </w:r>
    </w:p>
    <w:p w:rsidR="0049055F" w:rsidRDefault="0049055F" w:rsidP="000B0A8F">
      <w:pPr>
        <w:ind w:left="360"/>
        <w:rPr>
          <w:b/>
          <w:sz w:val="24"/>
          <w:szCs w:val="24"/>
          <w:u w:val="single"/>
        </w:rPr>
      </w:pPr>
    </w:p>
    <w:p w:rsidR="0049055F" w:rsidRPr="000B0A8F" w:rsidRDefault="0049055F" w:rsidP="00D82AF2">
      <w:pPr>
        <w:rPr>
          <w:b/>
          <w:sz w:val="24"/>
          <w:szCs w:val="24"/>
          <w:u w:val="single"/>
        </w:rPr>
      </w:pPr>
    </w:p>
    <w:p w:rsidR="0049055F" w:rsidRDefault="0049055F" w:rsidP="00052667">
      <w:pPr>
        <w:rPr>
          <w:rFonts w:ascii="Hand writing Mutlu" w:hAnsi="Hand writing Mutlu"/>
          <w:b/>
          <w:sz w:val="28"/>
          <w:szCs w:val="28"/>
        </w:rPr>
      </w:pPr>
      <w:r w:rsidRPr="005D1085">
        <w:rPr>
          <w:rFonts w:ascii="Hand writing Mutlu" w:hAnsi="Hand writing Mutlu"/>
          <w:b/>
          <w:sz w:val="28"/>
          <w:szCs w:val="28"/>
        </w:rPr>
        <w:t>Sınav bitti. Cevaplarınızı kontrol edin.</w:t>
      </w:r>
    </w:p>
    <w:p w:rsidR="0049055F" w:rsidRDefault="0049055F" w:rsidP="00052667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 Doğru:</w:t>
      </w:r>
    </w:p>
    <w:p w:rsidR="0049055F" w:rsidRDefault="0049055F" w:rsidP="00052667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Yanlış:</w:t>
      </w:r>
    </w:p>
    <w:p w:rsidR="0049055F" w:rsidRDefault="0049055F" w:rsidP="00052667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Puan.</w:t>
      </w:r>
    </w:p>
    <w:p w:rsidR="0049055F" w:rsidRPr="005D1085" w:rsidRDefault="0049055F" w:rsidP="00052667">
      <w:pPr>
        <w:rPr>
          <w:rFonts w:ascii="Hand writing Mutlu" w:hAnsi="Hand writing Mutlu"/>
          <w:b/>
          <w:sz w:val="28"/>
          <w:szCs w:val="28"/>
        </w:rPr>
      </w:pPr>
      <w:hyperlink r:id="rId7" w:history="1">
        <w:r w:rsidRPr="001C67E2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</w:p>
    <w:sectPr w:rsidR="0049055F" w:rsidRPr="005D1085" w:rsidSect="00A24876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55F" w:rsidRDefault="0049055F" w:rsidP="00511562">
      <w:pPr>
        <w:spacing w:after="0" w:line="240" w:lineRule="auto"/>
      </w:pPr>
      <w:r>
        <w:separator/>
      </w:r>
    </w:p>
  </w:endnote>
  <w:endnote w:type="continuationSeparator" w:id="0">
    <w:p w:rsidR="0049055F" w:rsidRDefault="0049055F" w:rsidP="0051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55F" w:rsidRDefault="0049055F" w:rsidP="00511562">
      <w:pPr>
        <w:spacing w:after="0" w:line="240" w:lineRule="auto"/>
      </w:pPr>
      <w:r>
        <w:separator/>
      </w:r>
    </w:p>
  </w:footnote>
  <w:footnote w:type="continuationSeparator" w:id="0">
    <w:p w:rsidR="0049055F" w:rsidRDefault="0049055F" w:rsidP="0051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55F" w:rsidRDefault="0049055F" w:rsidP="00194977">
    <w:pPr>
      <w:pStyle w:val="Header"/>
      <w:tabs>
        <w:tab w:val="clea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15F2C"/>
    <w:multiLevelType w:val="hybridMultilevel"/>
    <w:tmpl w:val="60E00622"/>
    <w:lvl w:ilvl="0" w:tplc="F96899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F4D2565"/>
    <w:multiLevelType w:val="hybridMultilevel"/>
    <w:tmpl w:val="64E892A8"/>
    <w:lvl w:ilvl="0" w:tplc="B614A5D4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78F1"/>
    <w:rsid w:val="000140FA"/>
    <w:rsid w:val="00017956"/>
    <w:rsid w:val="00052667"/>
    <w:rsid w:val="00071C0E"/>
    <w:rsid w:val="000B0A8F"/>
    <w:rsid w:val="00135E74"/>
    <w:rsid w:val="00194977"/>
    <w:rsid w:val="001C67E2"/>
    <w:rsid w:val="00220F80"/>
    <w:rsid w:val="0024447D"/>
    <w:rsid w:val="002E18C1"/>
    <w:rsid w:val="003D097E"/>
    <w:rsid w:val="004218C7"/>
    <w:rsid w:val="0049055F"/>
    <w:rsid w:val="00511562"/>
    <w:rsid w:val="005D1085"/>
    <w:rsid w:val="0062209E"/>
    <w:rsid w:val="00673D33"/>
    <w:rsid w:val="006B78F1"/>
    <w:rsid w:val="006C5EC0"/>
    <w:rsid w:val="006D3587"/>
    <w:rsid w:val="00766203"/>
    <w:rsid w:val="00847B15"/>
    <w:rsid w:val="008513FB"/>
    <w:rsid w:val="00893418"/>
    <w:rsid w:val="0093437E"/>
    <w:rsid w:val="009735A8"/>
    <w:rsid w:val="00A24876"/>
    <w:rsid w:val="00A87F05"/>
    <w:rsid w:val="00BF5D1E"/>
    <w:rsid w:val="00C64C95"/>
    <w:rsid w:val="00D82AF2"/>
    <w:rsid w:val="00DD3DC8"/>
    <w:rsid w:val="00DD5671"/>
    <w:rsid w:val="00E13F53"/>
    <w:rsid w:val="00ED0B49"/>
    <w:rsid w:val="00F95B21"/>
    <w:rsid w:val="00FB3BAF"/>
    <w:rsid w:val="00FF1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3D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11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156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11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1562"/>
    <w:rPr>
      <w:rFonts w:cs="Times New Roman"/>
    </w:rPr>
  </w:style>
  <w:style w:type="character" w:styleId="Hyperlink">
    <w:name w:val="Hyperlink"/>
    <w:basedOn w:val="DefaultParagraphFont"/>
    <w:uiPriority w:val="99"/>
    <w:rsid w:val="008934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285</Words>
  <Characters>1630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ceyhun nil</dc:creator>
  <cp:keywords>www.sorubak.com</cp:keywords>
  <dc:description>www.sorubak.com</dc:description>
  <cp:lastModifiedBy>edanur</cp:lastModifiedBy>
  <cp:revision>58</cp:revision>
  <dcterms:created xsi:type="dcterms:W3CDTF">2014-09-28T16:32:00Z</dcterms:created>
  <dcterms:modified xsi:type="dcterms:W3CDTF">2014-10-19T07:36:00Z</dcterms:modified>
  <cp:category>www.sorubak.com</cp:category>
</cp:coreProperties>
</file>