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C2" w:rsidRPr="00022139" w:rsidRDefault="002E34C2" w:rsidP="00575287">
      <w:pPr>
        <w:jc w:val="center"/>
        <w:rPr>
          <w:rFonts w:ascii="Comic Sans MS" w:hAnsi="Comic Sans MS"/>
          <w:sz w:val="18"/>
          <w:szCs w:val="18"/>
        </w:rPr>
      </w:pPr>
      <w:r w:rsidRPr="00022139">
        <w:rPr>
          <w:rFonts w:ascii="Comic Sans MS" w:hAnsi="Comic Sans MS"/>
          <w:sz w:val="18"/>
          <w:szCs w:val="18"/>
        </w:rPr>
        <w:t>TÜRKÇE TESTİ</w:t>
      </w:r>
      <w:r>
        <w:rPr>
          <w:rFonts w:ascii="Comic Sans MS" w:hAnsi="Comic Sans MS"/>
          <w:sz w:val="18"/>
          <w:szCs w:val="18"/>
        </w:rPr>
        <w:t>( ZIT VE EŞ ANLAMLILAR)</w:t>
      </w:r>
    </w:p>
    <w:tbl>
      <w:tblPr>
        <w:tblW w:w="5588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0834"/>
      </w:tblGrid>
      <w:tr w:rsidR="002E34C2" w:rsidRPr="00C26809" w:rsidTr="00934AA2">
        <w:trPr>
          <w:trHeight w:val="373"/>
          <w:tblCellSpacing w:w="0" w:type="dxa"/>
        </w:trPr>
        <w:tc>
          <w:tcPr>
            <w:tcW w:w="5588" w:type="dxa"/>
            <w:shd w:val="clear" w:color="auto" w:fill="FFFFFF"/>
          </w:tcPr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1-“</w:t>
            </w:r>
            <w:r w:rsidRPr="00C26809">
              <w:rPr>
                <w:rFonts w:ascii="Comic Sans MS" w:hAnsi="Comic Sans MS"/>
                <w:b/>
                <w:sz w:val="18"/>
                <w:szCs w:val="18"/>
                <w:u w:val="single"/>
              </w:rPr>
              <w:t>Ucuz</w:t>
            </w:r>
            <w:r w:rsidRPr="00C26809">
              <w:rPr>
                <w:rFonts w:ascii="Comic Sans MS" w:hAnsi="Comic Sans MS"/>
                <w:b/>
                <w:sz w:val="18"/>
                <w:szCs w:val="18"/>
              </w:rPr>
              <w:t> ama kaliteli bir gömlek aldık.” cümlesinde altı çizili sözcüğün karşıt anlamlısı aşağıdakilerin hangisinde vardır?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24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242"/>
            </w:tblGrid>
            <w:tr w:rsidR="002E34C2" w:rsidRPr="00C26809" w:rsidTr="009D7892">
              <w:trPr>
                <w:trHeight w:val="161"/>
                <w:tblCellSpacing w:w="0" w:type="dxa"/>
              </w:trPr>
              <w:tc>
                <w:tcPr>
                  <w:tcW w:w="5242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A)  Sade ama güzel bir elbise giydim.</w:t>
                  </w:r>
                </w:p>
              </w:tc>
            </w:tr>
            <w:tr w:rsidR="002E34C2" w:rsidRPr="00C26809" w:rsidTr="009D7892">
              <w:trPr>
                <w:trHeight w:val="161"/>
                <w:tblCellSpacing w:w="0" w:type="dxa"/>
              </w:trPr>
              <w:tc>
                <w:tcPr>
                  <w:tcW w:w="5242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B)  Bu kadar pahalı giyinmek zorunda değilsin.</w:t>
                  </w:r>
                </w:p>
              </w:tc>
            </w:tr>
            <w:tr w:rsidR="002E34C2" w:rsidRPr="00C26809" w:rsidTr="009D7892">
              <w:trPr>
                <w:trHeight w:val="169"/>
                <w:tblCellSpacing w:w="0" w:type="dxa"/>
              </w:trPr>
              <w:tc>
                <w:tcPr>
                  <w:tcW w:w="5242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C)  Yatmadan önce giysilerini çıkarmalısın.</w:t>
                  </w:r>
                </w:p>
              </w:tc>
            </w:tr>
          </w:tbl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2-Aşağıdaki cümlelerin hangisinde karşıt anlamlı sözcükler bir arada kullanılmıştır?</w:t>
            </w:r>
          </w:p>
          <w:tbl>
            <w:tblPr>
              <w:tblW w:w="4793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328"/>
            </w:tblGrid>
            <w:tr w:rsidR="002E34C2" w:rsidRPr="00C26809" w:rsidTr="009D7892">
              <w:trPr>
                <w:trHeight w:val="109"/>
                <w:tblCellSpacing w:w="0" w:type="dxa"/>
              </w:trPr>
              <w:tc>
                <w:tcPr>
                  <w:tcW w:w="5292" w:type="dxa"/>
                </w:tcPr>
                <w:p w:rsidR="002E34C2" w:rsidRPr="00022139" w:rsidRDefault="002E34C2" w:rsidP="00723874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A)  Boşu boşuna burada bekliyoruz.</w:t>
                  </w:r>
                </w:p>
              </w:tc>
            </w:tr>
            <w:tr w:rsidR="002E34C2" w:rsidRPr="00C26809" w:rsidTr="009D7892">
              <w:trPr>
                <w:trHeight w:val="172"/>
                <w:tblCellSpacing w:w="0" w:type="dxa"/>
              </w:trPr>
              <w:tc>
                <w:tcPr>
                  <w:tcW w:w="5292" w:type="dxa"/>
                </w:tcPr>
                <w:p w:rsidR="002E34C2" w:rsidRPr="00022139" w:rsidRDefault="002E34C2" w:rsidP="00723874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B)  Çok az ingilizce biliyor.</w:t>
                  </w:r>
                </w:p>
              </w:tc>
            </w:tr>
            <w:tr w:rsidR="002E34C2" w:rsidRPr="00C26809" w:rsidTr="009D7892">
              <w:trPr>
                <w:trHeight w:val="172"/>
                <w:tblCellSpacing w:w="0" w:type="dxa"/>
              </w:trPr>
              <w:tc>
                <w:tcPr>
                  <w:tcW w:w="5292" w:type="dxa"/>
                </w:tcPr>
                <w:p w:rsidR="002E34C2" w:rsidRPr="00022139" w:rsidRDefault="002E34C2" w:rsidP="00723874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C)  Epey eski bir evde yaşıyor</w:t>
                  </w:r>
                </w:p>
              </w:tc>
            </w:tr>
          </w:tbl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8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492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3-Hangi cümlede “kapalı” sözcüğünün karşıt anlamlısı kullanılmıştır?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484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449"/>
            </w:tblGrid>
            <w:tr w:rsidR="002E34C2" w:rsidRPr="00C2680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A)  Kedi, aralık duran kapıdan girmiş.</w:t>
                  </w:r>
                </w:p>
              </w:tc>
            </w:tr>
            <w:tr w:rsidR="002E34C2" w:rsidRPr="00C2680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B)  Açıkçası bu apartmana koşarak girmiş.</w:t>
                  </w:r>
                </w:p>
              </w:tc>
            </w:tr>
            <w:tr w:rsidR="002E34C2" w:rsidRPr="00C26809" w:rsidTr="009D7892">
              <w:trPr>
                <w:trHeight w:val="176"/>
                <w:tblCellSpacing w:w="0" w:type="dxa"/>
              </w:trPr>
              <w:tc>
                <w:tcPr>
                  <w:tcW w:w="5354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2139">
                    <w:rPr>
                      <w:rFonts w:ascii="Comic Sans MS" w:hAnsi="Comic Sans MS"/>
                      <w:sz w:val="18"/>
                      <w:szCs w:val="18"/>
                    </w:rPr>
                    <w:t>C)  Kuş, açık pencereden içeri girmiş.</w:t>
                  </w:r>
                </w:p>
              </w:tc>
            </w:tr>
          </w:tbl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4-”………… balık yedikleri için zehirlendiler.” cümlesinde boş bırakılan yere aşağıdakilerden hangisi gelmelidir?</w:t>
            </w:r>
          </w:p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022139">
              <w:rPr>
                <w:rFonts w:ascii="Comic Sans MS" w:hAnsi="Comic Sans MS"/>
                <w:sz w:val="18"/>
                <w:szCs w:val="18"/>
              </w:rPr>
              <w:t>A)  Bayat      B)  Kılçıklı      C)  Büyük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 w:rsidTr="00934AA2">
              <w:trPr>
                <w:trHeight w:val="6800"/>
                <w:tblCellSpacing w:w="0" w:type="dxa"/>
              </w:trPr>
              <w:tc>
                <w:tcPr>
                  <w:tcW w:w="5521" w:type="dxa"/>
                </w:tcPr>
                <w:tbl>
                  <w:tblPr>
                    <w:tblW w:w="5461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6068"/>
                  </w:tblGrid>
                  <w:tr w:rsidR="002E34C2" w:rsidRPr="00C26809" w:rsidTr="009D7892">
                    <w:trPr>
                      <w:trHeight w:val="130"/>
                      <w:tblCellSpacing w:w="0" w:type="dxa"/>
                    </w:trPr>
                    <w:tc>
                      <w:tcPr>
                        <w:tcW w:w="5461" w:type="dxa"/>
                        <w:shd w:val="clear" w:color="auto" w:fill="FFFFFF"/>
                      </w:tcPr>
                      <w:p w:rsidR="002E34C2" w:rsidRPr="00022139" w:rsidRDefault="002E34C2" w:rsidP="00575287">
                        <w:pPr>
                          <w:pStyle w:val="NoSpacing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022139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5-“Bu problemi çözmek zor mu?” </w:t>
                        </w:r>
                        <w:r w:rsidRPr="00022139">
                          <w:rPr>
                            <w:rFonts w:ascii="Comic Sans MS" w:hAnsi="Comic Sans MS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sorusuna “hayır” diyen biri için bu problem nasıl bir problemdir?</w:t>
                        </w:r>
                      </w:p>
                    </w:tc>
                  </w:tr>
                  <w:tr w:rsidR="002E34C2" w:rsidRPr="00C26809" w:rsidTr="009D7892">
                    <w:trPr>
                      <w:trHeight w:val="1619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495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008"/>
                        </w:tblGrid>
                        <w:tr w:rsidR="002E34C2" w:rsidRPr="00C26809" w:rsidTr="00934AA2">
                          <w:trPr>
                            <w:trHeight w:val="221"/>
                            <w:tblCellSpacing w:w="0" w:type="dxa"/>
                          </w:trPr>
                          <w:tc>
                            <w:tcPr>
                              <w:tcW w:w="5495" w:type="dxa"/>
                            </w:tcPr>
                            <w:p w:rsidR="002E34C2" w:rsidRPr="00022139" w:rsidRDefault="002E34C2" w:rsidP="00575287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022139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A)  kolay                 B)  güç          C)  sıkıcı</w:t>
                              </w:r>
                            </w:p>
                          </w:tc>
                        </w:tr>
                        <w:tr w:rsidR="002E34C2" w:rsidRPr="00C26809" w:rsidTr="00934AA2">
                          <w:trPr>
                            <w:trHeight w:val="5735"/>
                            <w:tblCellSpacing w:w="0" w:type="dxa"/>
                          </w:trPr>
                          <w:tc>
                            <w:tcPr>
                              <w:tcW w:w="5495" w:type="dxa"/>
                            </w:tcPr>
                            <w:tbl>
                              <w:tblPr>
                                <w:tblW w:w="5434" w:type="dxa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5948"/>
                              </w:tblGrid>
                              <w:tr w:rsidR="002E34C2" w:rsidRPr="00C26809" w:rsidTr="00934AA2">
                                <w:trPr>
                                  <w:trHeight w:val="119"/>
                                  <w:tblCellSpacing w:w="0" w:type="dxa"/>
                                </w:trPr>
                                <w:tc>
                                  <w:tcPr>
                                    <w:tcW w:w="5434" w:type="dxa"/>
                                    <w:shd w:val="clear" w:color="auto" w:fill="FFFFFF"/>
                                  </w:tcPr>
                                  <w:p w:rsidR="002E34C2" w:rsidRPr="00C26809" w:rsidRDefault="002E34C2" w:rsidP="00575287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C26809"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6- “Bence o hiç de </w:t>
                                    </w:r>
                                    <w:r w:rsidRPr="00C26809"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  <w:u w:val="single"/>
                                      </w:rPr>
                                      <w:t>hafif değil</w:t>
                                    </w:r>
                                    <w:r w:rsidRPr="00C26809"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.” cümlesinde altı çizili sözcüğün anlamı aşağıdakilerden hangisi olabilir?</w:t>
                                    </w:r>
                                  </w:p>
                                </w:tc>
                              </w:tr>
                              <w:tr w:rsidR="002E34C2" w:rsidRPr="00C26809" w:rsidTr="00934AA2">
                                <w:trPr>
                                  <w:trHeight w:val="443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tbl>
                                    <w:tblPr>
                                      <w:tblW w:w="5373" w:type="dxa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888"/>
                                    </w:tblGrid>
                                    <w:tr w:rsidR="002E34C2" w:rsidRPr="00C26809" w:rsidTr="00934AA2">
                                      <w:trPr>
                                        <w:trHeight w:val="11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</w:tcPr>
                                        <w:p w:rsidR="002E34C2" w:rsidRPr="00022139" w:rsidRDefault="002E34C2" w:rsidP="00575287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022139">
                                            <w:rPr>
                                              <w:rFonts w:ascii="Comic Sans MS" w:hAnsi="Comic Sans MS"/>
                                              <w:sz w:val="18"/>
                                              <w:szCs w:val="18"/>
                                            </w:rPr>
                                            <w:t>A)  hafifçe      B)  ağır   C)  kolay</w:t>
                                          </w:r>
                                        </w:p>
                                      </w:tc>
                                    </w:tr>
                                    <w:tr w:rsidR="002E34C2" w:rsidRPr="00C26809" w:rsidTr="00934AA2">
                                      <w:trPr>
                                        <w:trHeight w:val="124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</w:tcPr>
                                        <w:tbl>
                                          <w:tblPr>
                                            <w:tblW w:w="5312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347"/>
                                          </w:tblGrid>
                                          <w:tr w:rsidR="002E34C2" w:rsidRPr="00C26809" w:rsidTr="00934AA2">
                                            <w:trPr>
                                              <w:trHeight w:val="10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12" w:type="dxa"/>
                                                <w:shd w:val="clear" w:color="auto" w:fill="FFFFFF"/>
                                              </w:tcPr>
                                              <w:p w:rsidR="002E34C2" w:rsidRPr="00C26809" w:rsidRDefault="002E34C2" w:rsidP="00575287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C26809"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7- Aşağıdaki sözcük çiftlerinden hangisi karşıt anlamlı sözcüklerdir? </w:t>
                                                </w:r>
                                              </w:p>
                                            </w:tc>
                                          </w:tr>
                                          <w:tr w:rsidR="002E34C2" w:rsidRPr="00C26809" w:rsidTr="00934AA2">
                                            <w:trPr>
                                              <w:trHeight w:val="262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5287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287"/>
                                                </w:tblGrid>
                                                <w:tr w:rsidR="002E34C2" w:rsidRPr="00C26809" w:rsidTr="00934AA2">
                                                  <w:trPr>
                                                    <w:trHeight w:val="172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87" w:type="dxa"/>
                                                    </w:tcPr>
                                                    <w:p w:rsidR="002E34C2" w:rsidRPr="00022139" w:rsidRDefault="002E34C2" w:rsidP="00575287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022139"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A)  yerli – yabancı     B)  iner – inmez    C)  ziyan - zarar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E34C2" w:rsidRPr="00C26809" w:rsidRDefault="002E34C2" w:rsidP="00575287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E34C2" w:rsidRPr="00022139" w:rsidRDefault="002E34C2" w:rsidP="00575287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2E34C2" w:rsidRPr="00C26809" w:rsidTr="00934AA2">
                                      <w:trPr>
                                        <w:trHeight w:val="11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373" w:type="dxa"/>
                                        </w:tcPr>
                                        <w:tbl>
                                          <w:tblPr>
                                            <w:tblW w:w="5312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828"/>
                                          </w:tblGrid>
                                          <w:tr w:rsidR="002E34C2" w:rsidRPr="00C26809" w:rsidTr="00934AA2">
                                            <w:trPr>
                                              <w:trHeight w:val="58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12" w:type="dxa"/>
                                                <w:shd w:val="clear" w:color="auto" w:fill="FFFFFF"/>
                                              </w:tcPr>
                                              <w:p w:rsidR="002E34C2" w:rsidRPr="00C26809" w:rsidRDefault="002E34C2" w:rsidP="00022139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C26809"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8- İstanbul, Van’a </w:t>
                                                </w:r>
                                                <w:r w:rsidRPr="00C26809"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  <w:u w:val="single"/>
                                                  </w:rPr>
                                                  <w:t>uzak</w:t>
                                                </w:r>
                                                <w:r w:rsidRPr="00C26809">
                                                  <w:rPr>
                                                    <w:rFonts w:ascii="Comic Sans MS" w:hAnsi="Comic Sans MS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  <w:t>.” cümlesinde altı çizili sözcüğün karşıt anlamlısı hangisidir?</w:t>
                                                </w:r>
                                              </w:p>
                                            </w:tc>
                                          </w:tr>
                                          <w:tr w:rsidR="002E34C2" w:rsidRPr="00C26809" w:rsidTr="00934AA2">
                                            <w:trPr>
                                              <w:trHeight w:val="215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5251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68"/>
                                                </w:tblGrid>
                                                <w:tr w:rsidR="002E34C2" w:rsidRPr="00C26809" w:rsidTr="00934AA2">
                                                  <w:trPr>
                                                    <w:trHeight w:val="45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</w:tcPr>
                                                    <w:p w:rsidR="002E34C2" w:rsidRPr="00022139" w:rsidRDefault="002E34C2" w:rsidP="00022139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022139"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A)  yakın        B)  ırak       C)  komşu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E34C2" w:rsidRPr="00C26809" w:rsidTr="00934AA2">
                                                  <w:trPr>
                                                    <w:trHeight w:val="2898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</w:tcPr>
                                                    <w:tbl>
                                                      <w:tblPr>
                                                        <w:tblW w:w="5191" w:type="dxa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0A0"/>
                                                      </w:tblPr>
                                                      <w:tblGrid>
                                                        <w:gridCol w:w="5708"/>
                                                      </w:tblGrid>
                                                      <w:tr w:rsidR="002E34C2" w:rsidRPr="00C26809" w:rsidTr="00934AA2">
                                                        <w:trPr>
                                                          <w:trHeight w:val="323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5191" w:type="dxa"/>
                                                            <w:shd w:val="clear" w:color="auto" w:fill="FFFFFF"/>
                                                          </w:tcPr>
                                                          <w:p w:rsidR="002E34C2" w:rsidRPr="00C26809" w:rsidRDefault="002E34C2" w:rsidP="00022139">
                                                            <w:pPr>
                                                              <w:pStyle w:val="NoSpacing"/>
                                                              <w:rPr>
                                                                <w:rFonts w:ascii="Comic Sans MS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9- “</w:t>
                                                            </w: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  <w:u w:val="single"/>
                                                              </w:rPr>
                                                              <w:t>Acı</w:t>
                                                            </w: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 </w:t>
                                                            </w: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  <w:u w:val="single"/>
                                                              </w:rPr>
                                                              <w:t>tatlı</w:t>
                                                            </w: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b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 birçok olay yaşadık.” cümlesinde altı çizili sözcükler arasındaki ilişki hangi sözcük çifti arasında vardır</w:t>
                                                            </w:r>
                                                            <w:r w:rsidRPr="00C26809">
                                                              <w:rPr>
                                                                <w:rFonts w:ascii="Comic Sans MS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t>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2E34C2" w:rsidRPr="00C26809" w:rsidTr="00934AA2">
                                                        <w:trPr>
                                                          <w:trHeight w:val="603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130" w:type="dxa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0A0"/>
                                                            </w:tblPr>
                                                            <w:tblGrid>
                                                              <w:gridCol w:w="5648"/>
                                                            </w:tblGrid>
                                                            <w:tr w:rsidR="002E34C2" w:rsidRPr="00C26809" w:rsidTr="00934AA2">
                                                              <w:trPr>
                                                                <w:trHeight w:val="161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</w:tcPr>
                                                                <w:p w:rsidR="002E34C2" w:rsidRPr="00022139" w:rsidRDefault="002E34C2" w:rsidP="00022139">
                                                                  <w:pPr>
                                                                    <w:pStyle w:val="NoSpacing"/>
                                                                    <w:rPr>
                                                                      <w:rFonts w:ascii="Comic Sans MS" w:hAnsi="Comic Sans MS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  <w:r w:rsidRPr="00022139">
                                                                    <w:rPr>
                                                                      <w:rFonts w:ascii="Comic Sans MS" w:hAnsi="Comic Sans MS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  <w:t>A)  acı – acısız     B)  tat – tatlı    C)  iyi – kötü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2E34C2" w:rsidRPr="00C26809" w:rsidTr="00934AA2">
                                                              <w:trPr>
                                                                <w:trHeight w:val="169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5069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0A0"/>
                                                                  </w:tblPr>
                                                                  <w:tblGrid>
                                                                    <w:gridCol w:w="5366"/>
                                                                  </w:tblGrid>
                                                                  <w:tr w:rsidR="002E34C2" w:rsidRPr="00C26809" w:rsidTr="00934AA2">
                                                                    <w:trPr>
                                                                      <w:trHeight w:val="79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69" w:type="dxa"/>
                                                                        <w:shd w:val="clear" w:color="auto" w:fill="FFFFFF"/>
                                                                      </w:tcPr>
                                                                      <w:p w:rsidR="002E34C2" w:rsidRPr="00C26809" w:rsidRDefault="002E34C2" w:rsidP="00022139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10- “Pantolonunun paçasını biraz </w:t>
                                                                        </w: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  <w:u w:val="single"/>
                                                                          </w:rPr>
                                                                          <w:t>kısalt</w:t>
                                                                        </w: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.” cümlesinde altı çizili sözcüğün karşıt anlamlısı hangi cümlede kullanılmıştır?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E34C2" w:rsidRPr="00C26809" w:rsidTr="00934AA2">
                                                                    <w:trPr>
                                                                      <w:trHeight w:val="194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306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0A0"/>
                                                                        </w:tblPr>
                                                                        <w:tblGrid>
                                                                          <w:gridCol w:w="5306"/>
                                                                        </w:tblGrid>
                                                                        <w:tr w:rsidR="002E34C2" w:rsidRPr="00C26809" w:rsidTr="00934AA2">
                                                                          <w:trPr>
                                                                            <w:trHeight w:val="53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</w:tcPr>
                                                                            <w:p w:rsidR="002E34C2" w:rsidRPr="00022139" w:rsidRDefault="002E34C2" w:rsidP="00022139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A)  Onun boyu oldukça kısaymış.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E34C2" w:rsidRPr="00C26809" w:rsidTr="00934AA2">
                                                                          <w:trPr>
                                                                            <w:trHeight w:val="53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</w:tcPr>
                                                                            <w:p w:rsidR="002E34C2" w:rsidRPr="00022139" w:rsidRDefault="002E34C2" w:rsidP="00022139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B)  Ali, ufak tefek bir çocuktur.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E34C2" w:rsidRPr="00C26809" w:rsidTr="00934AA2">
                                                                          <w:trPr>
                                                                            <w:trHeight w:val="5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06" w:type="dxa"/>
                                                                            </w:tcPr>
                                                                            <w:p w:rsidR="002E34C2" w:rsidRPr="00022139" w:rsidRDefault="002E34C2" w:rsidP="00022139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022139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C)  Boyunu uzatmak için spor yapıyor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2E34C2" w:rsidRPr="00C26809" w:rsidRDefault="002E34C2" w:rsidP="00022139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2E34C2" w:rsidRPr="00022139" w:rsidRDefault="002E34C2" w:rsidP="00022139">
                                                                  <w:pPr>
                                                                    <w:pStyle w:val="NoSpacing"/>
                                                                    <w:rPr>
                                                                      <w:rFonts w:ascii="Comic Sans MS" w:hAnsi="Comic Sans MS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2E34C2" w:rsidRPr="00C26809" w:rsidTr="00934AA2">
                                                              <w:trPr>
                                                                <w:trHeight w:val="161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130" w:type="dxa"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5588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0A0"/>
                                                                  </w:tblPr>
                                                                  <w:tblGrid>
                                                                    <w:gridCol w:w="5588"/>
                                                                  </w:tblGrid>
                                                                  <w:tr w:rsidR="002E34C2" w:rsidRPr="00C26809" w:rsidTr="00723874">
                                                                    <w:trPr>
                                                                      <w:trHeight w:val="601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</w:tcPr>
                                                                      <w:p w:rsidR="002E34C2" w:rsidRPr="00C26809" w:rsidRDefault="002E34C2" w:rsidP="00723874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 xml:space="preserve">11-"Dedem bana askerlik hatıralarını anlattı." </w:t>
                                                                        </w:r>
                                                                      </w:p>
                                                                      <w:p w:rsidR="002E34C2" w:rsidRPr="00C26809" w:rsidRDefault="002E34C2" w:rsidP="00723874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 xml:space="preserve">cümlesindeki "hatıralarını" sözcüğünün eş anlamlısı </w:t>
                                                                        </w:r>
                                                                      </w:p>
                                                                      <w:p w:rsidR="002E34C2" w:rsidRPr="00C26809" w:rsidRDefault="002E34C2" w:rsidP="00723874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C26809"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b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t>aşağıdaki cümlelerin hangisinde vardır?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E34C2" w:rsidRPr="00C26809" w:rsidTr="00723874">
                                                                    <w:trPr>
                                                                      <w:trHeight w:val="601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0A0"/>
                                                                        </w:tblPr>
                                                                        <w:tblGrid>
                                                                          <w:gridCol w:w="5528"/>
                                                                        </w:tblGrid>
                                                                        <w:tr w:rsidR="002E34C2" w:rsidRPr="00C26809" w:rsidTr="00723874">
                                                                          <w:trPr>
                                                                            <w:trHeight w:val="14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</w:tcPr>
                                                                            <w:p w:rsidR="002E34C2" w:rsidRPr="00BB477F" w:rsidRDefault="002E34C2" w:rsidP="00723874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A)  Tatil anılarımı sınıfta anlattım.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E34C2" w:rsidRPr="00C26809" w:rsidTr="00723874">
                                                                          <w:trPr>
                                                                            <w:trHeight w:val="155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</w:tcPr>
                                                                            <w:p w:rsidR="002E34C2" w:rsidRPr="00BB477F" w:rsidRDefault="002E34C2" w:rsidP="00723874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B)  Yoksullara yardım etmeliyiz.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E34C2" w:rsidRPr="00C26809" w:rsidTr="00723874">
                                                                          <w:trPr>
                                                                            <w:trHeight w:val="146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521" w:type="dxa"/>
                                                                            </w:tcPr>
                                                                            <w:p w:rsidR="002E34C2" w:rsidRPr="00BB477F" w:rsidRDefault="002E34C2" w:rsidP="00723874">
                                                                              <w:pPr>
                                                                                <w:pStyle w:val="NoSpacing"/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  <w:r w:rsidRPr="00BB477F">
                                                                                <w:rPr>
                                                                                  <w:rFonts w:ascii="Comic Sans MS" w:hAnsi="Comic Sans MS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  <w:t>C)  Öğrenciler tekil adları öğrendiler.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2E34C2" w:rsidRPr="00C26809" w:rsidRDefault="002E34C2" w:rsidP="00723874">
                                                                        <w:pPr>
                                                                          <w:pStyle w:val="NoSpacing"/>
                                                                          <w:rPr>
                                                                            <w:rFonts w:ascii="Comic Sans MS" w:hAnsi="Comic Sans MS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2E34C2" w:rsidRPr="00022139" w:rsidRDefault="002E34C2" w:rsidP="00022139">
                                                                  <w:pPr>
                                                                    <w:pStyle w:val="NoSpacing"/>
                                                                    <w:rPr>
                                                                      <w:rFonts w:ascii="Comic Sans MS" w:hAnsi="Comic Sans MS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2E34C2" w:rsidRPr="00C26809" w:rsidRDefault="002E34C2" w:rsidP="00022139">
                                                            <w:pPr>
                                                              <w:pStyle w:val="NoSpacing"/>
                                                              <w:rPr>
                                                                <w:rFonts w:ascii="Comic Sans MS" w:hAnsi="Comic Sans MS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2E34C2" w:rsidRPr="00022139" w:rsidRDefault="002E34C2" w:rsidP="00022139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2E34C2" w:rsidRPr="00C26809" w:rsidTr="00934AA2">
                                                  <w:trPr>
                                                    <w:trHeight w:val="45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51" w:type="dxa"/>
                                                    </w:tcPr>
                                                    <w:p w:rsidR="002E34C2" w:rsidRPr="00022139" w:rsidRDefault="002E34C2" w:rsidP="00022139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E34C2" w:rsidRPr="00C26809" w:rsidRDefault="002E34C2" w:rsidP="00022139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E34C2" w:rsidRPr="00022139" w:rsidRDefault="002E34C2" w:rsidP="00575287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E34C2" w:rsidRPr="00C26809" w:rsidRDefault="002E34C2" w:rsidP="00575287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E34C2" w:rsidRPr="00022139" w:rsidRDefault="002E34C2" w:rsidP="00575287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2E34C2" w:rsidRPr="00C26809" w:rsidTr="00934AA2">
                          <w:trPr>
                            <w:trHeight w:val="11"/>
                            <w:tblCellSpacing w:w="0" w:type="dxa"/>
                          </w:trPr>
                          <w:tc>
                            <w:tcPr>
                              <w:tcW w:w="5495" w:type="dxa"/>
                            </w:tcPr>
                            <w:p w:rsidR="002E34C2" w:rsidRPr="00022139" w:rsidRDefault="002E34C2" w:rsidP="00575287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2E34C2" w:rsidRPr="00022139" w:rsidRDefault="002E34C2" w:rsidP="00575287">
                        <w:pPr>
                          <w:pStyle w:val="NoSpacing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9D7892">
              <w:trPr>
                <w:trHeight w:val="19"/>
                <w:tblCellSpacing w:w="0" w:type="dxa"/>
              </w:trPr>
              <w:tc>
                <w:tcPr>
                  <w:tcW w:w="5521" w:type="dxa"/>
                </w:tcPr>
                <w:p w:rsidR="002E34C2" w:rsidRPr="00022139" w:rsidRDefault="002E34C2" w:rsidP="005752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575287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hyperlink r:id="rId5" w:history="1">
              <w:r w:rsidRPr="001C67E2">
                <w:rPr>
                  <w:rStyle w:val="Hyperlink"/>
                  <w:rFonts w:ascii="Comic Sans MS" w:hAnsi="Comic Sans MS"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2E34C2" w:rsidRPr="00C26809" w:rsidTr="00934AA2">
        <w:trPr>
          <w:trHeight w:val="489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12-Aşağıdaki cümlelerin hangisinde "çalışkan" sözcüğünün karşıt anlamlısı vardır</w:t>
            </w:r>
            <w:r w:rsidRPr="00C26809">
              <w:rPr>
                <w:rFonts w:ascii="Comic Sans MS" w:hAnsi="Comic Sans MS"/>
                <w:sz w:val="18"/>
                <w:szCs w:val="18"/>
              </w:rPr>
              <w:t>?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 w:rsidTr="009D7892">
              <w:trPr>
                <w:trHeight w:val="146"/>
                <w:tblCellSpacing w:w="0" w:type="dxa"/>
              </w:trPr>
              <w:tc>
                <w:tcPr>
                  <w:tcW w:w="5521" w:type="dxa"/>
                </w:tcPr>
                <w:p w:rsidR="002E34C2" w:rsidRPr="00BB477F" w:rsidRDefault="002E34C2" w:rsidP="00BB477F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B477F">
                    <w:rPr>
                      <w:rFonts w:ascii="Comic Sans MS" w:hAnsi="Comic Sans MS"/>
                      <w:sz w:val="18"/>
                      <w:szCs w:val="18"/>
                    </w:rPr>
                    <w:t>A)  Karşıt anlamlı sözcükler öğrendim.</w:t>
                  </w:r>
                </w:p>
              </w:tc>
            </w:tr>
            <w:tr w:rsidR="002E34C2" w:rsidRPr="00C26809" w:rsidTr="009D7892">
              <w:trPr>
                <w:trHeight w:val="155"/>
                <w:tblCellSpacing w:w="0" w:type="dxa"/>
              </w:trPr>
              <w:tc>
                <w:tcPr>
                  <w:tcW w:w="5521" w:type="dxa"/>
                </w:tcPr>
                <w:p w:rsidR="002E34C2" w:rsidRPr="00BB477F" w:rsidRDefault="002E34C2" w:rsidP="00BB477F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B477F">
                    <w:rPr>
                      <w:rFonts w:ascii="Comic Sans MS" w:hAnsi="Comic Sans MS"/>
                      <w:sz w:val="18"/>
                      <w:szCs w:val="18"/>
                    </w:rPr>
                    <w:t>B)  Dersini dikkatle dinlemelisin.</w:t>
                  </w:r>
                </w:p>
              </w:tc>
            </w:tr>
            <w:tr w:rsidR="002E34C2" w:rsidRPr="00C26809" w:rsidTr="009D7892">
              <w:trPr>
                <w:trHeight w:val="146"/>
                <w:tblCellSpacing w:w="0" w:type="dxa"/>
              </w:trPr>
              <w:tc>
                <w:tcPr>
                  <w:tcW w:w="5521" w:type="dxa"/>
                </w:tcPr>
                <w:p w:rsidR="002E34C2" w:rsidRPr="00BB477F" w:rsidRDefault="002E34C2" w:rsidP="00BB477F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B477F">
                    <w:rPr>
                      <w:rFonts w:ascii="Comic Sans MS" w:hAnsi="Comic Sans MS"/>
                      <w:sz w:val="18"/>
                      <w:szCs w:val="18"/>
                    </w:rPr>
                    <w:t>C)  Ağustos böceği gerçekten tembel mi?</w:t>
                  </w:r>
                </w:p>
              </w:tc>
            </w:tr>
          </w:tbl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13-Aşağıdaki cümlelerin hangisinde "uzun" sözcüğünün karşıt anlamlısı vardır?</w:t>
            </w:r>
          </w:p>
          <w:p w:rsidR="002E34C2" w:rsidRDefault="002E34C2" w:rsidP="00BB477F">
            <w:pPr>
              <w:pStyle w:val="NoSpacing"/>
              <w:numPr>
                <w:ilvl w:val="0"/>
                <w:numId w:val="1"/>
              </w:numPr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</w:rPr>
              <w:t>Geniş sokakta yürümek kolaydır.</w:t>
            </w:r>
          </w:p>
          <w:p w:rsidR="002E34C2" w:rsidRDefault="002E34C2" w:rsidP="00BB477F">
            <w:pPr>
              <w:pStyle w:val="NoSpacing"/>
              <w:numPr>
                <w:ilvl w:val="0"/>
                <w:numId w:val="1"/>
              </w:numPr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</w:rPr>
              <w:t>Bahçemizde kısa ve bodur ağaçlar vardır.</w:t>
            </w:r>
          </w:p>
          <w:p w:rsidR="002E34C2" w:rsidRPr="00C26809" w:rsidRDefault="002E34C2" w:rsidP="00BB477F">
            <w:pPr>
              <w:pStyle w:val="NoSpacing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</w:rPr>
              <w:t>C)  Uzak şehirde oturan amcam geldi.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14-Aşağıdaki cümlelerde altı çizili sözcüklerden hangisi eş seslidir?</w:t>
            </w:r>
          </w:p>
          <w:p w:rsidR="002E34C2" w:rsidRDefault="002E34C2" w:rsidP="00BB477F">
            <w:pPr>
              <w:pStyle w:val="NoSpacing"/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</w:rPr>
              <w:t>Tarlayı sürmek ve </w:t>
            </w:r>
            <w:r w:rsidRPr="00BB477F">
              <w:rPr>
                <w:rFonts w:ascii="Comic Sans MS" w:hAnsi="Comic Sans MS"/>
                <w:sz w:val="18"/>
                <w:szCs w:val="18"/>
                <w:u w:val="single"/>
              </w:rPr>
              <w:t>ekmek</w:t>
            </w:r>
            <w:r w:rsidRPr="00BB477F">
              <w:rPr>
                <w:rFonts w:ascii="Comic Sans MS" w:hAnsi="Comic Sans MS"/>
                <w:sz w:val="18"/>
                <w:szCs w:val="18"/>
              </w:rPr>
              <w:t> zor iştir.</w:t>
            </w:r>
          </w:p>
          <w:p w:rsidR="002E34C2" w:rsidRDefault="002E34C2" w:rsidP="00BB477F">
            <w:pPr>
              <w:pStyle w:val="NoSpacing"/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  <w:u w:val="single"/>
              </w:rPr>
              <w:t>Buğday</w:t>
            </w:r>
            <w:r w:rsidRPr="00BB477F">
              <w:rPr>
                <w:rFonts w:ascii="Comic Sans MS" w:hAnsi="Comic Sans MS"/>
                <w:sz w:val="18"/>
                <w:szCs w:val="18"/>
              </w:rPr>
              <w:t> öğütülür ve un elde edilir.</w:t>
            </w:r>
          </w:p>
          <w:p w:rsidR="002E34C2" w:rsidRDefault="002E34C2" w:rsidP="009D7892">
            <w:pPr>
              <w:pStyle w:val="NoSpacing"/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BB477F">
              <w:rPr>
                <w:rFonts w:ascii="Comic Sans MS" w:hAnsi="Comic Sans MS"/>
                <w:sz w:val="18"/>
                <w:szCs w:val="18"/>
                <w:u w:val="single"/>
              </w:rPr>
              <w:t>Fırından</w:t>
            </w:r>
            <w:r w:rsidRPr="00BB477F">
              <w:rPr>
                <w:rFonts w:ascii="Comic Sans MS" w:hAnsi="Comic Sans MS"/>
                <w:sz w:val="18"/>
                <w:szCs w:val="18"/>
              </w:rPr>
              <w:t> taze pide aldım.</w:t>
            </w:r>
          </w:p>
          <w:p w:rsidR="002E34C2" w:rsidRDefault="002E34C2" w:rsidP="009D7892">
            <w:pPr>
              <w:pStyle w:val="NoSpacing"/>
              <w:ind w:left="720"/>
              <w:rPr>
                <w:rFonts w:ascii="Comic Sans MS" w:hAnsi="Comic Sans MS"/>
                <w:sz w:val="18"/>
                <w:szCs w:val="18"/>
                <w:u w:val="single"/>
              </w:rPr>
            </w:pPr>
          </w:p>
          <w:tbl>
            <w:tblPr>
              <w:tblW w:w="10701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01"/>
            </w:tblGrid>
            <w:tr w:rsidR="002E34C2" w:rsidRPr="00C26809" w:rsidTr="009D7892">
              <w:trPr>
                <w:trHeight w:val="155"/>
                <w:tblCellSpacing w:w="0" w:type="dxa"/>
              </w:trPr>
              <w:tc>
                <w:tcPr>
                  <w:tcW w:w="10701" w:type="dxa"/>
                  <w:shd w:val="clear" w:color="auto" w:fill="FFFFFF"/>
                </w:tcPr>
                <w:p w:rsidR="002E34C2" w:rsidRPr="00C26809" w:rsidRDefault="002E34C2" w:rsidP="009D789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268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15-Aşağıdaki cümlelerin hangisinde bir sözcük karşıt anlamıyla</w:t>
                  </w:r>
                </w:p>
                <w:p w:rsidR="002E34C2" w:rsidRPr="00C26809" w:rsidRDefault="002E34C2" w:rsidP="009D789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268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birlikte kullanılmıştır?</w:t>
                  </w:r>
                </w:p>
              </w:tc>
            </w:tr>
            <w:tr w:rsidR="002E34C2" w:rsidRPr="00C26809" w:rsidTr="009D7892">
              <w:trPr>
                <w:trHeight w:val="405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568"/>
                    <w:gridCol w:w="73"/>
                  </w:tblGrid>
                  <w:tr w:rsidR="002E34C2" w:rsidRPr="00C26809" w:rsidTr="009D7892">
                    <w:trPr>
                      <w:gridAfter w:val="1"/>
                      <w:wAfter w:w="72" w:type="dxa"/>
                      <w:trHeight w:val="146"/>
                      <w:tblCellSpacing w:w="0" w:type="dxa"/>
                    </w:trPr>
                    <w:tc>
                      <w:tcPr>
                        <w:tcW w:w="10641" w:type="dxa"/>
                      </w:tcPr>
                      <w:p w:rsidR="002E34C2" w:rsidRPr="009D7892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9D789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A)  Damlaya damlaya göl olur.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    </w:t>
                        </w:r>
                        <w:r w:rsidRPr="009D789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B)  Güler misin, ağlar mısın?</w:t>
                        </w:r>
                      </w:p>
                    </w:tc>
                  </w:tr>
                  <w:tr w:rsidR="002E34C2" w:rsidRPr="00C26809" w:rsidTr="009D7892">
                    <w:trPr>
                      <w:gridAfter w:val="1"/>
                      <w:wAfter w:w="72" w:type="dxa"/>
                      <w:tblCellSpacing w:w="0" w:type="dxa"/>
                    </w:trPr>
                    <w:tc>
                      <w:tcPr>
                        <w:tcW w:w="10641" w:type="dxa"/>
                      </w:tcPr>
                      <w:p w:rsidR="002E34C2" w:rsidRPr="009D7892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E34C2" w:rsidRPr="00C26809" w:rsidTr="009D7892">
                    <w:trPr>
                      <w:gridAfter w:val="1"/>
                      <w:wAfter w:w="72" w:type="dxa"/>
                      <w:trHeight w:val="155"/>
                      <w:tblCellSpacing w:w="0" w:type="dxa"/>
                    </w:trPr>
                    <w:tc>
                      <w:tcPr>
                        <w:tcW w:w="10641" w:type="dxa"/>
                      </w:tcPr>
                      <w:p w:rsidR="002E34C2" w:rsidRPr="009D7892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                   </w:t>
                        </w:r>
                        <w:r w:rsidRPr="009D789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C)  Bir elin nesi var, iki elin sesi var.</w:t>
                        </w:r>
                      </w:p>
                    </w:tc>
                  </w:tr>
                  <w:tr w:rsidR="002E34C2" w:rsidRPr="00C26809" w:rsidTr="009D7892">
                    <w:trPr>
                      <w:tblCellSpacing w:w="0" w:type="dxa"/>
                    </w:trPr>
                    <w:tc>
                      <w:tcPr>
                        <w:tcW w:w="10714" w:type="dxa"/>
                        <w:gridSpan w:val="2"/>
                        <w:shd w:val="clear" w:color="auto" w:fill="FFFFFF"/>
                      </w:tcPr>
                      <w:p w:rsidR="002E34C2" w:rsidRPr="00C26809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16-Aşağıdaki cümlelerin hangisinde "korkak" sözcüğünün karşıt </w:t>
                        </w:r>
                      </w:p>
                      <w:p w:rsidR="002E34C2" w:rsidRPr="00C26809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anlamlısı vardır?</w:t>
                        </w:r>
                      </w:p>
                    </w:tc>
                  </w:tr>
                  <w:tr w:rsidR="002E34C2" w:rsidRPr="00C26809" w:rsidTr="009D7892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581"/>
                        </w:tblGrid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D7892" w:rsidRDefault="002E34C2" w:rsidP="009D789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A)  Arkadaşım cesur davrandı.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D7892" w:rsidRDefault="002E34C2" w:rsidP="009D789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B)  Düşüncelerini söylemekten çekinirdi.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D7892" w:rsidRDefault="002E34C2" w:rsidP="009D789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D789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C)  Ben gelince köpeğim havlamadı.</w:t>
                              </w:r>
                            </w:p>
                          </w:tc>
                        </w:tr>
                      </w:tbl>
                      <w:p w:rsidR="002E34C2" w:rsidRPr="00C26809" w:rsidRDefault="002E34C2" w:rsidP="009D789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E34C2" w:rsidRPr="00C26809" w:rsidRDefault="002E34C2" w:rsidP="009D789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9D7892">
            <w:pPr>
              <w:pStyle w:val="NoSpacing"/>
              <w:ind w:left="72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10714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14"/>
            </w:tblGrid>
            <w:tr w:rsidR="002E34C2" w:rsidRPr="00C26809" w:rsidTr="00934AA2">
              <w:trPr>
                <w:tblCellSpacing w:w="0" w:type="dxa"/>
              </w:trPr>
              <w:tc>
                <w:tcPr>
                  <w:tcW w:w="10267" w:type="dxa"/>
                  <w:shd w:val="clear" w:color="auto" w:fill="FFFFFF"/>
                </w:tcPr>
                <w:p w:rsidR="002E34C2" w:rsidRPr="00C26809" w:rsidRDefault="002E34C2" w:rsidP="00934AA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268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17-Aşağıdaki cümlelerin hangisinde "yasa" sözcüğünün </w:t>
                  </w:r>
                </w:p>
                <w:p w:rsidR="002E34C2" w:rsidRPr="00C26809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268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eş anlamlısı vardır?</w:t>
                  </w:r>
                </w:p>
              </w:tc>
            </w:tr>
            <w:tr w:rsidR="002E34C2" w:rsidRPr="00C26809" w:rsidTr="00934AA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654"/>
                  </w:tblGrid>
                  <w:tr w:rsidR="002E34C2" w:rsidRPr="00C26809">
                    <w:trPr>
                      <w:tblCellSpacing w:w="0" w:type="dxa"/>
                    </w:trPr>
                    <w:tc>
                      <w:tcPr>
                        <w:tcW w:w="230" w:type="dxa"/>
                      </w:tcPr>
                      <w:p w:rsidR="002E34C2" w:rsidRPr="00934AA2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A)  Sınırlarımızda askerlerimiz bekler.</w:t>
                        </w:r>
                      </w:p>
                    </w:tc>
                  </w:tr>
                  <w:tr w:rsidR="002E34C2" w:rsidRPr="00C26809">
                    <w:trPr>
                      <w:tblCellSpacing w:w="0" w:type="dxa"/>
                    </w:trPr>
                    <w:tc>
                      <w:tcPr>
                        <w:tcW w:w="230" w:type="dxa"/>
                      </w:tcPr>
                      <w:p w:rsidR="002E34C2" w:rsidRPr="00934AA2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B)  Kanunlara herkes uymalıdır.</w:t>
                        </w:r>
                      </w:p>
                    </w:tc>
                  </w:tr>
                  <w:tr w:rsidR="002E34C2" w:rsidRPr="00C26809">
                    <w:trPr>
                      <w:tblCellSpacing w:w="0" w:type="dxa"/>
                    </w:trPr>
                    <w:tc>
                      <w:tcPr>
                        <w:tcW w:w="230" w:type="dxa"/>
                      </w:tcPr>
                      <w:p w:rsidR="002E34C2" w:rsidRPr="00934AA2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934AA2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C)  Başkalarının düşüncelerine saygı göstermelisin.</w:t>
                        </w:r>
                      </w:p>
                    </w:tc>
                  </w:tr>
                </w:tbl>
                <w:p w:rsidR="002E34C2" w:rsidRPr="00C26809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BB477F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934AA2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18-Aşağıdaki sözcük çiftlerinden hangisi arasında eş anlamlılık ilişkisi </w:t>
            </w:r>
            <w:r w:rsidRPr="00C26809">
              <w:rPr>
                <w:rFonts w:ascii="Comic Sans MS" w:hAnsi="Comic Sans MS"/>
                <w:b/>
                <w:sz w:val="18"/>
                <w:szCs w:val="18"/>
                <w:u w:val="single"/>
              </w:rPr>
              <w:t>yoktur?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57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 w:rsidTr="00934AA2">
              <w:trPr>
                <w:trHeight w:val="472"/>
                <w:tblCellSpacing w:w="0" w:type="dxa"/>
              </w:trPr>
              <w:tc>
                <w:tcPr>
                  <w:tcW w:w="5572" w:type="dxa"/>
                </w:tcPr>
                <w:p w:rsidR="002E34C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 xml:space="preserve">A)  fakir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–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 xml:space="preserve"> yoksul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 xml:space="preserve">B)  kurnaz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–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 xml:space="preserve"> tembel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>C)  yetenek – beceri</w:t>
                  </w:r>
                </w:p>
                <w:p w:rsidR="002E34C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714"/>
                  </w:tblGrid>
                  <w:tr w:rsidR="002E34C2" w:rsidRPr="00C26809" w:rsidTr="00934AA2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19-Aşağıdaki cümlelerin hangisinde karşıt anlamlı sözcükler </w:t>
                        </w:r>
                      </w:p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birlikte kullanılmıştır?</w:t>
                        </w:r>
                      </w:p>
                    </w:tc>
                  </w:tr>
                  <w:tr w:rsidR="002E34C2" w:rsidRPr="00C26809" w:rsidTr="00934A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654"/>
                        </w:tblGrid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A)  Ön kapıdan girip arka kapıdan çıktım.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B)  Dürüst olduğu kadar akıllı da bir çocuktu.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C)  Kış gelince uyur, güz gelince kalkar.</w:t>
                              </w:r>
                            </w:p>
                          </w:tc>
                        </w:tr>
                      </w:tbl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934AA2">
              <w:trPr>
                <w:tblCellSpacing w:w="0" w:type="dxa"/>
              </w:trPr>
              <w:tc>
                <w:tcPr>
                  <w:tcW w:w="5572" w:type="dxa"/>
                </w:tcPr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934AA2">
              <w:trPr>
                <w:tblCellSpacing w:w="0" w:type="dxa"/>
              </w:trPr>
              <w:tc>
                <w:tcPr>
                  <w:tcW w:w="5572" w:type="dxa"/>
                </w:tcPr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934AA2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934AA2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20-“Üzgün olduğu yüzünden anlaşılıyordu.” cümlesinde geçen “üzgün” sözcüğünün karşıt anlamlısı aşağıdakilerden hangisidir?</w:t>
            </w:r>
          </w:p>
        </w:tc>
      </w:tr>
      <w:tr w:rsidR="002E34C2" w:rsidRPr="00C26809" w:rsidTr="00934AA2">
        <w:trPr>
          <w:trHeight w:val="6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4713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 w:rsidTr="00934AA2">
              <w:trPr>
                <w:trHeight w:val="472"/>
                <w:tblCellSpacing w:w="0" w:type="dxa"/>
              </w:trPr>
              <w:tc>
                <w:tcPr>
                  <w:tcW w:w="5211" w:type="dxa"/>
                </w:tcPr>
                <w:p w:rsidR="002E34C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>A)  kızgın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>B)  mutlu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934AA2">
                    <w:rPr>
                      <w:rFonts w:ascii="Comic Sans MS" w:hAnsi="Comic Sans MS"/>
                      <w:sz w:val="18"/>
                      <w:szCs w:val="18"/>
                    </w:rPr>
                    <w:t>C)  meraklı</w:t>
                  </w:r>
                </w:p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714"/>
                  </w:tblGrid>
                  <w:tr w:rsidR="002E34C2" w:rsidRPr="00C26809" w:rsidTr="00934AA2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21-Aşağıdaki cümlelerin hangisinde “taze” sözcüğünün karşıt </w:t>
                        </w:r>
                      </w:p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anlamlısı vardır?</w:t>
                        </w:r>
                      </w:p>
                    </w:tc>
                  </w:tr>
                  <w:tr w:rsidR="002E34C2" w:rsidRPr="00C26809" w:rsidTr="00934A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654"/>
                        </w:tblGrid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A)  Hiç bu kadar lezzetli bir yemek yememiştim.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B)  Aldığın ürünlerin bayat olmamasına dikkat et.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934AA2" w:rsidRDefault="002E34C2" w:rsidP="00934AA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934AA2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C)  Elmalardan ikisi çürük çıkınca satıcıya kızdı.</w:t>
                              </w:r>
                            </w:p>
                          </w:tc>
                        </w:tr>
                      </w:tbl>
                      <w:p w:rsidR="002E34C2" w:rsidRPr="00C26809" w:rsidRDefault="002E34C2" w:rsidP="00934AA2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934AA2">
              <w:trPr>
                <w:tblCellSpacing w:w="0" w:type="dxa"/>
              </w:trPr>
              <w:tc>
                <w:tcPr>
                  <w:tcW w:w="5211" w:type="dxa"/>
                </w:tcPr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934AA2">
              <w:trPr>
                <w:tblCellSpacing w:w="0" w:type="dxa"/>
              </w:trPr>
              <w:tc>
                <w:tcPr>
                  <w:tcW w:w="5211" w:type="dxa"/>
                </w:tcPr>
                <w:p w:rsidR="002E34C2" w:rsidRPr="00934AA2" w:rsidRDefault="002E34C2" w:rsidP="00934AA2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934AA2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E34C2" w:rsidRDefault="002E34C2">
      <w:pPr>
        <w:rPr>
          <w:sz w:val="20"/>
          <w:szCs w:val="20"/>
        </w:rPr>
      </w:pPr>
    </w:p>
    <w:p w:rsidR="002E34C2" w:rsidRDefault="002E34C2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236"/>
        <w:tblOverlap w:val="never"/>
        <w:tblW w:w="523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235"/>
      </w:tblGrid>
      <w:tr w:rsidR="002E34C2" w:rsidRPr="00C26809" w:rsidTr="00723874">
        <w:trPr>
          <w:trHeight w:val="263"/>
          <w:tblCellSpacing w:w="0" w:type="dxa"/>
        </w:trPr>
        <w:tc>
          <w:tcPr>
            <w:tcW w:w="5235" w:type="dxa"/>
            <w:shd w:val="clear" w:color="auto" w:fill="FFFFFF"/>
          </w:tcPr>
          <w:p w:rsidR="002E34C2" w:rsidRPr="00C26809" w:rsidRDefault="002E34C2" w:rsidP="00723874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E34C2" w:rsidRPr="00C26809" w:rsidRDefault="002E34C2" w:rsidP="00723874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14-“Bin” kelimesi hangi cümlede sayı anlamında kullanılmıştır?</w:t>
            </w:r>
          </w:p>
        </w:tc>
      </w:tr>
      <w:tr w:rsidR="002E34C2" w:rsidRPr="00C26809" w:rsidTr="00723874">
        <w:trPr>
          <w:trHeight w:val="95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1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122"/>
            </w:tblGrid>
            <w:tr w:rsidR="002E34C2" w:rsidRPr="00C26809" w:rsidTr="003E6ECA">
              <w:trPr>
                <w:trHeight w:val="109"/>
                <w:tblCellSpacing w:w="0" w:type="dxa"/>
              </w:trPr>
              <w:tc>
                <w:tcPr>
                  <w:tcW w:w="5122" w:type="dxa"/>
                </w:tcPr>
                <w:p w:rsidR="002E34C2" w:rsidRPr="00723874" w:rsidRDefault="002E34C2" w:rsidP="00723874">
                  <w:pPr>
                    <w:pStyle w:val="NoSpacing"/>
                    <w:framePr w:hSpace="141" w:wrap="around" w:vAnchor="text" w:hAnchor="margin" w:xAlign="right" w:y="236"/>
                    <w:suppressOverlap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23874">
                    <w:rPr>
                      <w:rFonts w:ascii="Comic Sans MS" w:hAnsi="Comic Sans MS"/>
                      <w:sz w:val="18"/>
                      <w:szCs w:val="18"/>
                    </w:rPr>
                    <w:t>A)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 xml:space="preserve">Annem otobüse bindi.   </w:t>
                  </w:r>
                  <w:r w:rsidRPr="00723874">
                    <w:rPr>
                      <w:rFonts w:ascii="Comic Sans MS" w:hAnsi="Comic Sans MS"/>
                      <w:sz w:val="18"/>
                      <w:szCs w:val="18"/>
                    </w:rPr>
                    <w:t xml:space="preserve"> B)  Okulumuzda bin öğrenci var.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E34C2" w:rsidRPr="00C26809" w:rsidTr="003E6ECA">
              <w:trPr>
                <w:trHeight w:val="117"/>
                <w:tblCellSpacing w:w="0" w:type="dxa"/>
              </w:trPr>
              <w:tc>
                <w:tcPr>
                  <w:tcW w:w="5122" w:type="dxa"/>
                </w:tcPr>
                <w:p w:rsidR="002E34C2" w:rsidRPr="00C26809" w:rsidRDefault="002E34C2" w:rsidP="00723874">
                  <w:pPr>
                    <w:pStyle w:val="NoSpacing"/>
                    <w:framePr w:hSpace="141" w:wrap="around" w:vAnchor="text" w:hAnchor="margin" w:xAlign="right" w:y="236"/>
                    <w:suppressOverlap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</w:t>
                  </w:r>
                  <w:r w:rsidRPr="00723874">
                    <w:rPr>
                      <w:rFonts w:ascii="Comic Sans MS" w:hAnsi="Comic Sans MS"/>
                      <w:sz w:val="18"/>
                      <w:szCs w:val="18"/>
                    </w:rPr>
                    <w:t>C)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>Ata bindim.</w:t>
                  </w:r>
                </w:p>
              </w:tc>
            </w:tr>
            <w:tr w:rsidR="002E34C2" w:rsidRPr="00C26809" w:rsidTr="003E6ECA">
              <w:trPr>
                <w:trHeight w:val="109"/>
                <w:tblCellSpacing w:w="0" w:type="dxa"/>
              </w:trPr>
              <w:tc>
                <w:tcPr>
                  <w:tcW w:w="5122" w:type="dxa"/>
                </w:tcPr>
                <w:p w:rsidR="002E34C2" w:rsidRPr="00723874" w:rsidRDefault="002E34C2" w:rsidP="00723874">
                  <w:pPr>
                    <w:pStyle w:val="NoSpacing"/>
                    <w:framePr w:hSpace="141" w:wrap="around" w:vAnchor="text" w:hAnchor="margin" w:xAlign="right" w:y="236"/>
                    <w:suppressOverlap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723874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E34C2" w:rsidRDefault="002E34C2">
      <w:pPr>
        <w:rPr>
          <w:sz w:val="20"/>
          <w:szCs w:val="20"/>
        </w:rPr>
      </w:pPr>
    </w:p>
    <w:p w:rsidR="002E34C2" w:rsidRDefault="002E34C2" w:rsidP="006E1086">
      <w:pPr>
        <w:pStyle w:val="NoSpacing"/>
        <w:jc w:val="center"/>
        <w:rPr>
          <w:rFonts w:ascii="Comic Sans MS" w:hAnsi="Comic Sans MS"/>
          <w:sz w:val="18"/>
          <w:szCs w:val="18"/>
        </w:rPr>
      </w:pPr>
      <w:r w:rsidRPr="006E1086">
        <w:rPr>
          <w:rFonts w:ascii="Comic Sans MS" w:hAnsi="Comic Sans MS"/>
          <w:sz w:val="18"/>
          <w:szCs w:val="18"/>
        </w:rPr>
        <w:t>TÜRKÇE TESTİ (EŞ SESLİLER)</w:t>
      </w:r>
    </w:p>
    <w:tbl>
      <w:tblPr>
        <w:tblW w:w="1071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0834"/>
      </w:tblGrid>
      <w:tr w:rsidR="002E34C2" w:rsidRPr="00C26809" w:rsidTr="006E1086">
        <w:trPr>
          <w:tblCellSpacing w:w="0" w:type="dxa"/>
        </w:trPr>
        <w:tc>
          <w:tcPr>
            <w:tcW w:w="10714" w:type="dxa"/>
            <w:shd w:val="clear" w:color="auto" w:fill="FFFFFF"/>
          </w:tcPr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1-“Dolu” sözcüğü aşağıdaki cümlelerin hangisinde </w:t>
            </w:r>
          </w:p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“boş olmayan” anlamında kullanılmıştır?</w:t>
            </w: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38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133"/>
            </w:tblGrid>
            <w:tr w:rsidR="002E34C2" w:rsidRPr="00C26809" w:rsidTr="006E1086">
              <w:trPr>
                <w:trHeight w:val="233"/>
                <w:tblCellSpacing w:w="0" w:type="dxa"/>
              </w:trPr>
              <w:tc>
                <w:tcPr>
                  <w:tcW w:w="5075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A)  Dolu yağışı ekinlere zarar verdi.</w:t>
                  </w:r>
                </w:p>
              </w:tc>
            </w:tr>
            <w:tr w:rsidR="002E34C2" w:rsidRPr="00C26809" w:rsidTr="006E1086">
              <w:trPr>
                <w:trHeight w:val="247"/>
                <w:tblCellSpacing w:w="0" w:type="dxa"/>
              </w:trPr>
              <w:tc>
                <w:tcPr>
                  <w:tcW w:w="5075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B)  Çantam dolu olduğu için elimde taşıdım.</w:t>
                  </w:r>
                </w:p>
              </w:tc>
            </w:tr>
            <w:tr w:rsidR="002E34C2" w:rsidRPr="00C26809" w:rsidTr="006E1086">
              <w:trPr>
                <w:trHeight w:val="233"/>
                <w:tblCellSpacing w:w="0" w:type="dxa"/>
              </w:trPr>
              <w:tc>
                <w:tcPr>
                  <w:tcW w:w="5075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C)  Doluyu görünce evlerine kaçıştılar.</w:t>
                  </w:r>
                </w:p>
              </w:tc>
            </w:tr>
          </w:tbl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3E6ECA">
        <w:trPr>
          <w:trHeight w:val="48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2- Aşağıdaki cümlelerde altı çizili sözcüklerden hangisi </w:t>
            </w:r>
          </w:p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eş seslidir?</w:t>
            </w: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32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016"/>
            </w:tblGrid>
            <w:tr w:rsidR="002E34C2" w:rsidRPr="00C26809" w:rsidTr="006E1086">
              <w:trPr>
                <w:trHeight w:val="218"/>
                <w:tblCellSpacing w:w="0" w:type="dxa"/>
              </w:trPr>
              <w:tc>
                <w:tcPr>
                  <w:tcW w:w="4960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A)  Yaymadan önce 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süt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 içerim.</w:t>
                  </w:r>
                </w:p>
              </w:tc>
            </w:tr>
            <w:tr w:rsidR="002E34C2" w:rsidRPr="00C26809" w:rsidTr="006E1086">
              <w:trPr>
                <w:trHeight w:val="230"/>
                <w:tblCellSpacing w:w="0" w:type="dxa"/>
              </w:trPr>
              <w:tc>
                <w:tcPr>
                  <w:tcW w:w="4960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B)  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Söz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 verdiği gibi saat üçte geldi.</w:t>
                  </w:r>
                </w:p>
              </w:tc>
            </w:tr>
            <w:tr w:rsidR="002E34C2" w:rsidRPr="00C26809" w:rsidTr="006E1086">
              <w:trPr>
                <w:trHeight w:val="218"/>
                <w:tblCellSpacing w:w="0" w:type="dxa"/>
              </w:trPr>
              <w:tc>
                <w:tcPr>
                  <w:tcW w:w="4960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C)  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Yat</w:t>
                  </w: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 limanından az önce ayrıldılar.</w:t>
                  </w:r>
                </w:p>
              </w:tc>
            </w:tr>
          </w:tbl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3-“Yaş” sözcüğü aşağıdaki cümlelerin hangisinde “ıslak” </w:t>
            </w:r>
          </w:p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anlamında kullanılmıştır?</w:t>
            </w: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287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4928"/>
            </w:tblGrid>
            <w:tr w:rsidR="002E34C2" w:rsidRPr="00C26809" w:rsidTr="006E1086">
              <w:trPr>
                <w:trHeight w:val="218"/>
                <w:tblCellSpacing w:w="0" w:type="dxa"/>
              </w:trPr>
              <w:tc>
                <w:tcPr>
                  <w:tcW w:w="4873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A)  Yaşına rağmen olgun bir çocuktu.</w:t>
                  </w:r>
                </w:p>
              </w:tc>
            </w:tr>
            <w:tr w:rsidR="002E34C2" w:rsidRPr="00C26809" w:rsidTr="006E1086">
              <w:trPr>
                <w:trHeight w:val="230"/>
                <w:tblCellSpacing w:w="0" w:type="dxa"/>
              </w:trPr>
              <w:tc>
                <w:tcPr>
                  <w:tcW w:w="4873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B)  Yaş halıya basınca ayakları üşüdü.</w:t>
                  </w:r>
                </w:p>
              </w:tc>
            </w:tr>
            <w:tr w:rsidR="002E34C2" w:rsidRPr="00C26809" w:rsidTr="006E1086">
              <w:trPr>
                <w:trHeight w:val="218"/>
                <w:tblCellSpacing w:w="0" w:type="dxa"/>
              </w:trPr>
              <w:tc>
                <w:tcPr>
                  <w:tcW w:w="4873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C)  Yaşına uygun davranmamı söyledi.</w:t>
                  </w:r>
                </w:p>
              </w:tc>
            </w:tr>
          </w:tbl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4-Aşağıdaki cümlelerin hangisinde geçen renk adı eş seslidir?</w:t>
            </w: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39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161"/>
            </w:tblGrid>
            <w:tr w:rsidR="002E34C2" w:rsidRPr="00C26809" w:rsidTr="006E1086">
              <w:trPr>
                <w:trHeight w:val="249"/>
                <w:tblCellSpacing w:w="0" w:type="dxa"/>
              </w:trPr>
              <w:tc>
                <w:tcPr>
                  <w:tcW w:w="5104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A)  Kırmızı kazağımı bir türlü bulamıyorum.</w:t>
                  </w:r>
                </w:p>
              </w:tc>
            </w:tr>
            <w:tr w:rsidR="002E34C2" w:rsidRPr="00C26809" w:rsidTr="006E1086">
              <w:trPr>
                <w:trHeight w:val="263"/>
                <w:tblCellSpacing w:w="0" w:type="dxa"/>
              </w:trPr>
              <w:tc>
                <w:tcPr>
                  <w:tcW w:w="5104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B)  Kara gözlü kuzumu hep hatırlarım.</w:t>
                  </w:r>
                </w:p>
              </w:tc>
            </w:tr>
            <w:tr w:rsidR="002E34C2" w:rsidRPr="00C26809" w:rsidTr="006E1086">
              <w:trPr>
                <w:trHeight w:val="249"/>
                <w:tblCellSpacing w:w="0" w:type="dxa"/>
              </w:trPr>
              <w:tc>
                <w:tcPr>
                  <w:tcW w:w="5104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C)  Yeşil başlı ördekler gölde yüzüyor</w:t>
                  </w:r>
                </w:p>
              </w:tc>
            </w:tr>
          </w:tbl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5-Aşağıdakilerden hangisi eş sesli bir kelimedir?</w:t>
            </w:r>
          </w:p>
        </w:tc>
      </w:tr>
      <w:tr w:rsidR="002E34C2" w:rsidRPr="00C26809" w:rsidTr="006E108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517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878"/>
              <w:gridCol w:w="2065"/>
              <w:gridCol w:w="1481"/>
            </w:tblGrid>
            <w:tr w:rsidR="002E34C2" w:rsidRPr="00C26809" w:rsidTr="006E1086">
              <w:trPr>
                <w:trHeight w:val="354"/>
                <w:tblCellSpacing w:w="0" w:type="dxa"/>
              </w:trPr>
              <w:tc>
                <w:tcPr>
                  <w:tcW w:w="1857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A)  Dolu </w:t>
                  </w:r>
                </w:p>
              </w:tc>
              <w:tc>
                <w:tcPr>
                  <w:tcW w:w="2042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B)  Siyah </w:t>
                  </w:r>
                </w:p>
              </w:tc>
              <w:tc>
                <w:tcPr>
                  <w:tcW w:w="1464" w:type="dxa"/>
                </w:tcPr>
                <w:p w:rsidR="002E34C2" w:rsidRPr="006E1086" w:rsidRDefault="002E34C2" w:rsidP="006E108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E1086">
                    <w:rPr>
                      <w:rFonts w:ascii="Comic Sans MS" w:hAnsi="Comic Sans MS"/>
                      <w:sz w:val="18"/>
                      <w:szCs w:val="18"/>
                    </w:rPr>
                    <w:t>C)  Zil </w:t>
                  </w:r>
                </w:p>
              </w:tc>
            </w:tr>
          </w:tbl>
          <w:p w:rsidR="002E34C2" w:rsidRPr="00C26809" w:rsidRDefault="002E34C2" w:rsidP="006E1086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6-Aşağıdakilerin hangisi eş sesli bir kelimedir?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274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42"/>
              <w:gridCol w:w="1592"/>
              <w:gridCol w:w="1566"/>
            </w:tblGrid>
            <w:tr w:rsidR="002E34C2" w:rsidRPr="00C26809" w:rsidTr="00AF38FB">
              <w:trPr>
                <w:trHeight w:val="207"/>
                <w:tblCellSpacing w:w="0" w:type="dxa"/>
              </w:trPr>
              <w:tc>
                <w:tcPr>
                  <w:tcW w:w="1723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 Ses </w:t>
                  </w:r>
                </w:p>
              </w:tc>
              <w:tc>
                <w:tcPr>
                  <w:tcW w:w="1574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Gül </w:t>
                  </w:r>
                </w:p>
              </w:tc>
              <w:tc>
                <w:tcPr>
                  <w:tcW w:w="1548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 Son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7-Aşağıdakilerin hangisi eş sesli bir kelimedir?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51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870"/>
              <w:gridCol w:w="1842"/>
              <w:gridCol w:w="1697"/>
            </w:tblGrid>
            <w:tr w:rsidR="002E34C2" w:rsidRPr="00C26809" w:rsidTr="00AF38FB">
              <w:trPr>
                <w:trHeight w:val="286"/>
                <w:tblCellSpacing w:w="0" w:type="dxa"/>
              </w:trPr>
              <w:tc>
                <w:tcPr>
                  <w:tcW w:w="1849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 Yaş </w:t>
                  </w:r>
                </w:p>
              </w:tc>
              <w:tc>
                <w:tcPr>
                  <w:tcW w:w="1821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Boş </w:t>
                  </w:r>
                </w:p>
              </w:tc>
              <w:tc>
                <w:tcPr>
                  <w:tcW w:w="1678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 Bir 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8-Aşağıdakilerin hangisi eş sesli bir kelime </w:t>
            </w:r>
            <w:r w:rsidRPr="00C2680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değildir</w:t>
            </w:r>
            <w:r w:rsidRPr="00C26809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104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360"/>
              <w:gridCol w:w="1606"/>
              <w:gridCol w:w="1568"/>
            </w:tblGrid>
            <w:tr w:rsidR="002E34C2" w:rsidRPr="00C26809" w:rsidTr="00AF38FB">
              <w:trPr>
                <w:trHeight w:val="348"/>
                <w:tblCellSpacing w:w="0" w:type="dxa"/>
              </w:trPr>
              <w:tc>
                <w:tcPr>
                  <w:tcW w:w="1345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 At </w:t>
                  </w:r>
                </w:p>
              </w:tc>
              <w:tc>
                <w:tcPr>
                  <w:tcW w:w="1588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Geç </w:t>
                  </w:r>
                </w:p>
              </w:tc>
              <w:tc>
                <w:tcPr>
                  <w:tcW w:w="1551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 Para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9-Aşağıdakilerin hangisi eş sesli bir kelime </w:t>
            </w:r>
            <w:r w:rsidRPr="00C2680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değildir</w:t>
            </w:r>
            <w:r w:rsidRPr="00C26809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246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574"/>
              <w:gridCol w:w="1550"/>
              <w:gridCol w:w="1716"/>
            </w:tblGrid>
            <w:tr w:rsidR="002E34C2" w:rsidRPr="00C26809" w:rsidTr="00AF38FB">
              <w:trPr>
                <w:trHeight w:val="336"/>
                <w:tblCellSpacing w:w="0" w:type="dxa"/>
              </w:trPr>
              <w:tc>
                <w:tcPr>
                  <w:tcW w:w="1556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 Kaz </w:t>
                  </w:r>
                </w:p>
              </w:tc>
              <w:tc>
                <w:tcPr>
                  <w:tcW w:w="1533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Sıra </w:t>
                  </w:r>
                </w:p>
              </w:tc>
              <w:tc>
                <w:tcPr>
                  <w:tcW w:w="1697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 Okul 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10-Aşağıdaki cümlelerin hangisinde sesteş (eş sesli) bir kelime </w:t>
            </w:r>
          </w:p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vardır?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 xml:space="preserve">Kır gezisine çıktılar.  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Babam işe gitti.</w:t>
                  </w: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>Ozan resim yaptı.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11-Aşağıdaki cümlelerin hangisinde sesteş (eş sesli) bir kelime </w:t>
            </w:r>
          </w:p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vardır?</w:t>
            </w: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 xml:space="preserve">Tiyatroda yüz kişi vardı. 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Öğleden sonra buluşacağız.</w:t>
                  </w: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>Bu ders çok zor.</w:t>
                  </w: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E34C2" w:rsidRPr="00C26809" w:rsidTr="00AF38F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12-Aşağıdaki cümlelerin hangisinde sesteş (eş sesli) bir kelime</w:t>
            </w:r>
          </w:p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 </w:t>
            </w:r>
            <w:r w:rsidRPr="00C2680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yoktur</w:t>
            </w:r>
            <w:r w:rsidRPr="00C26809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</w:tc>
      </w:tr>
      <w:tr w:rsidR="002E34C2" w:rsidRPr="00C26809" w:rsidTr="003E6ECA">
        <w:trPr>
          <w:trHeight w:val="48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57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</w:tblGrid>
            <w:tr w:rsidR="002E34C2" w:rsidRPr="00C26809" w:rsidTr="00AF38FB">
              <w:trPr>
                <w:trHeight w:val="298"/>
                <w:tblCellSpacing w:w="0" w:type="dxa"/>
              </w:trPr>
              <w:tc>
                <w:tcPr>
                  <w:tcW w:w="5493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A)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 xml:space="preserve">Karnım çok aç. 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B)  Her gün kitap okurum.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AF38FB">
                    <w:rPr>
                      <w:rFonts w:ascii="Comic Sans MS" w:hAnsi="Comic Sans MS"/>
                      <w:sz w:val="18"/>
                      <w:szCs w:val="18"/>
                    </w:rPr>
                    <w:t>C)  </w:t>
                  </w:r>
                  <w:r w:rsidRPr="00C26809">
                    <w:rPr>
                      <w:rFonts w:ascii="Comic Sans MS" w:hAnsi="Comic Sans MS"/>
                      <w:sz w:val="18"/>
                      <w:szCs w:val="18"/>
                    </w:rPr>
                    <w:t>Iki ekmek al.</w:t>
                  </w:r>
                </w:p>
              </w:tc>
            </w:tr>
            <w:tr w:rsidR="002E34C2" w:rsidRPr="00C26809" w:rsidTr="00AF38FB">
              <w:trPr>
                <w:trHeight w:val="17"/>
                <w:tblCellSpacing w:w="0" w:type="dxa"/>
              </w:trPr>
              <w:tc>
                <w:tcPr>
                  <w:tcW w:w="5493" w:type="dxa"/>
                </w:tcPr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714"/>
                  </w:tblGrid>
                  <w:tr w:rsidR="002E34C2" w:rsidRPr="00C26809" w:rsidTr="00AF38FB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2E34C2" w:rsidRPr="00C26809" w:rsidRDefault="002E34C2" w:rsidP="00AF38FB">
                        <w:pPr>
                          <w:pStyle w:val="NoSpacing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13-Aşağıdaki cümlelerin hangisinde sesteş (eş sesli) bir kelime </w:t>
                        </w:r>
                      </w:p>
                      <w:p w:rsidR="002E34C2" w:rsidRPr="00C26809" w:rsidRDefault="002E34C2" w:rsidP="00AF38FB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C2680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yoktur</w:t>
                        </w:r>
                        <w:r w:rsidRPr="00C2680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?</w:t>
                        </w:r>
                      </w:p>
                    </w:tc>
                  </w:tr>
                  <w:tr w:rsidR="002E34C2" w:rsidRPr="00C26809" w:rsidTr="00AF38F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654"/>
                        </w:tblGrid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AF38FB" w:rsidRDefault="002E34C2" w:rsidP="00AF38FB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A)  </w:t>
                              </w:r>
                              <w:r w:rsidRPr="00C26809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Teyzem iki dil biliyor.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AF38FB" w:rsidRDefault="002E34C2" w:rsidP="00AF38FB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B)  Okula geç kaldım.</w:t>
                              </w:r>
                            </w:p>
                          </w:tc>
                        </w:tr>
                        <w:tr w:rsidR="002E34C2" w:rsidRPr="00C26809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2E34C2" w:rsidRPr="00AF38FB" w:rsidRDefault="002E34C2" w:rsidP="00AF38FB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AF38FB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C)  </w:t>
                              </w:r>
                              <w:r w:rsidRPr="00C26809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Bugün hava çok soğuk.</w:t>
                              </w:r>
                            </w:p>
                          </w:tc>
                        </w:tr>
                      </w:tbl>
                      <w:p w:rsidR="002E34C2" w:rsidRPr="00C26809" w:rsidRDefault="002E34C2" w:rsidP="00AF38FB">
                        <w:pPr>
                          <w:pStyle w:val="NoSpacing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2E34C2" w:rsidRPr="00C26809" w:rsidTr="00AF38FB">
              <w:trPr>
                <w:trHeight w:val="298"/>
                <w:tblCellSpacing w:w="0" w:type="dxa"/>
              </w:trPr>
              <w:tc>
                <w:tcPr>
                  <w:tcW w:w="5493" w:type="dxa"/>
                </w:tcPr>
                <w:p w:rsidR="002E34C2" w:rsidRPr="00AF38FB" w:rsidRDefault="002E34C2" w:rsidP="00AF38FB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E34C2" w:rsidRPr="00C26809" w:rsidRDefault="002E34C2" w:rsidP="00AF38FB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E34C2" w:rsidRDefault="002E34C2" w:rsidP="006E10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W w:w="1071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432"/>
        <w:gridCol w:w="10282"/>
      </w:tblGrid>
      <w:tr w:rsidR="002E34C2" w:rsidRPr="00C26809" w:rsidTr="003E6ECA">
        <w:trPr>
          <w:tblCellSpacing w:w="0" w:type="dxa"/>
        </w:trPr>
        <w:tc>
          <w:tcPr>
            <w:tcW w:w="432" w:type="dxa"/>
            <w:vMerge w:val="restart"/>
            <w:shd w:val="clear" w:color="auto" w:fill="FFFFFF"/>
            <w:noWrap/>
          </w:tcPr>
          <w:p w:rsidR="002E34C2" w:rsidRPr="003E6ECA" w:rsidRDefault="002E34C2" w:rsidP="003E6ECA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397" w:type="dxa"/>
            <w:shd w:val="clear" w:color="auto" w:fill="FFFFFF"/>
          </w:tcPr>
          <w:p w:rsidR="002E34C2" w:rsidRPr="00C26809" w:rsidRDefault="002E34C2" w:rsidP="003E6ECA">
            <w:pPr>
              <w:pStyle w:val="NoSpacing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15- “Yaş” sözcüğü aşağıdaki cümlelerin hangisinde farklı </w:t>
            </w:r>
          </w:p>
          <w:p w:rsidR="002E34C2" w:rsidRPr="00C26809" w:rsidRDefault="002E34C2" w:rsidP="003E6ECA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>bir anlamda kullanılmıştır?</w:t>
            </w:r>
          </w:p>
        </w:tc>
      </w:tr>
      <w:tr w:rsidR="002E34C2" w:rsidRPr="00C26809" w:rsidTr="003E6ECA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2E34C2" w:rsidRPr="003E6ECA" w:rsidRDefault="002E34C2" w:rsidP="003E6ECA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222"/>
            </w:tblGrid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3E6ECA" w:rsidRDefault="002E34C2" w:rsidP="003E6ECA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6ECA">
                    <w:rPr>
                      <w:rFonts w:ascii="Comic Sans MS" w:hAnsi="Comic Sans MS"/>
                      <w:sz w:val="18"/>
                      <w:szCs w:val="18"/>
                    </w:rPr>
                    <w:t>A)  Baban 40 yaşında mı senin?</w:t>
                  </w: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3E6ECA" w:rsidRDefault="002E34C2" w:rsidP="003E6ECA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6ECA">
                    <w:rPr>
                      <w:rFonts w:ascii="Comic Sans MS" w:hAnsi="Comic Sans MS"/>
                      <w:sz w:val="18"/>
                      <w:szCs w:val="18"/>
                    </w:rPr>
                    <w:t>B)  Ablan senden kaç yaş büyük?</w:t>
                  </w:r>
                </w:p>
              </w:tc>
            </w:tr>
            <w:tr w:rsidR="002E34C2" w:rsidRPr="00C26809">
              <w:trPr>
                <w:tblCellSpacing w:w="0" w:type="dxa"/>
              </w:trPr>
              <w:tc>
                <w:tcPr>
                  <w:tcW w:w="230" w:type="dxa"/>
                </w:tcPr>
                <w:p w:rsidR="002E34C2" w:rsidRPr="003E6ECA" w:rsidRDefault="002E34C2" w:rsidP="003E6ECA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6ECA">
                    <w:rPr>
                      <w:rFonts w:ascii="Comic Sans MS" w:hAnsi="Comic Sans MS"/>
                      <w:sz w:val="18"/>
                      <w:szCs w:val="18"/>
                    </w:rPr>
                    <w:t>C)  Bu yaş elbiselerle mi oturdun?</w:t>
                  </w:r>
                </w:p>
              </w:tc>
            </w:tr>
          </w:tbl>
          <w:p w:rsidR="002E34C2" w:rsidRPr="00C26809" w:rsidRDefault="002E34C2" w:rsidP="003E6ECA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E34C2" w:rsidRDefault="002E34C2" w:rsidP="003E6ECA">
      <w:pPr>
        <w:pStyle w:val="NoSpacing"/>
        <w:rPr>
          <w:rFonts w:ascii="Comic Sans MS" w:hAnsi="Comic Sans MS"/>
          <w:sz w:val="18"/>
          <w:szCs w:val="18"/>
        </w:rPr>
      </w:pPr>
    </w:p>
    <w:p w:rsidR="002E34C2" w:rsidRPr="00160E7A" w:rsidRDefault="002E34C2" w:rsidP="003E6ECA">
      <w:pPr>
        <w:pStyle w:val="NoSpacing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160E7A">
        <w:rPr>
          <w:rFonts w:ascii="Comic Sans MS" w:hAnsi="Comic Sans MS"/>
          <w:b/>
          <w:sz w:val="18"/>
          <w:szCs w:val="18"/>
        </w:rPr>
        <w:t>16- Aşağıdaki cümlelerin hangisinde eş sesli, bir sözcük yoktur?</w:t>
      </w:r>
    </w:p>
    <w:p w:rsidR="002E34C2" w:rsidRDefault="002E34C2" w:rsidP="003E6ECA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Kapıyı aralık bırakıp çıkmış.</w:t>
      </w:r>
    </w:p>
    <w:p w:rsidR="002E34C2" w:rsidRDefault="002E34C2" w:rsidP="003E6ECA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B) Çenesinin üstünde bir ben var.</w:t>
      </w:r>
    </w:p>
    <w:p w:rsidR="002E34C2" w:rsidRDefault="002E34C2" w:rsidP="003E6ECA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C) Bir daha yapmayacağına söz ver.</w:t>
      </w:r>
    </w:p>
    <w:p w:rsidR="002E34C2" w:rsidRDefault="002E34C2" w:rsidP="003E6ECA">
      <w:pPr>
        <w:pStyle w:val="NoSpacing"/>
        <w:rPr>
          <w:rFonts w:ascii="Comic Sans MS" w:hAnsi="Comic Sans MS"/>
          <w:sz w:val="18"/>
          <w:szCs w:val="18"/>
        </w:rPr>
      </w:pPr>
    </w:p>
    <w:p w:rsidR="002E34C2" w:rsidRDefault="002E34C2" w:rsidP="003E6ECA">
      <w:pPr>
        <w:pStyle w:val="NoSpacing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99229E">
        <w:rPr>
          <w:rFonts w:ascii="Comic Sans MS" w:hAnsi="Comic Sans MS"/>
          <w:b/>
          <w:sz w:val="18"/>
          <w:szCs w:val="18"/>
        </w:rPr>
        <w:t>17</w:t>
      </w:r>
      <w:r>
        <w:rPr>
          <w:rFonts w:ascii="Comic Sans MS" w:hAnsi="Comic Sans MS"/>
          <w:sz w:val="18"/>
          <w:szCs w:val="18"/>
        </w:rPr>
        <w:t xml:space="preserve">- </w:t>
      </w:r>
      <w:r w:rsidRPr="0099229E">
        <w:rPr>
          <w:rFonts w:ascii="Comic Sans MS" w:hAnsi="Comic Sans MS"/>
          <w:b/>
          <w:sz w:val="18"/>
          <w:szCs w:val="18"/>
        </w:rPr>
        <w:t>“Bu gazete pazar günleri ek olarak dergi veriyor.” cümlesinde eş sesli sözcükler hangileridir?</w:t>
      </w:r>
    </w:p>
    <w:p w:rsidR="002E34C2" w:rsidRDefault="002E34C2" w:rsidP="0099229E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A)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gazete – dergi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  B)  pazar – ek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C)  günler </w:t>
      </w:r>
      <w:r>
        <w:rPr>
          <w:rFonts w:ascii="Comic Sans MS" w:hAnsi="Comic Sans MS"/>
          <w:sz w:val="18"/>
          <w:szCs w:val="18"/>
          <w:shd w:val="clear" w:color="auto" w:fill="FFFFFF"/>
        </w:rPr>
        <w:t>–</w:t>
      </w:r>
      <w:r w:rsidRPr="0099229E">
        <w:rPr>
          <w:rFonts w:ascii="Comic Sans MS" w:hAnsi="Comic Sans MS"/>
          <w:sz w:val="18"/>
          <w:szCs w:val="18"/>
          <w:shd w:val="clear" w:color="auto" w:fill="FFFFFF"/>
        </w:rPr>
        <w:t xml:space="preserve"> var</w:t>
      </w:r>
    </w:p>
    <w:p w:rsidR="002E34C2" w:rsidRDefault="002E34C2" w:rsidP="0099229E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99229E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99229E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</w:t>
      </w: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99229E">
        <w:rPr>
          <w:rFonts w:ascii="Comic Sans MS" w:hAnsi="Comic Sans MS"/>
          <w:b/>
          <w:sz w:val="18"/>
          <w:szCs w:val="18"/>
          <w:shd w:val="clear" w:color="auto" w:fill="FFFFFF"/>
        </w:rPr>
        <w:t>18- “Bu ekmekleri, bıçakla ince ince dil, getir.” cümlesinde eş sesli sözcükler hangileridir?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A)  bu – ince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B)  ekmek – dil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C)  bıçakla </w:t>
      </w:r>
      <w:r>
        <w:rPr>
          <w:rFonts w:ascii="Comic Sans MS" w:hAnsi="Comic Sans MS"/>
          <w:sz w:val="18"/>
          <w:szCs w:val="18"/>
          <w:shd w:val="clear" w:color="auto" w:fill="FFFFFF"/>
        </w:rPr>
        <w:t>–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getir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3E4FE4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3E4FE4">
        <w:rPr>
          <w:rFonts w:ascii="Comic Sans MS" w:hAnsi="Comic Sans MS"/>
          <w:b/>
          <w:sz w:val="18"/>
          <w:szCs w:val="18"/>
        </w:rPr>
        <w:t xml:space="preserve"> 19-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“Bu yaz her hafta bir öykü yazdım.” cümlesinde eş sesli olan sözcük hangisidir?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A)  yaz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B)  her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C)  öykü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3E4FE4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20- Aşağıdaki sözcüklerden hangisi eş sesli</w:t>
      </w:r>
      <w:r w:rsidRPr="003E4FE4">
        <w:rPr>
          <w:rStyle w:val="apple-converted-space"/>
          <w:rFonts w:ascii="Comic Sans MS" w:hAnsi="Comic Sans MS"/>
          <w:b/>
          <w:sz w:val="18"/>
          <w:szCs w:val="18"/>
          <w:shd w:val="clear" w:color="auto" w:fill="FFFFFF"/>
        </w:rPr>
        <w:t> 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değildir?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A)  al       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B)  bal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   C)  çal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3E4FE4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21- “Çabuk buradan kaç!” cümlesinde hangi sözcük eş seslidir?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A)  çabuk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B)  buradan       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     C)  kaç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3E4FE4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</w:t>
      </w:r>
      <w:r w:rsidRPr="003E4FE4">
        <w:rPr>
          <w:rFonts w:ascii="Comic Sans MS" w:hAnsi="Comic Sans MS"/>
          <w:b/>
          <w:sz w:val="18"/>
          <w:szCs w:val="18"/>
          <w:shd w:val="clear" w:color="auto" w:fill="FFFFFF"/>
        </w:rPr>
        <w:t>22- “Taş” sözcüğü aşağıdaki cümlelerin hangisinde farklı bir anlamda kullanılmıştır?</w:t>
      </w:r>
    </w:p>
    <w:p w:rsidR="002E34C2" w:rsidRPr="003E4FE4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A)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 xml:space="preserve">Ocaktaki süt taştı.  </w:t>
      </w: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>B)  Elindeki ağır bir taştı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                 </w:t>
      </w:r>
      <w:r w:rsidRPr="003E4FE4">
        <w:rPr>
          <w:rFonts w:ascii="Comic Sans MS" w:hAnsi="Comic Sans MS"/>
          <w:sz w:val="18"/>
          <w:szCs w:val="18"/>
          <w:shd w:val="clear" w:color="auto" w:fill="FFFFFF"/>
        </w:rPr>
        <w:t>C)  Camı kıran küçük bir taştı.</w:t>
      </w:r>
    </w:p>
    <w:p w:rsidR="002E34C2" w:rsidRDefault="002E34C2" w:rsidP="003E4FE4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D465B0">
      <w:pPr>
        <w:pStyle w:val="NoSpacing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D465B0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</w:t>
      </w:r>
      <w:r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</w:t>
      </w:r>
      <w:r w:rsidRPr="00D465B0">
        <w:rPr>
          <w:rFonts w:ascii="Comic Sans MS" w:hAnsi="Comic Sans MS"/>
          <w:b/>
          <w:sz w:val="18"/>
          <w:szCs w:val="18"/>
          <w:shd w:val="clear" w:color="auto" w:fill="FFFFFF"/>
        </w:rPr>
        <w:t>23- “Saç” sözcüğü aşağıdaki cümlelerin hangisinde farklı bir anlamda kullanılmıştır?</w:t>
      </w:r>
    </w:p>
    <w:p w:rsidR="002E34C2" w:rsidRPr="00D465B0" w:rsidRDefault="002E34C2" w:rsidP="00D465B0">
      <w:pPr>
        <w:pStyle w:val="NoSpacing"/>
        <w:numPr>
          <w:ilvl w:val="0"/>
          <w:numId w:val="7"/>
        </w:numPr>
        <w:rPr>
          <w:rFonts w:ascii="Comic Sans MS" w:hAnsi="Comic Sans MS"/>
          <w:sz w:val="18"/>
          <w:szCs w:val="18"/>
          <w:shd w:val="clear" w:color="auto" w:fill="FFFFFF"/>
        </w:rPr>
      </w:pPr>
      <w:r w:rsidRPr="00D465B0">
        <w:rPr>
          <w:rFonts w:ascii="Comic Sans MS" w:hAnsi="Comic Sans MS"/>
          <w:sz w:val="18"/>
          <w:szCs w:val="18"/>
          <w:shd w:val="clear" w:color="auto" w:fill="FFFFFF"/>
        </w:rPr>
        <w:t>Saçlarına ak düşmüş.</w:t>
      </w:r>
    </w:p>
    <w:p w:rsidR="002E34C2" w:rsidRDefault="002E34C2" w:rsidP="00D465B0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B) </w:t>
      </w:r>
      <w:r w:rsidRPr="00D465B0">
        <w:rPr>
          <w:rFonts w:ascii="Comic Sans MS" w:hAnsi="Comic Sans MS"/>
          <w:sz w:val="18"/>
          <w:szCs w:val="18"/>
          <w:shd w:val="clear" w:color="auto" w:fill="FFFFFF"/>
        </w:rPr>
        <w:t>Kıvırcık saçları vardı</w:t>
      </w:r>
    </w:p>
    <w:p w:rsidR="002E34C2" w:rsidRDefault="002E34C2" w:rsidP="00D465B0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</w:t>
      </w:r>
      <w:r w:rsidRPr="00D465B0">
        <w:rPr>
          <w:rFonts w:ascii="Comic Sans MS" w:hAnsi="Comic Sans MS"/>
          <w:sz w:val="18"/>
          <w:szCs w:val="18"/>
          <w:shd w:val="clear" w:color="auto" w:fill="FFFFFF"/>
        </w:rPr>
        <w:t>C)  Oyuncaklarını ortalığa saçtı.</w:t>
      </w:r>
    </w:p>
    <w:p w:rsidR="002E34C2" w:rsidRDefault="002E34C2" w:rsidP="00D465B0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p w:rsidR="002E34C2" w:rsidRDefault="002E34C2" w:rsidP="00D465B0">
      <w:pPr>
        <w:pStyle w:val="NoSpacing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Comic Sans MS" w:hAnsi="Comic Sans MS"/>
          <w:sz w:val="18"/>
          <w:szCs w:val="18"/>
          <w:shd w:val="clear" w:color="auto" w:fill="FFFFFF"/>
        </w:rPr>
        <w:t xml:space="preserve">           </w:t>
      </w:r>
      <w:r w:rsidRPr="00D465B0">
        <w:rPr>
          <w:rFonts w:ascii="Comic Sans MS" w:hAnsi="Comic Sans MS"/>
          <w:b/>
          <w:sz w:val="18"/>
          <w:szCs w:val="18"/>
        </w:rPr>
        <w:t>24- “Lütfen sabahları süt iç.” cümlesindeki “iç” sözcüğü aşağıdakilerin hangisinde bu cümledeki anlamıyla kullanılmıştır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?</w:t>
      </w:r>
    </w:p>
    <w:p w:rsidR="002E34C2" w:rsidRPr="00D465B0" w:rsidRDefault="002E34C2" w:rsidP="00D465B0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         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588"/>
      </w:tblGrid>
      <w:tr w:rsidR="002E34C2" w:rsidRPr="00C26809" w:rsidTr="00D465B0">
        <w:trPr>
          <w:tblCellSpacing w:w="0" w:type="dxa"/>
        </w:trPr>
        <w:tc>
          <w:tcPr>
            <w:tcW w:w="230" w:type="dxa"/>
            <w:shd w:val="clear" w:color="auto" w:fill="FFFFFF"/>
          </w:tcPr>
          <w:p w:rsidR="002E34C2" w:rsidRPr="00C26809" w:rsidRDefault="002E34C2" w:rsidP="00D465B0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sz w:val="18"/>
                <w:szCs w:val="18"/>
              </w:rPr>
              <w:t xml:space="preserve">           A)  Terliyken su içebilirsin ama soğuk olmamalı.</w:t>
            </w:r>
          </w:p>
        </w:tc>
      </w:tr>
      <w:tr w:rsidR="002E34C2" w:rsidRPr="00C26809" w:rsidTr="00D465B0">
        <w:trPr>
          <w:tblCellSpacing w:w="0" w:type="dxa"/>
        </w:trPr>
        <w:tc>
          <w:tcPr>
            <w:tcW w:w="230" w:type="dxa"/>
            <w:shd w:val="clear" w:color="auto" w:fill="FFFFFF"/>
          </w:tcPr>
          <w:p w:rsidR="002E34C2" w:rsidRPr="00C26809" w:rsidRDefault="002E34C2" w:rsidP="00D465B0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sz w:val="18"/>
                <w:szCs w:val="18"/>
              </w:rPr>
              <w:t xml:space="preserve">            B)  Sana bir türlü içimdekileri anlatamadım.</w:t>
            </w:r>
          </w:p>
        </w:tc>
      </w:tr>
      <w:tr w:rsidR="002E34C2" w:rsidRPr="00C26809" w:rsidTr="00D465B0">
        <w:trPr>
          <w:tblCellSpacing w:w="0" w:type="dxa"/>
        </w:trPr>
        <w:tc>
          <w:tcPr>
            <w:tcW w:w="230" w:type="dxa"/>
            <w:shd w:val="clear" w:color="auto" w:fill="FFFFFF"/>
          </w:tcPr>
          <w:p w:rsidR="002E34C2" w:rsidRPr="00C26809" w:rsidRDefault="002E34C2" w:rsidP="00D465B0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C26809">
              <w:rPr>
                <w:rFonts w:ascii="Comic Sans MS" w:hAnsi="Comic Sans MS"/>
                <w:sz w:val="18"/>
                <w:szCs w:val="18"/>
              </w:rPr>
              <w:t xml:space="preserve">            C)  Mendilim her zaman montumun iç cebindedir</w:t>
            </w:r>
          </w:p>
          <w:p w:rsidR="002E34C2" w:rsidRPr="00C26809" w:rsidRDefault="002E34C2" w:rsidP="00D465B0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  <w:p w:rsidR="002E34C2" w:rsidRPr="00C26809" w:rsidRDefault="002E34C2" w:rsidP="00D465B0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  <w:p w:rsidR="002E34C2" w:rsidRPr="00C26809" w:rsidRDefault="002E34C2" w:rsidP="00D465B0">
            <w:pPr>
              <w:pStyle w:val="NoSpacing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C26809">
              <w:rPr>
                <w:rFonts w:ascii="Comic Sans MS" w:hAnsi="Comic Sans MS"/>
                <w:b/>
                <w:sz w:val="18"/>
                <w:szCs w:val="18"/>
              </w:rPr>
              <w:t xml:space="preserve">BAŞARILAR………..    </w:t>
            </w:r>
          </w:p>
        </w:tc>
      </w:tr>
    </w:tbl>
    <w:p w:rsidR="002E34C2" w:rsidRPr="00D465B0" w:rsidRDefault="002E34C2" w:rsidP="00D465B0">
      <w:pPr>
        <w:pStyle w:val="NoSpacing"/>
        <w:rPr>
          <w:rFonts w:ascii="Comic Sans MS" w:hAnsi="Comic Sans MS"/>
          <w:sz w:val="18"/>
          <w:szCs w:val="18"/>
          <w:shd w:val="clear" w:color="auto" w:fill="FFFFFF"/>
        </w:rPr>
      </w:pPr>
    </w:p>
    <w:sectPr w:rsidR="002E34C2" w:rsidRPr="00D465B0" w:rsidSect="00022139">
      <w:pgSz w:w="11906" w:h="16838"/>
      <w:pgMar w:top="284" w:right="282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C92"/>
    <w:multiLevelType w:val="hybridMultilevel"/>
    <w:tmpl w:val="6100BC70"/>
    <w:lvl w:ilvl="0" w:tplc="D0167FA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EB41245"/>
    <w:multiLevelType w:val="hybridMultilevel"/>
    <w:tmpl w:val="2804A78E"/>
    <w:lvl w:ilvl="0" w:tplc="24E6D61A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">
    <w:nsid w:val="1F3E4379"/>
    <w:multiLevelType w:val="hybridMultilevel"/>
    <w:tmpl w:val="B29A536E"/>
    <w:lvl w:ilvl="0" w:tplc="0D24695E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">
    <w:nsid w:val="26C46A37"/>
    <w:multiLevelType w:val="hybridMultilevel"/>
    <w:tmpl w:val="FD9E270C"/>
    <w:lvl w:ilvl="0" w:tplc="885CC8D4">
      <w:start w:val="1"/>
      <w:numFmt w:val="upperLetter"/>
      <w:lvlText w:val="%1)"/>
      <w:lvlJc w:val="left"/>
      <w:pPr>
        <w:ind w:left="10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4">
    <w:nsid w:val="4A0E3760"/>
    <w:multiLevelType w:val="hybridMultilevel"/>
    <w:tmpl w:val="929E5CC2"/>
    <w:lvl w:ilvl="0" w:tplc="B3DED4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1A2BD7"/>
    <w:multiLevelType w:val="hybridMultilevel"/>
    <w:tmpl w:val="3EE8A090"/>
    <w:lvl w:ilvl="0" w:tplc="D0B68F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E955FB8"/>
    <w:multiLevelType w:val="hybridMultilevel"/>
    <w:tmpl w:val="E8BAB176"/>
    <w:lvl w:ilvl="0" w:tplc="0CB861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287"/>
    <w:rsid w:val="00022139"/>
    <w:rsid w:val="00160E7A"/>
    <w:rsid w:val="001C67E2"/>
    <w:rsid w:val="002E34C2"/>
    <w:rsid w:val="003E4FE4"/>
    <w:rsid w:val="003E6ECA"/>
    <w:rsid w:val="00481E3F"/>
    <w:rsid w:val="00575287"/>
    <w:rsid w:val="006E1086"/>
    <w:rsid w:val="00723874"/>
    <w:rsid w:val="00934AA2"/>
    <w:rsid w:val="0099229E"/>
    <w:rsid w:val="009D7892"/>
    <w:rsid w:val="00A73D40"/>
    <w:rsid w:val="00AF38FB"/>
    <w:rsid w:val="00BB477F"/>
    <w:rsid w:val="00BD1518"/>
    <w:rsid w:val="00C26809"/>
    <w:rsid w:val="00C86556"/>
    <w:rsid w:val="00D4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4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75287"/>
    <w:rPr>
      <w:rFonts w:cs="Times New Roman"/>
    </w:rPr>
  </w:style>
  <w:style w:type="paragraph" w:styleId="NoSpacing">
    <w:name w:val="No Spacing"/>
    <w:uiPriority w:val="99"/>
    <w:qFormat/>
    <w:rsid w:val="00575287"/>
  </w:style>
  <w:style w:type="character" w:styleId="Hyperlink">
    <w:name w:val="Hyperlink"/>
    <w:basedOn w:val="DefaultParagraphFont"/>
    <w:uiPriority w:val="99"/>
    <w:rsid w:val="00BD15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17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2670</TotalTime>
  <Pages>3</Pages>
  <Words>1215</Words>
  <Characters>6930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>www.sorubak.com</dc:description>
  <cp:lastModifiedBy>edanur</cp:lastModifiedBy>
  <cp:revision>4</cp:revision>
  <dcterms:created xsi:type="dcterms:W3CDTF">2014-10-07T21:19:00Z</dcterms:created>
  <dcterms:modified xsi:type="dcterms:W3CDTF">2014-10-19T07:32:00Z</dcterms:modified>
  <cp:category>www.sorubak.com</cp:category>
</cp:coreProperties>
</file>