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069" w:rsidRPr="00315BC6" w:rsidRDefault="00EC0069" w:rsidP="00315B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HASANBEYLİ İLKOKULU 2/A-B SINIFLARI</w:t>
      </w:r>
      <w:r w:rsidRPr="00315BC6">
        <w:rPr>
          <w:rFonts w:ascii="Comic Sans MS" w:hAnsi="Comic Sans MS"/>
          <w:sz w:val="24"/>
          <w:szCs w:val="24"/>
        </w:rPr>
        <w:t xml:space="preserve"> TÜRKÇE DERSİ DEĞERLENDİRME SORULARI</w:t>
      </w:r>
    </w:p>
    <w:p w:rsidR="00EC0069" w:rsidRPr="00315BC6" w:rsidRDefault="00EC0069" w:rsidP="00315B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Öğrencinin Adı-Soyadı:…………………………………………….                       18/12/2014    NOTU:………………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192"/>
        <w:gridCol w:w="5111"/>
        <w:gridCol w:w="76"/>
      </w:tblGrid>
      <w:tr w:rsidR="00EC0069" w:rsidRPr="00DE66E0" w:rsidTr="00DE66E0">
        <w:tc>
          <w:tcPr>
            <w:tcW w:w="5495" w:type="dxa"/>
            <w:gridSpan w:val="2"/>
          </w:tcPr>
          <w:p w:rsidR="00EC0069" w:rsidRPr="00DE66E0" w:rsidRDefault="00EC0069" w:rsidP="00DE66E0">
            <w:pPr>
              <w:pStyle w:val="NoSpacing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 w:rsidRPr="00DE66E0">
              <w:rPr>
                <w:rFonts w:ascii="Comic Sans MS" w:hAnsi="Comic Sans MS"/>
                <w:b/>
                <w:sz w:val="26"/>
                <w:szCs w:val="26"/>
              </w:rPr>
              <w:t>TEMİZ ÇEVRE, TEMİZ DÜNYA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 xml:space="preserve">      Hava çok soğuktu. Gül’ün elleri, ayakları üşüyordu. Soğuktan titriyordu. Annesi, b</w:t>
            </w:r>
            <w:r w:rsidRPr="00DE66E0">
              <w:rPr>
                <w:rFonts w:ascii="Comic Sans MS" w:hAnsi="Comic Sans MS"/>
                <w:sz w:val="26"/>
                <w:szCs w:val="26"/>
              </w:rPr>
              <w:t>a</w:t>
            </w:r>
            <w:r w:rsidRPr="00DE66E0">
              <w:rPr>
                <w:rFonts w:ascii="Comic Sans MS" w:hAnsi="Comic Sans MS"/>
                <w:sz w:val="26"/>
                <w:szCs w:val="26"/>
              </w:rPr>
              <w:t>bası onun neden orda durduğuna anlam v</w:t>
            </w:r>
            <w:r w:rsidRPr="00DE66E0">
              <w:rPr>
                <w:rFonts w:ascii="Comic Sans MS" w:hAnsi="Comic Sans MS"/>
                <w:sz w:val="26"/>
                <w:szCs w:val="26"/>
              </w:rPr>
              <w:t>e</w:t>
            </w:r>
            <w:r w:rsidRPr="00DE66E0">
              <w:rPr>
                <w:rFonts w:ascii="Comic Sans MS" w:hAnsi="Comic Sans MS"/>
                <w:sz w:val="26"/>
                <w:szCs w:val="26"/>
              </w:rPr>
              <w:t>remiyordu. Eve çağırıyorlardı ama Gül gi</w:t>
            </w:r>
            <w:r w:rsidRPr="00DE66E0">
              <w:rPr>
                <w:rFonts w:ascii="Comic Sans MS" w:hAnsi="Comic Sans MS"/>
                <w:sz w:val="26"/>
                <w:szCs w:val="26"/>
              </w:rPr>
              <w:t>t</w:t>
            </w:r>
            <w:r w:rsidRPr="00DE66E0">
              <w:rPr>
                <w:rFonts w:ascii="Comic Sans MS" w:hAnsi="Comic Sans MS"/>
                <w:sz w:val="26"/>
                <w:szCs w:val="26"/>
              </w:rPr>
              <w:t>miyordu. Apartmanın önünde inatla dur</w:t>
            </w:r>
            <w:r w:rsidRPr="00DE66E0">
              <w:rPr>
                <w:rFonts w:ascii="Comic Sans MS" w:hAnsi="Comic Sans MS"/>
                <w:sz w:val="26"/>
                <w:szCs w:val="26"/>
              </w:rPr>
              <w:t>u</w:t>
            </w:r>
            <w:r w:rsidRPr="00DE66E0">
              <w:rPr>
                <w:rFonts w:ascii="Comic Sans MS" w:hAnsi="Comic Sans MS"/>
                <w:sz w:val="26"/>
                <w:szCs w:val="26"/>
              </w:rPr>
              <w:t>yordu. Gül’ün morali bozuktu. İnsanlar geç</w:t>
            </w:r>
            <w:r w:rsidRPr="00DE66E0">
              <w:rPr>
                <w:rFonts w:ascii="Comic Sans MS" w:hAnsi="Comic Sans MS"/>
                <w:sz w:val="26"/>
                <w:szCs w:val="26"/>
              </w:rPr>
              <w:t>i</w:t>
            </w:r>
            <w:r w:rsidRPr="00DE66E0">
              <w:rPr>
                <w:rFonts w:ascii="Comic Sans MS" w:hAnsi="Comic Sans MS"/>
                <w:sz w:val="26"/>
                <w:szCs w:val="26"/>
              </w:rPr>
              <w:t>yordu Gül’ün önünden. Gül onları izliyordu. Hiç kimse onu fark etmiyordu. Gül kalabal</w:t>
            </w:r>
            <w:r w:rsidRPr="00DE66E0">
              <w:rPr>
                <w:rFonts w:ascii="Comic Sans MS" w:hAnsi="Comic Sans MS"/>
                <w:sz w:val="26"/>
                <w:szCs w:val="26"/>
              </w:rPr>
              <w:t>ı</w:t>
            </w:r>
            <w:r w:rsidRPr="00DE66E0">
              <w:rPr>
                <w:rFonts w:ascii="Comic Sans MS" w:hAnsi="Comic Sans MS"/>
                <w:sz w:val="26"/>
                <w:szCs w:val="26"/>
              </w:rPr>
              <w:t>ğın dağılmasını bekliyordu. Güneş yavaşça çekilince Gül, cebinden poşetini çıkardı. İ</w:t>
            </w:r>
            <w:r w:rsidRPr="00DE66E0">
              <w:rPr>
                <w:rFonts w:ascii="Comic Sans MS" w:hAnsi="Comic Sans MS"/>
                <w:sz w:val="26"/>
                <w:szCs w:val="26"/>
              </w:rPr>
              <w:t>n</w:t>
            </w:r>
            <w:r w:rsidRPr="00DE66E0">
              <w:rPr>
                <w:rFonts w:ascii="Comic Sans MS" w:hAnsi="Comic Sans MS"/>
                <w:sz w:val="26"/>
                <w:szCs w:val="26"/>
              </w:rPr>
              <w:t>sanların gelip geçerken yollara attığı çöpleri toplamaya başladı. Neler atmamıştı ki i</w:t>
            </w:r>
            <w:r w:rsidRPr="00DE66E0">
              <w:rPr>
                <w:rFonts w:ascii="Comic Sans MS" w:hAnsi="Comic Sans MS"/>
                <w:sz w:val="26"/>
                <w:szCs w:val="26"/>
              </w:rPr>
              <w:t>n</w:t>
            </w:r>
            <w:r w:rsidRPr="00DE66E0">
              <w:rPr>
                <w:rFonts w:ascii="Comic Sans MS" w:hAnsi="Comic Sans MS"/>
                <w:sz w:val="26"/>
                <w:szCs w:val="26"/>
              </w:rPr>
              <w:t>sanlar yerlere: İçecek kutuları, meyve k</w:t>
            </w:r>
            <w:r w:rsidRPr="00DE66E0">
              <w:rPr>
                <w:rFonts w:ascii="Comic Sans MS" w:hAnsi="Comic Sans MS"/>
                <w:sz w:val="26"/>
                <w:szCs w:val="26"/>
              </w:rPr>
              <w:t>a</w:t>
            </w:r>
            <w:r w:rsidRPr="00DE66E0">
              <w:rPr>
                <w:rFonts w:ascii="Comic Sans MS" w:hAnsi="Comic Sans MS"/>
                <w:sz w:val="26"/>
                <w:szCs w:val="26"/>
              </w:rPr>
              <w:t>bukları, su şişeleri, sakız ambalajları, kağıt peçeteler…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 xml:space="preserve">                                        </w:t>
            </w:r>
            <w:r w:rsidRPr="00DE66E0">
              <w:rPr>
                <w:rFonts w:ascii="Comic Sans MS" w:hAnsi="Comic Sans MS"/>
              </w:rPr>
              <w:t xml:space="preserve">Tuba Çetinkaya                                                                        </w:t>
            </w:r>
          </w:p>
          <w:p w:rsidR="00EC0069" w:rsidRPr="00DE66E0" w:rsidRDefault="00EC0069" w:rsidP="00DE66E0">
            <w:pPr>
              <w:pStyle w:val="NoSpacing"/>
              <w:jc w:val="right"/>
              <w:rPr>
                <w:rFonts w:ascii="Comic Sans MS" w:hAnsi="Comic Sans MS"/>
              </w:rPr>
            </w:pPr>
            <w:r w:rsidRPr="00DE66E0">
              <w:rPr>
                <w:rFonts w:ascii="Comic Sans MS" w:hAnsi="Comic Sans MS"/>
              </w:rPr>
              <w:t xml:space="preserve">                           (Kısaltılıp düzenlenmiştir.)                                                    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</w:pPr>
            <w:r w:rsidRPr="00DE66E0"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  <w:t>Aşağıdaki 1-5. soruları metne göre c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  <w:t>e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  <w:t>vaplandırınız.</w:t>
            </w:r>
            <w:r w:rsidRPr="00DE66E0">
              <w:rPr>
                <w:rFonts w:ascii="Comic Sans MS" w:hAnsi="Comic Sans MS"/>
              </w:rPr>
              <w:t xml:space="preserve"> 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1) Metnin kahramanı kimdir?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………………………………………………………………………………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2) Gül nerede bekliyor?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3)Gül niçin bekliyordu?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4) Gül ne zaman çöpleri toplamaya başladı?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5) Metnin ana fikri nedir? Yazınız.</w:t>
            </w:r>
          </w:p>
          <w:p w:rsidR="00EC0069" w:rsidRPr="00DE66E0" w:rsidRDefault="00EC0069" w:rsidP="00357F63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6) Aşağıdaki sözcükler yanlış yazılmıştır. Altına doğrusunu yazınız.</w:t>
            </w:r>
            <w:r w:rsidRPr="00DE66E0">
              <w:rPr>
                <w:rFonts w:ascii="Comic Sans MS" w:hAnsi="Comic Sans MS"/>
              </w:rPr>
              <w:t xml:space="preserve"> </w:t>
            </w:r>
          </w:p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ect id="_x0000_s1026" style="position:absolute;margin-left:167pt;margin-top:3pt;width:75pt;height:29.25pt;z-index:251667456" strokecolor="#c0504d" strokeweight="2.25pt">
                  <v:shadow color="#868686"/>
                  <v:textbox style="mso-next-textbox:#_x0000_s1026">
                    <w:txbxContent>
                      <w:p w:rsidR="00EC0069" w:rsidRDefault="00EC0069" w:rsidP="001B5E51">
                        <w:pPr>
                          <w:pStyle w:val="NoSpacing"/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Kurba</w:t>
                        </w:r>
                      </w:p>
                      <w:p w:rsidR="00EC0069" w:rsidRDefault="00EC0069" w:rsidP="001B5E5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27" style="position:absolute;margin-left:117.5pt;margin-top:3pt;width:49.5pt;height:29.25pt;z-index:251668480" strokecolor="#c0504d" strokeweight="2.25pt">
                  <v:shadow color="#868686"/>
                  <v:textbox style="mso-next-textbox:#_x0000_s1027">
                    <w:txbxContent>
                      <w:p w:rsidR="00EC0069" w:rsidRDefault="00EC0069" w:rsidP="001B5E51">
                        <w:pPr>
                          <w:pStyle w:val="NoSpacing"/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Pilan</w:t>
                        </w:r>
                      </w:p>
                      <w:p w:rsidR="00EC0069" w:rsidRDefault="00EC0069" w:rsidP="001B5E5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28" style="position:absolute;margin-left:52.25pt;margin-top:3pt;width:64.5pt;height:29.25pt;z-index:251664384" strokecolor="#c0504d" strokeweight="2.25pt">
                  <v:shadow color="#868686"/>
                  <v:textbox style="mso-next-textbox:#_x0000_s1028">
                    <w:txbxContent>
                      <w:p w:rsidR="00EC0069" w:rsidRDefault="00EC0069" w:rsidP="001B5E51">
                        <w:pPr>
                          <w:pStyle w:val="NoSpacing"/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Yalnış</w:t>
                        </w:r>
                      </w:p>
                      <w:p w:rsidR="00EC0069" w:rsidRDefault="00EC0069" w:rsidP="001B5E5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29" style="position:absolute;margin-left:2pt;margin-top:3pt;width:49.5pt;height:29.25pt;z-index:251663360" strokecolor="#c0504d" strokeweight="2.25pt">
                  <v:shadow color="#868686"/>
                  <v:textbox style="mso-next-textbox:#_x0000_s1029">
                    <w:txbxContent>
                      <w:p w:rsidR="00EC0069" w:rsidRDefault="00EC0069" w:rsidP="001B5E51">
                        <w:pPr>
                          <w:pStyle w:val="NoSpacing"/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Çiflik</w:t>
                        </w:r>
                      </w:p>
                      <w:p w:rsidR="00EC0069" w:rsidRDefault="00EC0069" w:rsidP="001B5E5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ect id="_x0000_s1030" style="position:absolute;margin-left:167pt;margin-top:14.15pt;width:75pt;height:29.25pt;z-index:251670528" strokecolor="#c0504d" strokeweight="2.25pt">
                  <v:shadow color="#868686"/>
                  <v:textbox style="mso-next-textbox:#_x0000_s1030">
                    <w:txbxContent>
                      <w:p w:rsidR="00EC0069" w:rsidRDefault="00EC0069" w:rsidP="001B5E51">
                        <w:pPr>
                          <w:pStyle w:val="NoSpacing"/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……………</w:t>
                        </w:r>
                      </w:p>
                      <w:p w:rsidR="00EC0069" w:rsidRDefault="00EC0069" w:rsidP="001B5E5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31" style="position:absolute;margin-left:117.5pt;margin-top:13.4pt;width:49.5pt;height:29.25pt;z-index:251669504" strokecolor="#c0504d" strokeweight="2.25pt">
                  <v:shadow color="#868686"/>
                  <v:textbox style="mso-next-textbox:#_x0000_s1031">
                    <w:txbxContent>
                      <w:p w:rsidR="00EC0069" w:rsidRDefault="00EC0069" w:rsidP="001B5E51">
                        <w:pPr>
                          <w:pStyle w:val="NoSpacing"/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………</w:t>
                        </w:r>
                      </w:p>
                      <w:p w:rsidR="00EC0069" w:rsidRDefault="00EC0069" w:rsidP="001B5E5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32" style="position:absolute;margin-left:52.25pt;margin-top:14.15pt;width:64.5pt;height:29.25pt;z-index:251665408" strokecolor="#c0504d" strokeweight="2.25pt">
                  <v:shadow color="#868686"/>
                  <v:textbox style="mso-next-textbox:#_x0000_s1032">
                    <w:txbxContent>
                      <w:p w:rsidR="00EC0069" w:rsidRDefault="00EC0069" w:rsidP="001B5E51">
                        <w:pPr>
                          <w:pStyle w:val="NoSpacing"/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……………</w:t>
                        </w:r>
                      </w:p>
                      <w:p w:rsidR="00EC0069" w:rsidRDefault="00EC0069" w:rsidP="001B5E5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33" style="position:absolute;margin-left:2pt;margin-top:13.4pt;width:49.5pt;height:29.25pt;z-index:251666432" strokecolor="#c0504d" strokeweight="2.25pt">
                  <v:shadow color="#868686"/>
                  <v:textbox style="mso-next-textbox:#_x0000_s1033">
                    <w:txbxContent>
                      <w:p w:rsidR="00EC0069" w:rsidRDefault="00EC0069" w:rsidP="001B5E51">
                        <w:pPr>
                          <w:pStyle w:val="NoSpacing"/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………</w:t>
                        </w:r>
                      </w:p>
                      <w:p w:rsidR="00EC0069" w:rsidRDefault="00EC0069" w:rsidP="001B5E5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EC0069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187" w:type="dxa"/>
            <w:gridSpan w:val="2"/>
          </w:tcPr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7) Aşağıdaki sözcükleri hecelerine ay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ı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rınız.</w:t>
            </w:r>
            <w:r w:rsidRPr="00DE66E0">
              <w:rPr>
                <w:rFonts w:ascii="Comic Sans MS" w:hAnsi="Comic Sans MS"/>
              </w:rPr>
              <w:t xml:space="preserve"> </w:t>
            </w:r>
          </w:p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Defter:…………………………………………………………</w:t>
            </w:r>
          </w:p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Ayakkabı:…………………………………………………….</w:t>
            </w:r>
          </w:p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Yurttaş:……………………………………………………….</w:t>
            </w:r>
          </w:p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Makinist:……………………………………………………..</w:t>
            </w:r>
          </w:p>
          <w:p w:rsidR="00EC0069" w:rsidRPr="00DE66E0" w:rsidRDefault="00EC0069" w:rsidP="001B5E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AF4987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8) Aşağıdaki cümlelerde noktalama ve yazım yanlışı yapılmıştır. Yanlışlıkları düzelterek cümlenin doğrusunu yazınız.</w:t>
            </w:r>
          </w:p>
          <w:p w:rsidR="00EC0069" w:rsidRPr="00DE66E0" w:rsidRDefault="00EC0069" w:rsidP="00AF4987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Atatür’kün gözleri mavidir?</w:t>
            </w:r>
          </w:p>
          <w:p w:rsidR="00EC0069" w:rsidRPr="00DE66E0" w:rsidRDefault="00EC0069" w:rsidP="00AF4987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</w:t>
            </w:r>
          </w:p>
          <w:p w:rsidR="00EC0069" w:rsidRPr="00DE66E0" w:rsidRDefault="00EC0069" w:rsidP="00AF4987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kırtasiyeden Defterkalem ve silgi aldınmı.</w:t>
            </w:r>
          </w:p>
          <w:p w:rsidR="00EC0069" w:rsidRPr="00DE66E0" w:rsidRDefault="00EC0069" w:rsidP="00AF4987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</w: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Ah Ayağıma çivi battı.</w: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…………………………………………………………………………</w: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Kocaelinin engüzel ilçesi darıcadır!</w: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</w: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6"/>
                <w:szCs w:val="6"/>
              </w:rPr>
            </w:pP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9) Aşağıdaki sözcükleri eş anlamlarıyla eşleştiriniz.</w:t>
            </w:r>
            <w:r>
              <w:rPr>
                <w:rFonts w:ascii="Comic Sans MS" w:hAnsi="Comic Sans MS"/>
              </w:rPr>
              <w:t xml:space="preserve"> </w: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oundrect id="_x0000_s1034" style="position:absolute;margin-left:170.75pt;margin-top:2.85pt;width:71.25pt;height:32.25pt;z-index:251645952" arcsize="10923f" strokecolor="#4f81bd" strokeweight="2.25pt">
                  <v:shadow color="#868686"/>
                  <v:textbox style="mso-next-textbox:#_x0000_s1034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İl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5" style="position:absolute;margin-left:2pt;margin-top:2.85pt;width:63pt;height:32.25pt;z-index:251644928" arcsize="10923f" strokecolor="#4f81bd" strokeweight="2.25pt">
                  <v:shadow color="#868686"/>
                  <v:textbox style="mso-next-textbox:#_x0000_s1035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B2558F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İhtiyar</w:t>
                        </w:r>
                      </w:p>
                    </w:txbxContent>
                  </v:textbox>
                </v:roundrect>
              </w:pic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oundrect id="_x0000_s1036" style="position:absolute;margin-left:170.75pt;margin-top:16.95pt;width:71.25pt;height:32.25pt;z-index:251650048" arcsize="10923f" strokecolor="#4f81bd" strokeweight="2.25pt">
                  <v:shadow color="#868686"/>
                  <v:textbox style="mso-next-textbox:#_x0000_s1036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Ak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7" style="position:absolute;margin-left:2pt;margin-top:16.95pt;width:63pt;height:32.25pt;z-index:251646976" arcsize="10923f" strokecolor="#4f81bd" strokeweight="2.25pt">
                  <v:shadow color="#868686"/>
                  <v:textbox style="mso-next-textbox:#_x0000_s1037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Vilayet</w:t>
                        </w:r>
                      </w:p>
                    </w:txbxContent>
                  </v:textbox>
                </v:roundrect>
              </w:pic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oundrect id="_x0000_s1038" style="position:absolute;margin-left:170.75pt;margin-top:13pt;width:71.25pt;height:32.25pt;z-index:251651072" arcsize="10923f" strokecolor="#4f81bd" strokeweight="2.25pt">
                  <v:shadow color="#868686"/>
                  <v:textbox style="mso-next-textbox:#_x0000_s1038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Yaşlı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9" style="position:absolute;margin-left:2pt;margin-top:13pt;width:63pt;height:32.25pt;z-index:251648000" arcsize="10923f" strokecolor="#4f81bd" strokeweight="2.25pt">
                  <v:shadow color="#868686"/>
                  <v:textbox style="mso-next-textbox:#_x0000_s1039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Beyaz</w:t>
                        </w:r>
                      </w:p>
                    </w:txbxContent>
                  </v:textbox>
                </v:roundrect>
              </w:pic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oundrect id="_x0000_s1040" style="position:absolute;margin-left:170.75pt;margin-top:9pt;width:71.25pt;height:32.25pt;z-index:251652096" arcsize="10923f" strokecolor="#4f81bd" strokeweight="2.25pt">
                  <v:shadow color="#868686"/>
                  <v:textbox style="mso-next-textbox:#_x0000_s1040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B2558F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Yetenek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41" style="position:absolute;margin-left:2pt;margin-top:9pt;width:63pt;height:32.25pt;z-index:251649024" arcsize="10923f" strokecolor="#4f81bd" strokeweight="2.25pt">
                  <v:shadow color="#868686"/>
                  <v:textbox style="mso-next-textbox:#_x0000_s1041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Kara</w:t>
                        </w:r>
                      </w:p>
                    </w:txbxContent>
                  </v:textbox>
                </v:roundrect>
              </w:pic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oundrect id="_x0000_s1042" style="position:absolute;margin-left:170.75pt;margin-top:5pt;width:71.25pt;height:32.25pt;z-index:251654144" arcsize="10923f" strokecolor="#4f81bd" strokeweight="2.25pt">
                  <v:shadow color="#868686"/>
                  <v:textbox style="mso-next-textbox:#_x0000_s1042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Siyah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43" style="position:absolute;margin-left:2pt;margin-top:4.25pt;width:63pt;height:32.25pt;z-index:251653120" arcsize="10923f" strokecolor="#4f81bd" strokeweight="2.25pt">
                  <v:shadow color="#868686"/>
                  <v:textbox style="mso-next-textbox:#_x0000_s1043">
                    <w:txbxContent>
                      <w:p w:rsidR="00EC0069" w:rsidRPr="00B2558F" w:rsidRDefault="00EC0069" w:rsidP="00B2558F">
                        <w:pPr>
                          <w:jc w:val="center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Beceri</w:t>
                        </w:r>
                      </w:p>
                    </w:txbxContent>
                  </v:textbox>
                </v:roundrect>
              </w:pic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880FA4" w:rsidRDefault="00EC0069" w:rsidP="00EE2BD5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80FA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10) Hangi cümlede noktalama işaretinin kullanımıyla ilgili </w:t>
            </w:r>
            <w:r w:rsidRPr="00880FA4">
              <w:rPr>
                <w:rFonts w:ascii="Comic Sans MS" w:hAnsi="Comic Sans MS"/>
                <w:b/>
                <w:i/>
                <w:sz w:val="24"/>
                <w:szCs w:val="24"/>
                <w:u w:val="single"/>
              </w:rPr>
              <w:t>yanlışlık</w:t>
            </w:r>
            <w:r w:rsidRPr="00880FA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yapılmıştır?</w:t>
            </w:r>
          </w:p>
          <w:p w:rsidR="00EC0069" w:rsidRPr="00880FA4" w:rsidRDefault="00EC0069" w:rsidP="00EE2BD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80FA4">
              <w:rPr>
                <w:rFonts w:ascii="Comic Sans MS" w:hAnsi="Comic Sans MS"/>
                <w:sz w:val="24"/>
                <w:szCs w:val="24"/>
              </w:rPr>
              <w:t>A)Yağmur Ankaraya  bilet aldı.</w:t>
            </w:r>
          </w:p>
          <w:p w:rsidR="00EC0069" w:rsidRPr="00880FA4" w:rsidRDefault="00EC0069" w:rsidP="00EE2BD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80FA4">
              <w:rPr>
                <w:rFonts w:ascii="Comic Sans MS" w:hAnsi="Comic Sans MS"/>
                <w:sz w:val="24"/>
                <w:szCs w:val="24"/>
              </w:rPr>
              <w:t>B)Furkan çok fazla kitap okudu.</w:t>
            </w:r>
          </w:p>
          <w:p w:rsidR="00EC0069" w:rsidRPr="00880FA4" w:rsidRDefault="00EC0069" w:rsidP="00EE2BD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80FA4">
              <w:rPr>
                <w:rFonts w:ascii="Comic Sans MS" w:hAnsi="Comic Sans MS"/>
                <w:sz w:val="24"/>
                <w:szCs w:val="24"/>
              </w:rPr>
              <w:t>C)Öğretmeni “ Aferin!” dedi.</w:t>
            </w:r>
          </w:p>
          <w:p w:rsidR="00EC0069" w:rsidRPr="00DE66E0" w:rsidRDefault="00EC0069" w:rsidP="00E12E6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EC0069" w:rsidRPr="00DE66E0" w:rsidTr="00DE66E0">
        <w:trPr>
          <w:gridAfter w:val="1"/>
          <w:wAfter w:w="76" w:type="dxa"/>
        </w:trPr>
        <w:tc>
          <w:tcPr>
            <w:tcW w:w="5303" w:type="dxa"/>
          </w:tcPr>
          <w:p w:rsidR="00EC0069" w:rsidRPr="00EE2BD5" w:rsidRDefault="00EC0069" w:rsidP="00EE2BD5">
            <w:pPr>
              <w:rPr>
                <w:rFonts w:ascii="Comic Sans MS" w:hAnsi="Comic Sans MS" w:cs="Arial"/>
                <w:bCs/>
                <w:iCs/>
                <w:sz w:val="26"/>
                <w:szCs w:val="26"/>
              </w:rPr>
            </w:pP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11) </w:t>
            </w:r>
            <w:r w:rsidRPr="00EE2BD5">
              <w:rPr>
                <w:rFonts w:ascii="Comic Sans MS" w:hAnsi="Comic Sans MS" w:cs="Arial"/>
                <w:b/>
                <w:bCs/>
                <w:i/>
                <w:iCs/>
                <w:sz w:val="26"/>
                <w:szCs w:val="26"/>
              </w:rPr>
              <w:t>sınıf – tahta – masa</w:t>
            </w:r>
            <w:r w:rsidRPr="00EE2BD5">
              <w:rPr>
                <w:rFonts w:ascii="Comic Sans MS" w:hAnsi="Comic Sans MS" w:cs="Arial"/>
                <w:bCs/>
                <w:iCs/>
                <w:sz w:val="26"/>
                <w:szCs w:val="26"/>
              </w:rPr>
              <w:t xml:space="preserve"> sözcükleri, sö</w:t>
            </w:r>
            <w:r w:rsidRPr="00EE2BD5">
              <w:rPr>
                <w:rFonts w:ascii="Comic Sans MS" w:hAnsi="Comic Sans MS" w:cs="Arial"/>
                <w:bCs/>
                <w:iCs/>
                <w:sz w:val="26"/>
                <w:szCs w:val="26"/>
              </w:rPr>
              <w:t>z</w:t>
            </w:r>
            <w:r w:rsidRPr="00EE2BD5">
              <w:rPr>
                <w:rFonts w:ascii="Comic Sans MS" w:hAnsi="Comic Sans MS" w:cs="Arial"/>
                <w:bCs/>
                <w:iCs/>
                <w:sz w:val="26"/>
                <w:szCs w:val="26"/>
              </w:rPr>
              <w:t xml:space="preserve">lük sıralamasına göre dizildiğinde hangisi </w:t>
            </w:r>
            <w:r w:rsidRPr="00EE2BD5">
              <w:rPr>
                <w:rFonts w:ascii="Comic Sans MS" w:hAnsi="Comic Sans MS" w:cs="Arial"/>
                <w:bCs/>
                <w:iCs/>
                <w:sz w:val="26"/>
                <w:szCs w:val="26"/>
                <w:u w:val="single"/>
              </w:rPr>
              <w:t>başta</w:t>
            </w:r>
            <w:r w:rsidRPr="00EE2BD5">
              <w:rPr>
                <w:rFonts w:ascii="Comic Sans MS" w:hAnsi="Comic Sans MS" w:cs="Arial"/>
                <w:bCs/>
                <w:iCs/>
                <w:sz w:val="26"/>
                <w:szCs w:val="26"/>
              </w:rPr>
              <w:t xml:space="preserve"> olur?</w:t>
            </w:r>
          </w:p>
          <w:p w:rsidR="00EC0069" w:rsidRPr="00EE2BD5" w:rsidRDefault="00EC0069" w:rsidP="00EE2BD5">
            <w:pPr>
              <w:rPr>
                <w:rFonts w:ascii="Comic Sans MS" w:hAnsi="Comic Sans MS" w:cs="Arial"/>
                <w:bCs/>
                <w:iCs/>
                <w:sz w:val="26"/>
                <w:szCs w:val="26"/>
              </w:rPr>
            </w:pPr>
            <w:r w:rsidRPr="00EE2BD5">
              <w:rPr>
                <w:rFonts w:ascii="Comic Sans MS" w:hAnsi="Comic Sans MS" w:cs="Arial"/>
                <w:bCs/>
                <w:iCs/>
                <w:sz w:val="26"/>
                <w:szCs w:val="26"/>
              </w:rPr>
              <w:t>A) tahta</w:t>
            </w:r>
            <w:r w:rsidRPr="00EE2BD5">
              <w:rPr>
                <w:rFonts w:ascii="Comic Sans MS" w:hAnsi="Comic Sans MS" w:cs="Arial"/>
                <w:bCs/>
                <w:iCs/>
                <w:sz w:val="26"/>
                <w:szCs w:val="26"/>
              </w:rPr>
              <w:tab/>
              <w:t>B) masa</w:t>
            </w:r>
            <w:r w:rsidRPr="00EE2BD5">
              <w:rPr>
                <w:rFonts w:ascii="Comic Sans MS" w:hAnsi="Comic Sans MS" w:cs="Arial"/>
                <w:bCs/>
                <w:iCs/>
                <w:sz w:val="26"/>
                <w:szCs w:val="26"/>
              </w:rPr>
              <w:tab/>
              <w:t>C) sınıf</w:t>
            </w:r>
          </w:p>
          <w:p w:rsidR="00EC0069" w:rsidRPr="00EE2BD5" w:rsidRDefault="00EC0069" w:rsidP="00EE2BD5">
            <w:pPr>
              <w:ind w:right="-242"/>
              <w:rPr>
                <w:rFonts w:ascii="Comic Sans MS" w:hAnsi="Comic Sans MS"/>
                <w:i/>
                <w:sz w:val="26"/>
                <w:szCs w:val="26"/>
              </w:rPr>
            </w:pP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12) </w:t>
            </w:r>
            <w:r w:rsidRPr="00EE2BD5">
              <w:rPr>
                <w:rFonts w:ascii="Comic Sans MS" w:hAnsi="Comic Sans MS"/>
                <w:i/>
                <w:sz w:val="26"/>
                <w:szCs w:val="26"/>
              </w:rPr>
              <w:t xml:space="preserve">“ </w:t>
            </w:r>
            <w:r w:rsidRPr="00EE2BD5">
              <w:rPr>
                <w:rFonts w:ascii="Comic Sans MS" w:hAnsi="Comic Sans MS"/>
                <w:b/>
                <w:i/>
                <w:sz w:val="26"/>
                <w:szCs w:val="26"/>
              </w:rPr>
              <w:t>Taze</w:t>
            </w:r>
            <w:r w:rsidRPr="00EE2BD5">
              <w:rPr>
                <w:rFonts w:ascii="Comic Sans MS" w:hAnsi="Comic Sans MS"/>
                <w:i/>
                <w:sz w:val="26"/>
                <w:szCs w:val="26"/>
              </w:rPr>
              <w:t xml:space="preserve">” kelimesinin </w:t>
            </w:r>
            <w:r w:rsidRPr="00EE2BD5">
              <w:rPr>
                <w:rFonts w:ascii="Comic Sans MS" w:hAnsi="Comic Sans MS"/>
                <w:b/>
                <w:i/>
                <w:sz w:val="26"/>
                <w:szCs w:val="26"/>
              </w:rPr>
              <w:t>zıt anlamlısı</w:t>
            </w:r>
            <w:r w:rsidRPr="00EE2BD5">
              <w:rPr>
                <w:rFonts w:ascii="Comic Sans MS" w:hAnsi="Comic Sans MS"/>
                <w:i/>
                <w:sz w:val="26"/>
                <w:szCs w:val="26"/>
              </w:rPr>
              <w:t xml:space="preserve"> aşağ</w:t>
            </w:r>
            <w:r w:rsidRPr="00EE2BD5">
              <w:rPr>
                <w:rFonts w:ascii="Comic Sans MS" w:hAnsi="Comic Sans MS"/>
                <w:i/>
                <w:sz w:val="26"/>
                <w:szCs w:val="26"/>
              </w:rPr>
              <w:t>ı</w:t>
            </w:r>
            <w:r w:rsidRPr="00EE2BD5">
              <w:rPr>
                <w:rFonts w:ascii="Comic Sans MS" w:hAnsi="Comic Sans MS"/>
                <w:i/>
                <w:sz w:val="26"/>
                <w:szCs w:val="26"/>
              </w:rPr>
              <w:t>da- ki cümlelerin hangisinde kullanılmıştır?</w:t>
            </w:r>
          </w:p>
          <w:p w:rsidR="00EC0069" w:rsidRPr="00EE2BD5" w:rsidRDefault="00EC0069" w:rsidP="00EE2BD5">
            <w:pPr>
              <w:ind w:right="-242"/>
              <w:rPr>
                <w:rFonts w:ascii="Comic Sans MS" w:hAnsi="Comic Sans MS"/>
                <w:i/>
                <w:sz w:val="26"/>
                <w:szCs w:val="26"/>
              </w:rPr>
            </w:pPr>
            <w:r w:rsidRPr="00EE2BD5">
              <w:rPr>
                <w:rFonts w:ascii="Comic Sans MS" w:hAnsi="Comic Sans MS"/>
                <w:i/>
                <w:sz w:val="26"/>
                <w:szCs w:val="26"/>
              </w:rPr>
              <w:t xml:space="preserve">   A. Fırından çıkan kek çok güzel kokuyor.</w:t>
            </w:r>
          </w:p>
          <w:p w:rsidR="00EC0069" w:rsidRPr="00EE2BD5" w:rsidRDefault="00EC0069" w:rsidP="00EE2BD5">
            <w:pPr>
              <w:ind w:right="-242"/>
              <w:rPr>
                <w:rFonts w:ascii="Comic Sans MS" w:hAnsi="Comic Sans MS"/>
                <w:i/>
                <w:sz w:val="26"/>
                <w:szCs w:val="26"/>
              </w:rPr>
            </w:pPr>
            <w:r w:rsidRPr="00EE2BD5">
              <w:rPr>
                <w:rFonts w:ascii="Comic Sans MS" w:hAnsi="Comic Sans MS"/>
                <w:i/>
                <w:sz w:val="26"/>
                <w:szCs w:val="26"/>
              </w:rPr>
              <w:t xml:space="preserve">   B. Annem pazardan taze meyve aldı.</w:t>
            </w:r>
          </w:p>
          <w:p w:rsidR="00EC0069" w:rsidRPr="00EE2BD5" w:rsidRDefault="00EC0069" w:rsidP="00EE2BD5">
            <w:pPr>
              <w:ind w:right="-242"/>
              <w:rPr>
                <w:rFonts w:ascii="Comic Sans MS" w:hAnsi="Comic Sans MS"/>
                <w:i/>
                <w:sz w:val="26"/>
                <w:szCs w:val="26"/>
              </w:rPr>
            </w:pPr>
            <w:r w:rsidRPr="00EE2BD5">
              <w:rPr>
                <w:rFonts w:ascii="Comic Sans MS" w:hAnsi="Comic Sans MS"/>
                <w:i/>
                <w:sz w:val="26"/>
                <w:szCs w:val="26"/>
              </w:rPr>
              <w:t xml:space="preserve">   C. Aldığım ekmek bayat çıktı.</w: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4.25pt;margin-top:30.8pt;width:68.45pt;height:84pt;z-index:251655168;mso-wrap-style:none;mso-position-horizontal-relative:text;mso-position-vertical-relative:text" filled="f" stroked="f">
                  <v:textbox style="mso-next-textbox:#_x0000_s1044">
                    <w:txbxContent>
                      <w:p w:rsidR="00EC0069" w:rsidRDefault="00EC0069">
                        <w:r w:rsidRPr="00605D04">
                          <w:rPr>
                            <w:noProof/>
                            <w:lang w:eastAsia="tr-TR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Resim 19" o:spid="_x0000_i1026" type="#_x0000_t75" style="width:54pt;height:1in;visibility:visible">
                              <v:imagedata r:id="rId5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ect id="_x0000_s1045" style="position:absolute;margin-left:79.7pt;margin-top:1.35pt;width:175.3pt;height:51pt;z-index:251656192" strokecolor="#9bbb59" strokeweight="2.5pt">
                  <v:shadow color="#868686"/>
                  <v:textbox style="mso-next-textbox:#_x0000_s1045">
                    <w:txbxContent>
                      <w:p w:rsidR="00EC0069" w:rsidRPr="00DE66E0" w:rsidRDefault="00EC0069" w:rsidP="001538A6">
                        <w:pPr>
                          <w:pStyle w:val="NoSpacing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1538A6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Yandaki </w:t>
                        </w:r>
                        <w:r w:rsidRPr="00DE66E0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görselle ilgili o</w:t>
                        </w:r>
                        <w:r w:rsidRPr="00DE66E0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l</w:t>
                        </w:r>
                        <w:r w:rsidRPr="00DE66E0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mayan cümle hangisidir?</w:t>
                        </w:r>
                      </w:p>
                      <w:p w:rsidR="00EC0069" w:rsidRPr="001538A6" w:rsidRDefault="00EC0069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13) 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a) Ben okula gidiyorum.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b) Elmayı çok severim.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c) Akşam köpeğimle oynayacağım.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10"/>
                <w:szCs w:val="10"/>
              </w:rPr>
            </w:pPr>
          </w:p>
          <w:p w:rsidR="00EC0069" w:rsidRPr="00DE66E0" w:rsidRDefault="00EC0069" w:rsidP="00114EA2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14) Aşağıdaki cümlelerin hangisinde 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  <w:t xml:space="preserve">yaz 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sözcüğü farklı bir anlamda kullanılmı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ş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tır?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a) Bu yaz köye gideceğiz.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b) Gamze şiirini çok güzel yazmış.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 xml:space="preserve">c) Eylem, yazını doğru yaz. 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10"/>
                <w:szCs w:val="10"/>
              </w:rPr>
            </w:pPr>
          </w:p>
          <w:p w:rsidR="00EC0069" w:rsidRPr="00EE2BD5" w:rsidRDefault="00EC0069" w:rsidP="00EE2BD5">
            <w:pPr>
              <w:ind w:right="-242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EE2BD5">
              <w:rPr>
                <w:rFonts w:ascii="Comic Sans MS" w:hAnsi="Comic Sans MS"/>
                <w:i/>
                <w:sz w:val="26"/>
                <w:szCs w:val="26"/>
              </w:rPr>
              <w:t>15)</w:t>
            </w:r>
            <w:r w:rsidRPr="00EE2BD5">
              <w:rPr>
                <w:rFonts w:ascii="Comic Sans MS" w:hAnsi="Comic Sans MS"/>
                <w:b/>
                <w:i/>
                <w:sz w:val="26"/>
                <w:szCs w:val="26"/>
              </w:rPr>
              <w:t>Aşağıdaki cümlelerin hangisi soru cü</w:t>
            </w:r>
            <w:r w:rsidRPr="00EE2BD5">
              <w:rPr>
                <w:rFonts w:ascii="Comic Sans MS" w:hAnsi="Comic Sans MS"/>
                <w:b/>
                <w:i/>
                <w:sz w:val="26"/>
                <w:szCs w:val="26"/>
              </w:rPr>
              <w:t>m</w:t>
            </w:r>
            <w:r w:rsidRPr="00EE2BD5">
              <w:rPr>
                <w:rFonts w:ascii="Comic Sans MS" w:hAnsi="Comic Sans MS"/>
                <w:b/>
                <w:i/>
                <w:sz w:val="26"/>
                <w:szCs w:val="26"/>
              </w:rPr>
              <w:t>lesidir?</w:t>
            </w:r>
          </w:p>
          <w:p w:rsidR="00EC0069" w:rsidRPr="00EE2BD5" w:rsidRDefault="00EC0069" w:rsidP="00EE2BD5">
            <w:pPr>
              <w:ind w:right="-242"/>
              <w:rPr>
                <w:rFonts w:ascii="Comic Sans MS" w:hAnsi="Comic Sans MS"/>
                <w:i/>
                <w:sz w:val="26"/>
                <w:szCs w:val="26"/>
              </w:rPr>
            </w:pPr>
            <w:r w:rsidRPr="00EE2BD5">
              <w:rPr>
                <w:rFonts w:ascii="Comic Sans MS" w:hAnsi="Comic Sans MS"/>
                <w:i/>
                <w:sz w:val="26"/>
                <w:szCs w:val="26"/>
              </w:rPr>
              <w:t>A)Doruk ile Çağrı top oynuyor.</w:t>
            </w:r>
          </w:p>
          <w:p w:rsidR="00EC0069" w:rsidRPr="00EE2BD5" w:rsidRDefault="00EC0069" w:rsidP="00EE2BD5">
            <w:pPr>
              <w:ind w:right="-242"/>
              <w:rPr>
                <w:rFonts w:ascii="Comic Sans MS" w:hAnsi="Comic Sans MS"/>
                <w:i/>
                <w:sz w:val="26"/>
                <w:szCs w:val="26"/>
              </w:rPr>
            </w:pPr>
            <w:r w:rsidRPr="00EE2BD5">
              <w:rPr>
                <w:rFonts w:ascii="Comic Sans MS" w:hAnsi="Comic Sans MS"/>
                <w:i/>
                <w:sz w:val="26"/>
                <w:szCs w:val="26"/>
              </w:rPr>
              <w:t>B)Eren okula geldi mi?</w:t>
            </w:r>
          </w:p>
          <w:p w:rsidR="00EC0069" w:rsidRDefault="00EC0069" w:rsidP="00EE2BD5">
            <w:pPr>
              <w:ind w:right="-242"/>
              <w:rPr>
                <w:rFonts w:ascii="Comic Sans MS" w:hAnsi="Comic Sans MS"/>
                <w:i/>
                <w:sz w:val="26"/>
                <w:szCs w:val="26"/>
              </w:rPr>
            </w:pPr>
            <w:r w:rsidRPr="00EE2BD5">
              <w:rPr>
                <w:rFonts w:ascii="Comic Sans MS" w:hAnsi="Comic Sans MS"/>
                <w:i/>
                <w:sz w:val="26"/>
                <w:szCs w:val="26"/>
              </w:rPr>
              <w:t>C)Bugün hava güneşli.</w:t>
            </w:r>
          </w:p>
          <w:p w:rsidR="00EC0069" w:rsidRDefault="00EC0069" w:rsidP="001E21FB">
            <w:pPr>
              <w:shd w:val="clear" w:color="auto" w:fill="FFFFFF"/>
              <w:spacing w:before="100" w:beforeAutospacing="1" w:after="150" w:line="240" w:lineRule="auto"/>
              <w:rPr>
                <w:rFonts w:ascii="Roboto" w:hAnsi="Roboto"/>
                <w:color w:val="515151"/>
                <w:sz w:val="40"/>
                <w:szCs w:val="40"/>
                <w:lang w:eastAsia="tr-TR"/>
              </w:rPr>
            </w:pPr>
            <w:hyperlink r:id="rId6" w:history="1">
              <w:r w:rsidRPr="0074355D">
                <w:rPr>
                  <w:rStyle w:val="Hyperlink"/>
                  <w:rFonts w:ascii="Roboto" w:hAnsi="Roboto"/>
                  <w:sz w:val="40"/>
                  <w:szCs w:val="40"/>
                </w:rPr>
                <w:t>www.sorubak.com</w:t>
              </w:r>
            </w:hyperlink>
            <w:r>
              <w:rPr>
                <w:rFonts w:ascii="Roboto" w:hAnsi="Roboto"/>
                <w:color w:val="515151"/>
                <w:sz w:val="40"/>
                <w:szCs w:val="40"/>
              </w:rPr>
              <w:t xml:space="preserve"> </w:t>
            </w:r>
          </w:p>
          <w:p w:rsidR="00EC0069" w:rsidRPr="00EE2BD5" w:rsidRDefault="00EC0069" w:rsidP="00EE2BD5">
            <w:pPr>
              <w:ind w:right="-242"/>
              <w:rPr>
                <w:rFonts w:ascii="Comic Sans MS" w:hAnsi="Comic Sans MS"/>
                <w:i/>
                <w:sz w:val="26"/>
                <w:szCs w:val="26"/>
              </w:rPr>
            </w:pPr>
          </w:p>
        </w:tc>
        <w:tc>
          <w:tcPr>
            <w:tcW w:w="5303" w:type="dxa"/>
            <w:gridSpan w:val="2"/>
          </w:tcPr>
          <w:p w:rsidR="00EC0069" w:rsidRPr="00DE66E0" w:rsidRDefault="00EC0069" w:rsidP="00BD3504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>
              <w:rPr>
                <w:rFonts w:ascii="Comic Sans MS" w:hAnsi="Comic Sans MS"/>
                <w:b/>
                <w:i/>
                <w:sz w:val="26"/>
                <w:szCs w:val="26"/>
              </w:rPr>
              <w:t>16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) Aşağıdaki sözcüklerden hangisi bi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r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den çok varlığı anlatır?</w:t>
            </w:r>
          </w:p>
          <w:p w:rsidR="00EC0069" w:rsidRPr="00DE66E0" w:rsidRDefault="00EC0069" w:rsidP="00BD3504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a) ağaçlar         b) masa            c) armut</w:t>
            </w:r>
          </w:p>
          <w:p w:rsidR="00EC0069" w:rsidRPr="00DE66E0" w:rsidRDefault="00EC0069" w:rsidP="00BD3504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</w:p>
          <w:p w:rsidR="00EC0069" w:rsidRPr="00DE66E0" w:rsidRDefault="00EC0069" w:rsidP="006153E5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>
              <w:rPr>
                <w:rFonts w:ascii="Comic Sans MS" w:hAnsi="Comic Sans MS"/>
                <w:b/>
                <w:i/>
                <w:sz w:val="26"/>
                <w:szCs w:val="26"/>
              </w:rPr>
              <w:t>17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) Aşağıdaki sözcükleri alfabeye göre sıralarsak hangisi en sonda yer alır?</w:t>
            </w:r>
          </w:p>
          <w:p w:rsidR="00EC0069" w:rsidRPr="00DE66E0" w:rsidRDefault="00EC0069" w:rsidP="00601A87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>a) patates        b) ıspanak          c) üzüm</w:t>
            </w:r>
          </w:p>
          <w:p w:rsidR="00EC0069" w:rsidRPr="00DE66E0" w:rsidRDefault="00EC0069" w:rsidP="00601A87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 xml:space="preserve"> 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>
              <w:rPr>
                <w:rFonts w:ascii="Comic Sans MS" w:hAnsi="Comic Sans MS"/>
                <w:b/>
                <w:i/>
                <w:sz w:val="26"/>
                <w:szCs w:val="26"/>
              </w:rPr>
              <w:t>18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) Aşağıdaki sözcüklerden hangisi satır sonunda yanlış bölünmüştür?</w:t>
            </w:r>
          </w:p>
          <w:p w:rsidR="00EC0069" w:rsidRPr="00DE66E0" w:rsidRDefault="00EC0069" w:rsidP="00DE66E0">
            <w:pPr>
              <w:pStyle w:val="NoSpacing"/>
              <w:tabs>
                <w:tab w:val="left" w:pos="1845"/>
                <w:tab w:val="left" w:pos="3600"/>
              </w:tabs>
              <w:rPr>
                <w:rFonts w:ascii="Comic Sans MS" w:hAnsi="Comic Sans MS"/>
                <w:sz w:val="26"/>
                <w:szCs w:val="26"/>
              </w:rPr>
            </w:pPr>
            <w:r w:rsidRPr="00DE66E0">
              <w:rPr>
                <w:rFonts w:ascii="Comic Sans MS" w:hAnsi="Comic Sans MS"/>
                <w:sz w:val="26"/>
                <w:szCs w:val="26"/>
              </w:rPr>
              <w:t xml:space="preserve">a) </w:t>
            </w:r>
            <w:r>
              <w:rPr>
                <w:noProof/>
                <w:lang w:eastAsia="tr-TR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46" type="#_x0000_t21" style="position:absolute;margin-left:186.35pt;margin-top:3.3pt;width:69pt;height:54.75pt;z-index:251659264;mso-position-horizontal-relative:text;mso-position-vertical-relative:text" strokecolor="#f79646" strokeweight="1.5pt">
                  <v:shadow color="#868686"/>
                  <v:textbox style="mso-next-textbox:#_x0000_s1046">
                    <w:txbxContent>
                      <w:p w:rsidR="00EC0069" w:rsidRPr="00601A87" w:rsidRDefault="00EC0069" w:rsidP="00601A87">
                        <w:pPr>
                          <w:pStyle w:val="NoSpacing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sev</w:t>
                        </w:r>
                        <w:r w:rsidRPr="00601A87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-</w:t>
                        </w:r>
                      </w:p>
                      <w:p w:rsidR="00EC0069" w:rsidRPr="00601A87" w:rsidRDefault="00EC0069" w:rsidP="00601A87">
                        <w:pPr>
                          <w:pStyle w:val="NoSpacing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inçle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7" type="#_x0000_t21" style="position:absolute;margin-left:100.85pt;margin-top:3.3pt;width:69pt;height:54.75pt;z-index:251658240;mso-position-horizontal-relative:text;mso-position-vertical-relative:text" strokecolor="#f79646" strokeweight="1.5pt">
                  <v:shadow color="#868686"/>
                  <v:textbox style="mso-next-textbox:#_x0000_s1047">
                    <w:txbxContent>
                      <w:p w:rsidR="00EC0069" w:rsidRPr="00601A87" w:rsidRDefault="00EC0069" w:rsidP="00601A87">
                        <w:pPr>
                          <w:pStyle w:val="NoSpacing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bilgi</w:t>
                        </w:r>
                        <w:r w:rsidRPr="00601A87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-</w:t>
                        </w:r>
                      </w:p>
                      <w:p w:rsidR="00EC0069" w:rsidRPr="00601A87" w:rsidRDefault="00EC0069" w:rsidP="00601A87">
                        <w:pPr>
                          <w:pStyle w:val="NoSpacing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sayar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21" style="position:absolute;margin-left:13.1pt;margin-top:3.3pt;width:69pt;height:54.75pt;z-index:251657216;mso-position-horizontal-relative:text;mso-position-vertical-relative:text" strokecolor="#f79646" strokeweight="1.5pt">
                  <v:shadow color="#868686"/>
                  <v:textbox style="mso-next-textbox:#_x0000_s1048">
                    <w:txbxContent>
                      <w:p w:rsidR="00EC0069" w:rsidRPr="00601A87" w:rsidRDefault="00EC0069" w:rsidP="00601A87">
                        <w:pPr>
                          <w:pStyle w:val="NoSpacing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kitap</w:t>
                        </w:r>
                        <w:r w:rsidRPr="00601A87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-</w:t>
                        </w:r>
                      </w:p>
                      <w:p w:rsidR="00EC0069" w:rsidRPr="00601A87" w:rsidRDefault="00EC0069" w:rsidP="00601A87">
                        <w:pPr>
                          <w:pStyle w:val="NoSpacing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601A87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lık</w:t>
                        </w:r>
                      </w:p>
                    </w:txbxContent>
                  </v:textbox>
                </v:shape>
              </w:pict>
            </w:r>
            <w:r w:rsidRPr="00DE66E0">
              <w:rPr>
                <w:rFonts w:ascii="Comic Sans MS" w:hAnsi="Comic Sans MS"/>
                <w:sz w:val="26"/>
                <w:szCs w:val="26"/>
              </w:rPr>
              <w:t xml:space="preserve">                   b)                   c)</w:t>
            </w: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DE66E0" w:rsidRDefault="00EC0069" w:rsidP="0003439B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EE2BD5" w:rsidRDefault="00EC0069" w:rsidP="00EE2BD5">
            <w:pPr>
              <w:tabs>
                <w:tab w:val="left" w:pos="851"/>
              </w:tabs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i/>
                <w:sz w:val="26"/>
                <w:szCs w:val="26"/>
              </w:rPr>
              <w:t>19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) </w:t>
            </w:r>
            <w:r w:rsidRPr="00EE2BD5">
              <w:rPr>
                <w:rFonts w:ascii="Comic Sans MS" w:hAnsi="Comic Sans MS"/>
              </w:rPr>
              <w:t xml:space="preserve">Hangi cümlede kısa çizgi </w:t>
            </w:r>
            <w:r w:rsidRPr="00EE2BD5">
              <w:rPr>
                <w:rFonts w:ascii="Comic Sans MS" w:hAnsi="Comic Sans MS"/>
                <w:u w:val="single"/>
              </w:rPr>
              <w:t xml:space="preserve">(-) </w:t>
            </w:r>
            <w:r w:rsidRPr="00EE2BD5">
              <w:rPr>
                <w:rFonts w:ascii="Comic Sans MS" w:hAnsi="Comic Sans MS"/>
                <w:b/>
                <w:u w:val="single"/>
              </w:rPr>
              <w:t>yanlış</w:t>
            </w:r>
            <w:r w:rsidRPr="00EE2BD5">
              <w:rPr>
                <w:rFonts w:ascii="Comic Sans MS" w:hAnsi="Comic Sans MS"/>
                <w:b/>
              </w:rPr>
              <w:t xml:space="preserve"> </w:t>
            </w:r>
            <w:r w:rsidRPr="00EE2BD5">
              <w:rPr>
                <w:rFonts w:ascii="Comic Sans MS" w:hAnsi="Comic Sans MS"/>
              </w:rPr>
              <w:t>kullanı</w:t>
            </w:r>
            <w:r w:rsidRPr="00EE2BD5">
              <w:rPr>
                <w:rFonts w:ascii="Comic Sans MS" w:hAnsi="Comic Sans MS"/>
              </w:rPr>
              <w:t>l</w:t>
            </w:r>
            <w:r w:rsidRPr="00EE2BD5">
              <w:rPr>
                <w:rFonts w:ascii="Comic Sans MS" w:hAnsi="Comic Sans MS"/>
              </w:rPr>
              <w:t>mıştır?</w:t>
            </w:r>
          </w:p>
          <w:p w:rsidR="00EC0069" w:rsidRPr="00EE2BD5" w:rsidRDefault="00EC0069" w:rsidP="00EE2BD5">
            <w:pPr>
              <w:tabs>
                <w:tab w:val="left" w:pos="851"/>
              </w:tabs>
              <w:contextualSpacing/>
              <w:rPr>
                <w:rFonts w:ascii="Comic Sans MS" w:hAnsi="Comic Sans MS"/>
              </w:rPr>
            </w:pPr>
            <w:r w:rsidRPr="00EE2BD5">
              <w:rPr>
                <w:rFonts w:ascii="Comic Sans MS" w:hAnsi="Comic Sans MS"/>
              </w:rPr>
              <w:t>A)Dün gece sabaha kadar uyuyama-</w:t>
            </w:r>
          </w:p>
          <w:p w:rsidR="00EC0069" w:rsidRPr="00EE2BD5" w:rsidRDefault="00EC0069" w:rsidP="00EE2BD5">
            <w:pPr>
              <w:tabs>
                <w:tab w:val="left" w:pos="851"/>
              </w:tabs>
              <w:ind w:left="720"/>
              <w:rPr>
                <w:rFonts w:ascii="Comic Sans MS" w:hAnsi="Comic Sans MS"/>
              </w:rPr>
            </w:pPr>
            <w:r w:rsidRPr="00EE2BD5">
              <w:rPr>
                <w:rFonts w:ascii="Comic Sans MS" w:hAnsi="Comic Sans MS"/>
              </w:rPr>
              <w:t>dım.</w:t>
            </w:r>
          </w:p>
          <w:p w:rsidR="00EC0069" w:rsidRPr="00EE2BD5" w:rsidRDefault="00EC0069" w:rsidP="00EE2BD5">
            <w:pPr>
              <w:tabs>
                <w:tab w:val="left" w:pos="851"/>
              </w:tabs>
              <w:contextualSpacing/>
              <w:rPr>
                <w:rFonts w:ascii="Comic Sans MS" w:hAnsi="Comic Sans MS"/>
              </w:rPr>
            </w:pPr>
            <w:r w:rsidRPr="00EE2BD5">
              <w:rPr>
                <w:rFonts w:ascii="Comic Sans MS" w:hAnsi="Comic Sans MS"/>
              </w:rPr>
              <w:t>B)Galiba çok fazla çay içtim, o yüzd-</w:t>
            </w:r>
          </w:p>
          <w:p w:rsidR="00EC0069" w:rsidRPr="00EE2BD5" w:rsidRDefault="00EC0069" w:rsidP="00EE2BD5">
            <w:pPr>
              <w:tabs>
                <w:tab w:val="left" w:pos="851"/>
              </w:tabs>
              <w:ind w:left="720"/>
              <w:rPr>
                <w:rFonts w:ascii="Comic Sans MS" w:hAnsi="Comic Sans MS"/>
              </w:rPr>
            </w:pPr>
            <w:r w:rsidRPr="00EE2BD5">
              <w:rPr>
                <w:rFonts w:ascii="Comic Sans MS" w:hAnsi="Comic Sans MS"/>
              </w:rPr>
              <w:t>en uyuyamadım.</w:t>
            </w:r>
          </w:p>
          <w:p w:rsidR="00EC0069" w:rsidRPr="00EE2BD5" w:rsidRDefault="00EC0069" w:rsidP="00EE2BD5">
            <w:pPr>
              <w:tabs>
                <w:tab w:val="left" w:pos="851"/>
              </w:tabs>
              <w:contextualSpacing/>
              <w:rPr>
                <w:rFonts w:ascii="Comic Sans MS" w:hAnsi="Comic Sans MS"/>
              </w:rPr>
            </w:pPr>
            <w:r w:rsidRPr="00EE2BD5">
              <w:rPr>
                <w:rFonts w:ascii="Comic Sans MS" w:hAnsi="Comic Sans MS"/>
              </w:rPr>
              <w:t>C)Bundan sonra çayı çok içmeyece-</w:t>
            </w:r>
          </w:p>
          <w:p w:rsidR="00EC0069" w:rsidRPr="00EE2BD5" w:rsidRDefault="00EC0069" w:rsidP="00EE2BD5">
            <w:pPr>
              <w:tabs>
                <w:tab w:val="left" w:pos="851"/>
              </w:tabs>
              <w:ind w:left="720"/>
              <w:rPr>
                <w:rFonts w:ascii="Comic Sans MS" w:hAnsi="Comic Sans MS"/>
              </w:rPr>
            </w:pPr>
            <w:r w:rsidRPr="00EE2BD5">
              <w:rPr>
                <w:rFonts w:ascii="Comic Sans MS" w:hAnsi="Comic Sans MS"/>
              </w:rPr>
              <w:t>ğim.</w:t>
            </w:r>
          </w:p>
          <w:p w:rsidR="00EC0069" w:rsidRDefault="00EC0069" w:rsidP="0003439B">
            <w:pPr>
              <w:pStyle w:val="NoSpacing"/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49" type="#_x0000_t62" style="position:absolute;margin-left:68.6pt;margin-top:12.25pt;width:176.25pt;height:31.5pt;z-index:251660288" adj="-1593,10080">
                  <v:textbox style="mso-next-textbox:#_x0000_s1049">
                    <w:txbxContent>
                      <w:p w:rsidR="00EC0069" w:rsidRPr="00D10951" w:rsidRDefault="00EC0069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D10951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Çevremi …………… tutarım.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i/>
                <w:sz w:val="26"/>
                <w:szCs w:val="26"/>
              </w:rPr>
              <w:t>20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)</w:t>
            </w:r>
            <w:r w:rsidRPr="00DE66E0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605D04">
              <w:rPr>
                <w:noProof/>
                <w:lang w:eastAsia="tr-TR"/>
              </w:rPr>
              <w:pict>
                <v:shape id="Resim 17" o:spid="_x0000_i1027" type="#_x0000_t75" alt="Cute_Angel_Girl_Clipart" style="width:45pt;height:62.25pt;visibility:visible">
                  <v:imagedata r:id="rId7" o:title=""/>
                </v:shape>
              </w:pict>
            </w:r>
          </w:p>
          <w:p w:rsidR="00EC0069" w:rsidRPr="00EE2BD5" w:rsidRDefault="00EC0069" w:rsidP="0003439B">
            <w:pPr>
              <w:pStyle w:val="NoSpacing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E2BD5">
              <w:rPr>
                <w:rFonts w:ascii="Comic Sans MS" w:hAnsi="Comic Sans MS"/>
                <w:b/>
                <w:i/>
                <w:sz w:val="24"/>
                <w:szCs w:val="24"/>
              </w:rPr>
              <w:t>Yukarıdaki cümlede noktalı yere aşağıdaki sözcüklerden hangisi gelebilir?</w:t>
            </w:r>
          </w:p>
          <w:p w:rsidR="00EC0069" w:rsidRPr="00EE2BD5" w:rsidRDefault="00EC0069" w:rsidP="00D10951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  <w:r w:rsidRPr="00EE2BD5">
              <w:rPr>
                <w:rFonts w:ascii="Comic Sans MS" w:hAnsi="Comic Sans MS"/>
                <w:sz w:val="24"/>
                <w:szCs w:val="24"/>
              </w:rPr>
              <w:t>a) temiz             b) tatlı              c) şirin</w:t>
            </w:r>
          </w:p>
          <w:p w:rsidR="00EC0069" w:rsidRPr="00DE66E0" w:rsidRDefault="00EC0069" w:rsidP="00D109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shape id="_x0000_s1050" type="#_x0000_t62" style="position:absolute;margin-left:79.1pt;margin-top:1.5pt;width:176.25pt;height:76.5pt;z-index:251661312" adj="-2237,13680">
                  <v:textbox style="mso-next-textbox:#_x0000_s1050">
                    <w:txbxContent>
                      <w:p w:rsidR="00EC0069" w:rsidRPr="00D10951" w:rsidRDefault="00EC0069" w:rsidP="00D7079A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Bilmediğim sözcüğün a</w:t>
                        </w: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n</w:t>
                        </w: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lamını en doğru şekilde  ……………………… öğrenirim.</w:t>
                        </w:r>
                      </w:p>
                    </w:txbxContent>
                  </v:textbox>
                </v:shape>
              </w:pict>
            </w:r>
          </w:p>
          <w:p w:rsidR="00EC0069" w:rsidRPr="00DE66E0" w:rsidRDefault="00EC0069" w:rsidP="00D10951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rect id="_x0000_s1051" style="position:absolute;margin-left:23.6pt;margin-top:40.4pt;width:46.5pt;height:20.25pt;z-index:251662336" filled="f" stroked="f" strokecolor="#9bbb59">
                  <v:shadow color="#868686"/>
                  <v:textbox style="mso-next-textbox:#_x0000_s1051">
                    <w:txbxContent>
                      <w:p w:rsidR="00EC0069" w:rsidRPr="009459D6" w:rsidRDefault="00EC0069" w:rsidP="009459D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9459D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Burak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b/>
                <w:i/>
                <w:sz w:val="26"/>
                <w:szCs w:val="26"/>
              </w:rPr>
              <w:t>21</w:t>
            </w:r>
            <w:r w:rsidRPr="00DE66E0">
              <w:rPr>
                <w:rFonts w:ascii="Comic Sans MS" w:hAnsi="Comic Sans MS"/>
                <w:b/>
                <w:i/>
                <w:sz w:val="26"/>
                <w:szCs w:val="26"/>
              </w:rPr>
              <w:t>)</w:t>
            </w:r>
            <w:r w:rsidRPr="00DE66E0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object w:dxaOrig="2535" w:dyaOrig="2550">
                <v:shape id="_x0000_i1028" type="#_x0000_t75" style="width:42pt;height:40.5pt" o:ole="">
                  <v:imagedata r:id="rId8" o:title=""/>
                </v:shape>
                <o:OLEObject Type="Embed" ProgID="Paint.Picture" ShapeID="_x0000_i1028" DrawAspect="Content" ObjectID="_1480428837" r:id="rId9"/>
              </w:object>
            </w:r>
          </w:p>
          <w:p w:rsidR="00EC0069" w:rsidRDefault="00EC0069" w:rsidP="009459D6"/>
          <w:p w:rsidR="00EC0069" w:rsidRPr="00EE2BD5" w:rsidRDefault="00EC0069" w:rsidP="00DE66E0">
            <w:pPr>
              <w:pStyle w:val="NoSpacing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EE2BD5">
              <w:rPr>
                <w:rFonts w:ascii="Comic Sans MS" w:hAnsi="Comic Sans MS"/>
                <w:b/>
                <w:i/>
                <w:sz w:val="24"/>
                <w:szCs w:val="24"/>
              </w:rPr>
              <w:t>Burak’ın cümlesinde noktalı yere aşağıdak</w:t>
            </w:r>
            <w:r w:rsidRPr="00EE2BD5">
              <w:rPr>
                <w:rFonts w:ascii="Comic Sans MS" w:hAnsi="Comic Sans MS"/>
                <w:b/>
                <w:i/>
                <w:sz w:val="24"/>
                <w:szCs w:val="24"/>
              </w:rPr>
              <w:t>i</w:t>
            </w:r>
            <w:r w:rsidRPr="00EE2BD5">
              <w:rPr>
                <w:rFonts w:ascii="Comic Sans MS" w:hAnsi="Comic Sans MS"/>
                <w:b/>
                <w:i/>
                <w:sz w:val="24"/>
                <w:szCs w:val="24"/>
              </w:rPr>
              <w:t>lerden hangisi gelebilir?</w:t>
            </w:r>
          </w:p>
          <w:p w:rsidR="00EC0069" w:rsidRPr="00EE2BD5" w:rsidRDefault="00EC0069" w:rsidP="00DE66E0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  <w:r w:rsidRPr="00EE2BD5">
              <w:rPr>
                <w:rFonts w:ascii="Comic Sans MS" w:hAnsi="Comic Sans MS"/>
                <w:sz w:val="24"/>
                <w:szCs w:val="24"/>
              </w:rPr>
              <w:t>a) İngilizce sözlük</w:t>
            </w:r>
          </w:p>
          <w:p w:rsidR="00EC0069" w:rsidRPr="00EE2BD5" w:rsidRDefault="00EC0069" w:rsidP="00DE66E0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  <w:r w:rsidRPr="00EE2BD5">
              <w:rPr>
                <w:rFonts w:ascii="Comic Sans MS" w:hAnsi="Comic Sans MS"/>
                <w:sz w:val="24"/>
                <w:szCs w:val="24"/>
              </w:rPr>
              <w:t>b) İmla Kılavuzu</w:t>
            </w:r>
          </w:p>
          <w:p w:rsidR="00EC0069" w:rsidRPr="00EE2BD5" w:rsidRDefault="00EC0069" w:rsidP="00DE66E0">
            <w:pPr>
              <w:pStyle w:val="NoSpacing"/>
              <w:pBdr>
                <w:bottom w:val="single" w:sz="6" w:space="1" w:color="auto"/>
              </w:pBdr>
              <w:rPr>
                <w:rFonts w:ascii="Comic Sans MS" w:hAnsi="Comic Sans MS"/>
                <w:sz w:val="24"/>
                <w:szCs w:val="24"/>
              </w:rPr>
            </w:pPr>
            <w:r w:rsidRPr="00EE2BD5">
              <w:rPr>
                <w:rFonts w:ascii="Comic Sans MS" w:hAnsi="Comic Sans MS"/>
                <w:sz w:val="24"/>
                <w:szCs w:val="24"/>
              </w:rPr>
              <w:t>c) Türkçe sözlük</w:t>
            </w:r>
          </w:p>
          <w:p w:rsidR="00EC0069" w:rsidRPr="00DE66E0" w:rsidRDefault="00EC0069" w:rsidP="009459D6">
            <w:pPr>
              <w:pStyle w:val="NoSpacing"/>
              <w:rPr>
                <w:rFonts w:ascii="Comic Sans MS" w:hAnsi="Comic Sans MS"/>
                <w:sz w:val="26"/>
                <w:szCs w:val="26"/>
              </w:rPr>
            </w:pPr>
          </w:p>
          <w:p w:rsidR="00EC0069" w:rsidRPr="009459D6" w:rsidRDefault="00EC0069" w:rsidP="0089193E">
            <w:pPr>
              <w:pStyle w:val="NoSpacing"/>
              <w:tabs>
                <w:tab w:val="left" w:pos="1740"/>
              </w:tabs>
            </w:pPr>
            <w:r w:rsidRPr="00DE66E0">
              <w:rPr>
                <w:rFonts w:ascii="Comic Sans MS" w:hAnsi="Comic Sans MS"/>
                <w:sz w:val="26"/>
                <w:szCs w:val="26"/>
              </w:rPr>
              <w:t xml:space="preserve">      </w:t>
            </w:r>
            <w:r>
              <w:rPr>
                <w:rFonts w:ascii="Comic Sans MS" w:hAnsi="Comic Sans MS"/>
                <w:sz w:val="26"/>
                <w:szCs w:val="26"/>
              </w:rPr>
              <w:tab/>
              <w:t>BAŞARILAR…</w:t>
            </w:r>
          </w:p>
          <w:p w:rsidR="00EC0069" w:rsidRPr="009459D6" w:rsidRDefault="00EC0069" w:rsidP="009459D6">
            <w:pPr>
              <w:pStyle w:val="NoSpacing"/>
            </w:pPr>
          </w:p>
        </w:tc>
      </w:tr>
    </w:tbl>
    <w:p w:rsidR="00EC0069" w:rsidRDefault="00EC0069" w:rsidP="0003439B">
      <w:pPr>
        <w:pStyle w:val="NoSpacing"/>
        <w:rPr>
          <w:rFonts w:ascii="Comic Sans MS" w:hAnsi="Comic Sans MS"/>
          <w:sz w:val="26"/>
          <w:szCs w:val="26"/>
        </w:rPr>
      </w:pPr>
    </w:p>
    <w:sectPr w:rsidR="00EC0069" w:rsidSect="00E12E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6EFD"/>
    <w:multiLevelType w:val="hybridMultilevel"/>
    <w:tmpl w:val="5BEA81F0"/>
    <w:lvl w:ilvl="0" w:tplc="120A8E1C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42712D"/>
    <w:multiLevelType w:val="hybridMultilevel"/>
    <w:tmpl w:val="EC088E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0049FC"/>
    <w:multiLevelType w:val="hybridMultilevel"/>
    <w:tmpl w:val="8778753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CB4CEA"/>
    <w:multiLevelType w:val="hybridMultilevel"/>
    <w:tmpl w:val="75106B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1F40932"/>
    <w:multiLevelType w:val="hybridMultilevel"/>
    <w:tmpl w:val="6D641D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2E6B"/>
    <w:rsid w:val="00031D90"/>
    <w:rsid w:val="0003439B"/>
    <w:rsid w:val="00114EA2"/>
    <w:rsid w:val="001322DC"/>
    <w:rsid w:val="00144143"/>
    <w:rsid w:val="001538A6"/>
    <w:rsid w:val="00155BD8"/>
    <w:rsid w:val="001B5E51"/>
    <w:rsid w:val="001E21FB"/>
    <w:rsid w:val="002D2E25"/>
    <w:rsid w:val="00315BC6"/>
    <w:rsid w:val="00357F63"/>
    <w:rsid w:val="003964A3"/>
    <w:rsid w:val="00601A87"/>
    <w:rsid w:val="00605D04"/>
    <w:rsid w:val="006153E5"/>
    <w:rsid w:val="0074355D"/>
    <w:rsid w:val="00880FA4"/>
    <w:rsid w:val="0089193E"/>
    <w:rsid w:val="009459D6"/>
    <w:rsid w:val="009D515F"/>
    <w:rsid w:val="00A2641B"/>
    <w:rsid w:val="00AF4987"/>
    <w:rsid w:val="00B2558F"/>
    <w:rsid w:val="00B52582"/>
    <w:rsid w:val="00BD3504"/>
    <w:rsid w:val="00CA377E"/>
    <w:rsid w:val="00D10951"/>
    <w:rsid w:val="00D64472"/>
    <w:rsid w:val="00D7079A"/>
    <w:rsid w:val="00DE66E0"/>
    <w:rsid w:val="00DF3DEB"/>
    <w:rsid w:val="00E12E6B"/>
    <w:rsid w:val="00EC0069"/>
    <w:rsid w:val="00EE2BD5"/>
    <w:rsid w:val="00F4264C"/>
    <w:rsid w:val="00F956BD"/>
    <w:rsid w:val="00FD00A2"/>
    <w:rsid w:val="00FE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7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12E6B"/>
    <w:rPr>
      <w:lang w:eastAsia="en-US"/>
    </w:rPr>
  </w:style>
  <w:style w:type="table" w:styleId="TableGrid">
    <w:name w:val="Table Grid"/>
    <w:basedOn w:val="TableNormal"/>
    <w:uiPriority w:val="99"/>
    <w:rsid w:val="00357F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2B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9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193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1E21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604</Words>
  <Characters>3448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aynur ceylan</dc:creator>
  <cp:keywords>www.sorubak.com</cp:keywords>
  <dc:description/>
  <cp:lastModifiedBy>edanur</cp:lastModifiedBy>
  <cp:revision>4</cp:revision>
  <dcterms:created xsi:type="dcterms:W3CDTF">2014-12-18T09:09:00Z</dcterms:created>
  <dcterms:modified xsi:type="dcterms:W3CDTF">2014-12-18T15:28:00Z</dcterms:modified>
  <cp:contentStatus>www.sorubak.com;</cp:contentStatus>
</cp:coreProperties>
</file>