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322" w:rsidRPr="00072ADB" w:rsidRDefault="00D20322" w:rsidP="0010519C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8" o:spid="_x0000_s1026" type="#_x0000_t202" style="position:absolute;left:0;text-align:left;margin-left:6in;margin-top:0;width:126pt;height:54pt;z-index:25162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" stroked="f">
            <v:textbox>
              <w:txbxContent>
                <w:p w:rsidR="00D20322" w:rsidRPr="00E23220" w:rsidRDefault="00D20322" w:rsidP="0010519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E23220">
                    <w:rPr>
                      <w:rFonts w:ascii="Comic Sans MS" w:hAnsi="Comic Sans MS"/>
                      <w:sz w:val="28"/>
                      <w:szCs w:val="28"/>
                    </w:rPr>
                    <w:t>PUAN:</w:t>
                  </w:r>
                </w:p>
              </w:txbxContent>
            </v:textbox>
          </v:shape>
        </w:pict>
      </w:r>
      <w:r w:rsidRPr="00072ADB">
        <w:rPr>
          <w:rFonts w:ascii="Comic Sans MS" w:hAnsi="Comic Sans MS"/>
          <w:b/>
          <w:sz w:val="24"/>
          <w:szCs w:val="24"/>
        </w:rPr>
        <w:t>TÜRKÇE PERFORMANS DEĞERLENDİRME</w:t>
      </w:r>
    </w:p>
    <w:p w:rsidR="00D20322" w:rsidRPr="001962B8" w:rsidRDefault="00D20322" w:rsidP="001962B8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67" o:spid="_x0000_s1027" type="#_x0000_t176" style="position:absolute;margin-left:-9pt;margin-top:6.75pt;width:558pt;height:159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">
            <v:textbox>
              <w:txbxContent>
                <w:p w:rsidR="00D20322" w:rsidRPr="008945FA" w:rsidRDefault="00D20322" w:rsidP="001962B8">
                  <w:pPr>
                    <w:spacing w:after="0" w:line="240" w:lineRule="auto"/>
                    <w:ind w:firstLine="708"/>
                    <w:rPr>
                      <w:rFonts w:ascii="Comic Sans MS" w:hAnsi="Comic Sans MS"/>
                    </w:rPr>
                  </w:pPr>
                  <w:r w:rsidRPr="008945FA">
                    <w:rPr>
                      <w:rFonts w:ascii="Comic Sans MS" w:hAnsi="Comic Sans MS"/>
                    </w:rPr>
                    <w:t>Tilki, her nasılsa dibinde su bulunan bir çukura düşmüş ama çıkamamış. Kara kara düşünmeye başlamış</w:t>
                  </w:r>
                  <w:r>
                    <w:rPr>
                      <w:rFonts w:ascii="Comic Sans MS" w:hAnsi="Comic Sans MS"/>
                    </w:rPr>
                    <w:t>.</w:t>
                  </w:r>
                  <w:r w:rsidRPr="008945FA">
                    <w:rPr>
                      <w:rFonts w:ascii="Comic Sans MS" w:hAnsi="Comic Sans MS"/>
                    </w:rPr>
                    <w:t xml:space="preserve"> Susuz kalmış bir keçi, aynı çukurun başına gelmiş.Tilki, çukurun ağzındaki keçiyi görünce fırsatı kaçırmamış. Keyifli bir tavırla ona seslenmiş:  </w:t>
                  </w:r>
                </w:p>
                <w:p w:rsidR="00D20322" w:rsidRPr="008945FA" w:rsidRDefault="00D20322" w:rsidP="001962B8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945FA">
                    <w:rPr>
                      <w:rFonts w:ascii="Comic Sans MS" w:hAnsi="Comic Sans MS"/>
                    </w:rPr>
                    <w:t xml:space="preserve">      -Su çok güzel !Aşağı gelirsen içebilirsin! Keçi fazla düşünmeden çukura inmiş. Kana kana su içmiş. Sıra çıkmaya gelince, tilki:</w:t>
                  </w:r>
                </w:p>
                <w:p w:rsidR="00D20322" w:rsidRPr="008945FA" w:rsidRDefault="00D20322" w:rsidP="001962B8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945FA">
                    <w:rPr>
                      <w:rFonts w:ascii="Comic Sans MS" w:hAnsi="Comic Sans MS"/>
                    </w:rPr>
                    <w:t xml:space="preserve">    -Ön ayaklarını duvara daya,sırtına basarak çıkayım.Sonra da seni kurtarırım, demiş.</w:t>
                  </w:r>
                </w:p>
                <w:p w:rsidR="00D20322" w:rsidRPr="008945FA" w:rsidRDefault="00D20322" w:rsidP="001962B8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945FA">
                    <w:rPr>
                      <w:rFonts w:ascii="Comic Sans MS" w:hAnsi="Comic Sans MS"/>
                    </w:rPr>
                    <w:t xml:space="preserve">     Keçi kabul etmiş.Tilki kurtulmuş.Oradan uzaklaşırken keçiye seslenmiş:</w:t>
                  </w:r>
                </w:p>
                <w:p w:rsidR="00D20322" w:rsidRPr="008945FA" w:rsidRDefault="00D20322" w:rsidP="001962B8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945FA">
                    <w:rPr>
                      <w:rFonts w:ascii="Comic Sans MS" w:hAnsi="Comic Sans MS"/>
                    </w:rPr>
                    <w:t xml:space="preserve">     -Eğer azıcık aklın olsaydı düşünmeden çukura atlamazdın.Şimdi düşünecek bol zamanın var.Eminim bir yolunu bulur çıkarsın.</w:t>
                  </w:r>
                </w:p>
                <w:p w:rsidR="00D20322" w:rsidRPr="008945FA" w:rsidRDefault="00D20322" w:rsidP="001962B8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D20322" w:rsidRPr="008945FA" w:rsidRDefault="00D20322" w:rsidP="001962B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D20322" w:rsidRPr="001962B8" w:rsidRDefault="00D20322" w:rsidP="001962B8">
      <w:pPr>
        <w:jc w:val="center"/>
        <w:rPr>
          <w:rFonts w:ascii="Comic Sans MS" w:hAnsi="Comic Sans MS"/>
          <w:color w:val="FF0000"/>
          <w:sz w:val="24"/>
          <w:szCs w:val="24"/>
        </w:rPr>
      </w:pPr>
    </w:p>
    <w:p w:rsidR="00D20322" w:rsidRPr="001962B8" w:rsidRDefault="00D20322" w:rsidP="001962B8">
      <w:pPr>
        <w:jc w:val="center"/>
        <w:rPr>
          <w:rFonts w:ascii="Comic Sans MS" w:hAnsi="Comic Sans MS"/>
          <w:color w:val="FF0000"/>
          <w:sz w:val="24"/>
          <w:szCs w:val="24"/>
        </w:rPr>
      </w:pPr>
    </w:p>
    <w:p w:rsidR="00D20322" w:rsidRPr="001962B8" w:rsidRDefault="00D20322" w:rsidP="001962B8">
      <w:pPr>
        <w:rPr>
          <w:rFonts w:ascii="Comic Sans MS" w:hAnsi="Comic Sans MS"/>
          <w:color w:val="FF0000"/>
          <w:sz w:val="24"/>
          <w:szCs w:val="24"/>
        </w:rPr>
      </w:pPr>
    </w:p>
    <w:p w:rsidR="00D20322" w:rsidRPr="001962B8" w:rsidRDefault="00D20322" w:rsidP="001962B8">
      <w:pPr>
        <w:spacing w:line="240" w:lineRule="auto"/>
        <w:rPr>
          <w:rFonts w:ascii="Comic Sans MS" w:hAnsi="Comic Sans MS"/>
          <w:b/>
          <w:color w:val="000000"/>
          <w:sz w:val="24"/>
          <w:szCs w:val="24"/>
        </w:rPr>
      </w:pPr>
    </w:p>
    <w:p w:rsidR="00D20322" w:rsidRPr="001962B8" w:rsidRDefault="00D20322" w:rsidP="001962B8">
      <w:pPr>
        <w:spacing w:line="240" w:lineRule="auto"/>
        <w:rPr>
          <w:rFonts w:ascii="Comic Sans MS" w:hAnsi="Comic Sans MS"/>
          <w:b/>
          <w:color w:val="000000"/>
          <w:sz w:val="24"/>
          <w:szCs w:val="24"/>
        </w:rPr>
      </w:pPr>
    </w:p>
    <w:p w:rsidR="00D20322" w:rsidRPr="001962B8" w:rsidRDefault="00D20322" w:rsidP="001962B8">
      <w:pPr>
        <w:spacing w:line="240" w:lineRule="auto"/>
        <w:rPr>
          <w:rFonts w:ascii="Comic Sans MS" w:hAnsi="Comic Sans MS"/>
          <w:b/>
          <w:color w:val="000000"/>
          <w:sz w:val="24"/>
          <w:szCs w:val="24"/>
        </w:rPr>
      </w:pPr>
      <w:r>
        <w:rPr>
          <w:noProof/>
          <w:lang w:eastAsia="tr-TR"/>
        </w:rPr>
        <w:pict>
          <v:shape id="Akış Çizelgesi: Öteki İşlem 66" o:spid="_x0000_s1028" type="#_x0000_t176" style="position:absolute;margin-left:0;margin-top:21.95pt;width:168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">
            <v:textbox>
              <w:txbxContent>
                <w:p w:rsidR="00D20322" w:rsidRDefault="00D20322" w:rsidP="001962B8">
                  <w:r w:rsidRPr="00E23220">
                    <w:rPr>
                      <w:rFonts w:ascii="Comic Sans MS" w:hAnsi="Comic Sans MS"/>
                      <w:b/>
                      <w:color w:val="000000"/>
                      <w:sz w:val="28"/>
                      <w:szCs w:val="28"/>
                    </w:rPr>
                    <w:t>1-</w:t>
                  </w:r>
                  <w:r>
                    <w:rPr>
                      <w:sz w:val="28"/>
                      <w:szCs w:val="28"/>
                    </w:rPr>
                    <w:t>Tilki nereye düşmüş?</w:t>
                  </w:r>
                </w:p>
              </w:txbxContent>
            </v:textbox>
          </v:shape>
        </w:pict>
      </w:r>
      <w:r w:rsidRPr="001962B8">
        <w:rPr>
          <w:rFonts w:ascii="Comic Sans MS" w:hAnsi="Comic Sans MS"/>
          <w:b/>
          <w:color w:val="000000"/>
          <w:sz w:val="24"/>
          <w:szCs w:val="24"/>
        </w:rPr>
        <w:t>A- Aşağıdaki soruları metne göre yanıtlayınız.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(16P)</w:t>
      </w:r>
    </w:p>
    <w:p w:rsidR="00D20322" w:rsidRPr="006C7CA0" w:rsidRDefault="00D20322" w:rsidP="001962B8">
      <w:pPr>
        <w:rPr>
          <w:rFonts w:ascii="Comic Sans MS" w:hAnsi="Comic Sans MS"/>
          <w:b/>
          <w:color w:val="000000"/>
          <w:sz w:val="24"/>
          <w:szCs w:val="24"/>
        </w:rPr>
      </w:pPr>
      <w:r>
        <w:rPr>
          <w:noProof/>
          <w:lang w:eastAsia="tr-TR"/>
        </w:rPr>
        <w:pict>
          <v:shape id="Akış Çizelgesi: Öteki İşlem 65" o:spid="_x0000_s1029" type="#_x0000_t176" style="position:absolute;margin-left:0;margin-top:22.2pt;width:183.75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">
            <v:textbox>
              <w:txbxContent>
                <w:p w:rsidR="00D20322" w:rsidRPr="00CE75F1" w:rsidRDefault="00D20322" w:rsidP="001962B8">
                  <w:r w:rsidRPr="00E23220">
                    <w:rPr>
                      <w:rFonts w:ascii="Comic Sans MS" w:hAnsi="Comic Sans MS"/>
                      <w:b/>
                      <w:color w:val="000000"/>
                      <w:sz w:val="28"/>
                      <w:szCs w:val="28"/>
                    </w:rPr>
                    <w:t>2-</w:t>
                  </w:r>
                  <w:r>
                    <w:rPr>
                      <w:sz w:val="28"/>
                      <w:szCs w:val="28"/>
                    </w:rPr>
                    <w:t>Keçi,niçin çukura inmiş?</w:t>
                  </w:r>
                </w:p>
              </w:txbxContent>
            </v:textbox>
          </v:shape>
        </w:pict>
      </w:r>
      <w:r w:rsidRPr="001962B8">
        <w:rPr>
          <w:rFonts w:ascii="Comic Sans MS" w:hAnsi="Comic Sans MS"/>
          <w:color w:val="000000"/>
          <w:sz w:val="24"/>
          <w:szCs w:val="24"/>
        </w:rPr>
        <w:t>……………………</w:t>
      </w:r>
      <w:r>
        <w:rPr>
          <w:rFonts w:ascii="Comic Sans MS" w:hAnsi="Comic Sans MS"/>
          <w:color w:val="000000"/>
          <w:sz w:val="24"/>
          <w:szCs w:val="24"/>
        </w:rPr>
        <w:t>…………………</w:t>
      </w:r>
      <w:r w:rsidRPr="001962B8">
        <w:rPr>
          <w:rFonts w:ascii="Comic Sans MS" w:hAnsi="Comic Sans MS"/>
          <w:color w:val="000000"/>
          <w:sz w:val="24"/>
          <w:szCs w:val="24"/>
        </w:rPr>
        <w:t>………………………………………………………………………</w:t>
      </w:r>
    </w:p>
    <w:p w:rsidR="00D20322" w:rsidRPr="001962B8" w:rsidRDefault="00D20322" w:rsidP="001962B8">
      <w:pPr>
        <w:rPr>
          <w:rFonts w:ascii="Comic Sans MS" w:hAnsi="Comic Sans MS"/>
          <w:color w:val="000000"/>
          <w:sz w:val="24"/>
          <w:szCs w:val="24"/>
        </w:rPr>
      </w:pPr>
      <w:r>
        <w:rPr>
          <w:noProof/>
          <w:lang w:eastAsia="tr-TR"/>
        </w:rPr>
        <w:pict>
          <v:shape id="Akış Çizelgesi: Öteki İşlem 64" o:spid="_x0000_s1030" type="#_x0000_t176" style="position:absolute;margin-left:0;margin-top:24.45pt;width:343.5pt;height:27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">
            <v:textbox>
              <w:txbxContent>
                <w:p w:rsidR="00D20322" w:rsidRPr="00CE75F1" w:rsidRDefault="00D20322" w:rsidP="001962B8">
                  <w:r w:rsidRPr="00E23220">
                    <w:rPr>
                      <w:rFonts w:ascii="Comic Sans MS" w:hAnsi="Comic Sans MS"/>
                      <w:b/>
                      <w:color w:val="000000"/>
                      <w:sz w:val="28"/>
                      <w:szCs w:val="28"/>
                    </w:rPr>
                    <w:t>3-</w:t>
                  </w:r>
                  <w:r>
                    <w:rPr>
                      <w:sz w:val="28"/>
                      <w:szCs w:val="28"/>
                    </w:rPr>
                    <w:t>Tilki,çukurdan kurtulmak için nasıl bir plan yapmış</w:t>
                  </w:r>
                  <w:r w:rsidRPr="00E23220">
                    <w:rPr>
                      <w:rFonts w:ascii="Comic Sans MS" w:hAnsi="Comic Sans MS"/>
                      <w:color w:val="000000"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Comic Sans MS" w:hAnsi="Comic Sans MS"/>
          <w:color w:val="000000"/>
          <w:sz w:val="24"/>
          <w:szCs w:val="24"/>
        </w:rPr>
        <w:t>……………………………………………………………………………….</w:t>
      </w:r>
      <w:r w:rsidRPr="001962B8">
        <w:rPr>
          <w:rFonts w:ascii="Comic Sans MS" w:hAnsi="Comic Sans MS"/>
          <w:color w:val="000000"/>
          <w:sz w:val="24"/>
          <w:szCs w:val="24"/>
        </w:rPr>
        <w:t>…………………………………………………………………………………</w:t>
      </w:r>
    </w:p>
    <w:p w:rsidR="00D20322" w:rsidRDefault="00D20322" w:rsidP="001962B8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……………………………</w:t>
      </w:r>
    </w:p>
    <w:p w:rsidR="00D20322" w:rsidRPr="001962B8" w:rsidRDefault="00D20322" w:rsidP="006C7CA0">
      <w:pPr>
        <w:rPr>
          <w:rFonts w:ascii="Comic Sans MS" w:hAnsi="Comic Sans MS"/>
          <w:color w:val="000000"/>
          <w:sz w:val="24"/>
          <w:szCs w:val="24"/>
        </w:rPr>
      </w:pPr>
      <w:r>
        <w:rPr>
          <w:noProof/>
          <w:lang w:eastAsia="tr-TR"/>
        </w:rPr>
        <w:pict>
          <v:shape id="Akış Çizelgesi: Öteki İşlem 63" o:spid="_x0000_s1031" type="#_x0000_t176" style="position:absolute;margin-left:-4.5pt;margin-top:25.25pt;width:228pt;height:3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">
            <v:textbox>
              <w:txbxContent>
                <w:p w:rsidR="00D20322" w:rsidRDefault="00D20322" w:rsidP="001962B8">
                  <w:r w:rsidRPr="00E23220">
                    <w:rPr>
                      <w:rFonts w:ascii="Comic Sans MS" w:hAnsi="Comic Sans MS"/>
                      <w:b/>
                      <w:color w:val="000000"/>
                      <w:sz w:val="28"/>
                      <w:szCs w:val="28"/>
                    </w:rPr>
                    <w:t>4-</w:t>
                  </w:r>
                  <w:r>
                    <w:rPr>
                      <w:sz w:val="28"/>
                      <w:szCs w:val="28"/>
                    </w:rPr>
                    <w:t>Masala uygun bir başlık yazınız</w:t>
                  </w:r>
                  <w:r w:rsidRPr="00E23220">
                    <w:rPr>
                      <w:rFonts w:ascii="Comic Sans MS" w:hAnsi="Comic Sans MS"/>
                      <w:color w:val="000000"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 w:rsidRPr="001962B8">
        <w:rPr>
          <w:rFonts w:ascii="Comic Sans MS" w:hAnsi="Comic Sans MS"/>
          <w:color w:val="000000"/>
          <w:sz w:val="24"/>
          <w:szCs w:val="24"/>
        </w:rPr>
        <w:t>…………………………………</w:t>
      </w:r>
      <w:r>
        <w:rPr>
          <w:rFonts w:ascii="Comic Sans MS" w:hAnsi="Comic Sans MS"/>
          <w:color w:val="000000"/>
          <w:sz w:val="24"/>
          <w:szCs w:val="24"/>
        </w:rPr>
        <w:t>…………………..</w:t>
      </w:r>
      <w:r w:rsidRPr="001962B8">
        <w:rPr>
          <w:rFonts w:ascii="Comic Sans MS" w:hAnsi="Comic Sans MS"/>
          <w:color w:val="000000"/>
          <w:sz w:val="24"/>
          <w:szCs w:val="24"/>
        </w:rPr>
        <w:t>………………………………</w:t>
      </w:r>
      <w:r>
        <w:rPr>
          <w:rFonts w:ascii="Comic Sans MS" w:hAnsi="Comic Sans MS"/>
          <w:color w:val="000000"/>
          <w:sz w:val="24"/>
          <w:szCs w:val="24"/>
        </w:rPr>
        <w:t>…………………..</w:t>
      </w:r>
      <w:r w:rsidRPr="001962B8">
        <w:rPr>
          <w:rFonts w:ascii="Comic Sans MS" w:hAnsi="Comic Sans MS"/>
          <w:color w:val="000000"/>
          <w:sz w:val="24"/>
          <w:szCs w:val="24"/>
        </w:rPr>
        <w:t>………………………………</w:t>
      </w:r>
      <w:r>
        <w:rPr>
          <w:rFonts w:ascii="Comic Sans MS" w:hAnsi="Comic Sans MS"/>
          <w:color w:val="000000"/>
          <w:sz w:val="24"/>
          <w:szCs w:val="24"/>
        </w:rPr>
        <w:t>…………………..</w:t>
      </w:r>
    </w:p>
    <w:p w:rsidR="00D20322" w:rsidRPr="001962B8" w:rsidRDefault="00D20322" w:rsidP="001962B8">
      <w:pPr>
        <w:rPr>
          <w:rFonts w:ascii="Comic Sans MS" w:hAnsi="Comic Sans MS"/>
          <w:color w:val="000000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2" o:spid="_x0000_s1032" type="#_x0000_t75" alt="tavşan" style="position:absolute;margin-left:471.75pt;margin-top:10.9pt;width:81pt;height:108pt;z-index:-251653632;visibility:visible">
            <v:imagedata r:id="rId5" o:title=""/>
          </v:shape>
        </w:pict>
      </w:r>
      <w:r w:rsidRPr="001962B8">
        <w:rPr>
          <w:rFonts w:ascii="Comic Sans MS" w:hAnsi="Comic Sans MS"/>
          <w:color w:val="000000"/>
          <w:sz w:val="24"/>
          <w:szCs w:val="24"/>
        </w:rPr>
        <w:t>……………………………………………………………….</w:t>
      </w:r>
    </w:p>
    <w:p w:rsidR="00D20322" w:rsidRPr="001962B8" w:rsidRDefault="00D20322" w:rsidP="001962B8">
      <w:pPr>
        <w:rPr>
          <w:rFonts w:ascii="Comic Sans MS" w:hAnsi="Comic Sans MS"/>
          <w:b/>
          <w:color w:val="000000"/>
          <w:sz w:val="24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1" o:spid="_x0000_s1033" type="#_x0000_t62" style="position:absolute;margin-left:0;margin-top:8.8pt;width:411pt;height:48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" adj="24533,7320">
            <v:textbox style="mso-next-textbox:#Köşeleri Yuvarlanmış Dikdörtgen Belirtme Çizgisi 61">
              <w:txbxContent>
                <w:p w:rsidR="00D20322" w:rsidRPr="00CB665A" w:rsidRDefault="00D20322" w:rsidP="00CB665A">
                  <w:pPr>
                    <w:jc w:val="center"/>
                    <w:rPr>
                      <w:rFonts w:ascii="Comic Sans MS" w:hAnsi="Comic Sans MS"/>
                      <w:b/>
                      <w:smallCaps/>
                      <w:sz w:val="26"/>
                      <w:szCs w:val="26"/>
                    </w:rPr>
                  </w:pPr>
                  <w:r w:rsidRPr="00CB665A">
                    <w:rPr>
                      <w:rFonts w:ascii="Comic Sans MS" w:hAnsi="Comic Sans MS"/>
                      <w:b/>
                      <w:smallCaps/>
                      <w:color w:val="000000"/>
                      <w:sz w:val="26"/>
                      <w:szCs w:val="26"/>
                    </w:rPr>
                    <w:t xml:space="preserve">B- </w:t>
                  </w:r>
                  <w:r w:rsidRPr="00CB665A">
                    <w:rPr>
                      <w:rFonts w:ascii="Comic Sans MS" w:hAnsi="Comic Sans MS"/>
                      <w:b/>
                      <w:smallCaps/>
                      <w:sz w:val="26"/>
                      <w:szCs w:val="26"/>
                    </w:rPr>
                    <w:t>T</w:t>
                  </w:r>
                  <w:r w:rsidRPr="00CB665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abloda verilen kelimeleri </w:t>
                  </w: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hecelerine ayırınız.</w:t>
                  </w:r>
                </w:p>
                <w:p w:rsidR="00D20322" w:rsidRPr="00CB665A" w:rsidRDefault="00D20322" w:rsidP="001962B8">
                  <w:pPr>
                    <w:rPr>
                      <w:rFonts w:ascii="Comic Sans MS" w:hAnsi="Comic Sans MS"/>
                      <w:b/>
                      <w:smallCaps/>
                      <w:color w:val="000000"/>
                      <w:sz w:val="26"/>
                      <w:szCs w:val="26"/>
                    </w:rPr>
                  </w:pPr>
                </w:p>
                <w:p w:rsidR="00D20322" w:rsidRPr="00CB665A" w:rsidRDefault="00D20322" w:rsidP="001962B8">
                  <w:pPr>
                    <w:rPr>
                      <w:smallCaps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D20322" w:rsidRDefault="00D20322" w:rsidP="001962B8">
      <w:pPr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horzAnchor="margin" w:tblpY="-37"/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9"/>
        <w:gridCol w:w="2413"/>
        <w:gridCol w:w="2413"/>
        <w:gridCol w:w="2413"/>
      </w:tblGrid>
      <w:tr w:rsidR="00D20322" w:rsidTr="0042274B">
        <w:trPr>
          <w:trHeight w:val="405"/>
        </w:trPr>
        <w:tc>
          <w:tcPr>
            <w:tcW w:w="2239" w:type="dxa"/>
          </w:tcPr>
          <w:p w:rsidR="00D20322" w:rsidRPr="0042274B" w:rsidRDefault="00D20322" w:rsidP="004227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2274B">
              <w:rPr>
                <w:rFonts w:ascii="Comic Sans MS" w:hAnsi="Comic Sans MS"/>
                <w:sz w:val="24"/>
                <w:szCs w:val="24"/>
              </w:rPr>
              <w:t>kitaplık</w:t>
            </w:r>
          </w:p>
        </w:tc>
        <w:tc>
          <w:tcPr>
            <w:tcW w:w="2413" w:type="dxa"/>
          </w:tcPr>
          <w:p w:rsidR="00D20322" w:rsidRPr="0042274B" w:rsidRDefault="00D20322" w:rsidP="004227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3" w:type="dxa"/>
          </w:tcPr>
          <w:p w:rsidR="00D20322" w:rsidRPr="0042274B" w:rsidRDefault="00D20322" w:rsidP="004227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2274B">
              <w:rPr>
                <w:rFonts w:ascii="Comic Sans MS" w:hAnsi="Comic Sans MS"/>
                <w:sz w:val="24"/>
                <w:szCs w:val="24"/>
              </w:rPr>
              <w:t>saygısız</w:t>
            </w:r>
          </w:p>
        </w:tc>
        <w:tc>
          <w:tcPr>
            <w:tcW w:w="2413" w:type="dxa"/>
          </w:tcPr>
          <w:p w:rsidR="00D20322" w:rsidRDefault="00D20322" w:rsidP="0042274B">
            <w:pPr>
              <w:spacing w:after="0" w:line="240" w:lineRule="auto"/>
            </w:pPr>
          </w:p>
        </w:tc>
      </w:tr>
      <w:tr w:rsidR="00D20322" w:rsidTr="0042274B">
        <w:trPr>
          <w:trHeight w:val="405"/>
        </w:trPr>
        <w:tc>
          <w:tcPr>
            <w:tcW w:w="2239" w:type="dxa"/>
          </w:tcPr>
          <w:p w:rsidR="00D20322" w:rsidRPr="0042274B" w:rsidRDefault="00D20322" w:rsidP="004227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2274B">
              <w:rPr>
                <w:rFonts w:ascii="Comic Sans MS" w:hAnsi="Comic Sans MS"/>
                <w:sz w:val="24"/>
                <w:szCs w:val="24"/>
              </w:rPr>
              <w:t>elmalar</w:t>
            </w:r>
          </w:p>
        </w:tc>
        <w:tc>
          <w:tcPr>
            <w:tcW w:w="2413" w:type="dxa"/>
          </w:tcPr>
          <w:p w:rsidR="00D20322" w:rsidRPr="0042274B" w:rsidRDefault="00D20322" w:rsidP="004227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3" w:type="dxa"/>
          </w:tcPr>
          <w:p w:rsidR="00D20322" w:rsidRPr="0042274B" w:rsidRDefault="00D20322" w:rsidP="004227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2274B">
              <w:rPr>
                <w:rFonts w:ascii="Comic Sans MS" w:hAnsi="Comic Sans MS"/>
                <w:sz w:val="24"/>
                <w:szCs w:val="24"/>
              </w:rPr>
              <w:t>Aslanağzı</w:t>
            </w:r>
          </w:p>
        </w:tc>
        <w:tc>
          <w:tcPr>
            <w:tcW w:w="2413" w:type="dxa"/>
          </w:tcPr>
          <w:p w:rsidR="00D20322" w:rsidRDefault="00D20322" w:rsidP="0042274B">
            <w:pPr>
              <w:spacing w:after="0" w:line="240" w:lineRule="auto"/>
            </w:pPr>
          </w:p>
        </w:tc>
      </w:tr>
      <w:tr w:rsidR="00D20322" w:rsidTr="0042274B">
        <w:trPr>
          <w:trHeight w:val="405"/>
        </w:trPr>
        <w:tc>
          <w:tcPr>
            <w:tcW w:w="2239" w:type="dxa"/>
          </w:tcPr>
          <w:p w:rsidR="00D20322" w:rsidRPr="0042274B" w:rsidRDefault="00D20322" w:rsidP="004227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2274B">
              <w:rPr>
                <w:rFonts w:ascii="Comic Sans MS" w:hAnsi="Comic Sans MS"/>
                <w:sz w:val="24"/>
                <w:szCs w:val="24"/>
              </w:rPr>
              <w:t>Galatasaray</w:t>
            </w:r>
          </w:p>
        </w:tc>
        <w:tc>
          <w:tcPr>
            <w:tcW w:w="2413" w:type="dxa"/>
          </w:tcPr>
          <w:p w:rsidR="00D20322" w:rsidRPr="0042274B" w:rsidRDefault="00D20322" w:rsidP="0042274B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2413" w:type="dxa"/>
          </w:tcPr>
          <w:p w:rsidR="00D20322" w:rsidRPr="0042274B" w:rsidRDefault="00D20322" w:rsidP="004227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2274B">
              <w:rPr>
                <w:rFonts w:ascii="Comic Sans MS" w:hAnsi="Comic Sans MS"/>
                <w:sz w:val="24"/>
                <w:szCs w:val="24"/>
              </w:rPr>
              <w:t>denizin</w:t>
            </w:r>
          </w:p>
        </w:tc>
        <w:tc>
          <w:tcPr>
            <w:tcW w:w="2413" w:type="dxa"/>
          </w:tcPr>
          <w:p w:rsidR="00D20322" w:rsidRDefault="00D20322" w:rsidP="0042274B">
            <w:pPr>
              <w:spacing w:after="0" w:line="240" w:lineRule="auto"/>
            </w:pPr>
          </w:p>
        </w:tc>
      </w:tr>
      <w:tr w:rsidR="00D20322" w:rsidTr="0042274B">
        <w:trPr>
          <w:trHeight w:val="405"/>
        </w:trPr>
        <w:tc>
          <w:tcPr>
            <w:tcW w:w="2239" w:type="dxa"/>
          </w:tcPr>
          <w:p w:rsidR="00D20322" w:rsidRPr="0042274B" w:rsidRDefault="00D20322" w:rsidP="004227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2274B">
              <w:rPr>
                <w:rFonts w:ascii="Comic Sans MS" w:hAnsi="Comic Sans MS"/>
                <w:sz w:val="24"/>
                <w:szCs w:val="24"/>
              </w:rPr>
              <w:t>kule</w:t>
            </w:r>
          </w:p>
        </w:tc>
        <w:tc>
          <w:tcPr>
            <w:tcW w:w="2413" w:type="dxa"/>
          </w:tcPr>
          <w:p w:rsidR="00D20322" w:rsidRPr="0042274B" w:rsidRDefault="00D20322" w:rsidP="004227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3" w:type="dxa"/>
          </w:tcPr>
          <w:p w:rsidR="00D20322" w:rsidRPr="0042274B" w:rsidRDefault="00D20322" w:rsidP="004227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2274B">
              <w:rPr>
                <w:rFonts w:ascii="Comic Sans MS" w:hAnsi="Comic Sans MS"/>
                <w:sz w:val="24"/>
                <w:szCs w:val="24"/>
              </w:rPr>
              <w:t>Balık</w:t>
            </w:r>
          </w:p>
        </w:tc>
        <w:tc>
          <w:tcPr>
            <w:tcW w:w="2413" w:type="dxa"/>
          </w:tcPr>
          <w:p w:rsidR="00D20322" w:rsidRDefault="00D20322" w:rsidP="0042274B">
            <w:pPr>
              <w:spacing w:after="0" w:line="240" w:lineRule="auto"/>
            </w:pPr>
          </w:p>
        </w:tc>
      </w:tr>
    </w:tbl>
    <w:p w:rsidR="00D20322" w:rsidRDefault="00D20322" w:rsidP="001962B8">
      <w:pPr>
        <w:jc w:val="both"/>
        <w:rPr>
          <w:rFonts w:ascii="Comic Sans MS" w:hAnsi="Comic Sans MS"/>
          <w:sz w:val="24"/>
          <w:szCs w:val="24"/>
        </w:rPr>
      </w:pPr>
    </w:p>
    <w:p w:rsidR="00D20322" w:rsidRDefault="00D20322" w:rsidP="001962B8">
      <w:pPr>
        <w:jc w:val="both"/>
        <w:rPr>
          <w:rFonts w:ascii="Comic Sans MS" w:hAnsi="Comic Sans MS"/>
          <w:sz w:val="24"/>
          <w:szCs w:val="24"/>
        </w:rPr>
      </w:pPr>
    </w:p>
    <w:p w:rsidR="00D20322" w:rsidRDefault="00D20322" w:rsidP="001962B8">
      <w:pPr>
        <w:jc w:val="both"/>
        <w:rPr>
          <w:rFonts w:ascii="Comic Sans MS" w:hAnsi="Comic Sans MS"/>
          <w:sz w:val="24"/>
          <w:szCs w:val="24"/>
        </w:rPr>
      </w:pPr>
    </w:p>
    <w:p w:rsidR="00D20322" w:rsidRDefault="00D20322" w:rsidP="001962B8">
      <w:pPr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Köşeleri Yuvarlanmış Dikdörtgen Belirtme Çizgisi 60" o:spid="_x0000_s1034" type="#_x0000_t62" style="position:absolute;left:0;text-align:left;margin-left:3.75pt;margin-top:3.4pt;width:554.25pt;height:53.2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" adj="19190,13082">
            <v:textbox>
              <w:txbxContent>
                <w:p w:rsidR="00D20322" w:rsidRPr="00CB665A" w:rsidRDefault="00D20322" w:rsidP="001962B8">
                  <w:pPr>
                    <w:ind w:left="-18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CB665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C- Aşağıdaki cümleleri, </w:t>
                  </w: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uygun ifadeler kullanarak</w:t>
                  </w:r>
                  <w:r w:rsidRPr="00CB665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tamamlayınız.</w:t>
                  </w:r>
                  <w:r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(10P)</w:t>
                  </w:r>
                </w:p>
                <w:p w:rsidR="00D20322" w:rsidRPr="00CB665A" w:rsidRDefault="00D20322" w:rsidP="001962B8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D20322" w:rsidRDefault="00D20322" w:rsidP="001962B8">
      <w:pPr>
        <w:jc w:val="both"/>
        <w:rPr>
          <w:rFonts w:ascii="Comic Sans MS" w:hAnsi="Comic Sans MS"/>
          <w:sz w:val="24"/>
          <w:szCs w:val="24"/>
        </w:rPr>
      </w:pPr>
    </w:p>
    <w:p w:rsidR="00D20322" w:rsidRPr="00CB665A" w:rsidRDefault="00D20322" w:rsidP="00CB665A">
      <w:pPr>
        <w:pStyle w:val="ListParagraph"/>
        <w:numPr>
          <w:ilvl w:val="0"/>
          <w:numId w:val="2"/>
        </w:numPr>
        <w:rPr>
          <w:rFonts w:ascii="Comic Sans MS" w:hAnsi="Comic Sans MS" w:cs="ae_Kayrawan"/>
          <w:sz w:val="24"/>
          <w:szCs w:val="24"/>
        </w:rPr>
      </w:pPr>
      <w:r w:rsidRPr="00CB665A">
        <w:rPr>
          <w:rFonts w:ascii="Comic Sans MS" w:hAnsi="Comic Sans MS" w:cs="ae_Kayrawan"/>
          <w:sz w:val="24"/>
          <w:szCs w:val="24"/>
        </w:rPr>
        <w:t xml:space="preserve">Ödevimi yapacaktım </w:t>
      </w:r>
      <w:r w:rsidRPr="00CB665A">
        <w:rPr>
          <w:rFonts w:ascii="Comic Sans MS" w:hAnsi="Comic Sans MS" w:cs="ae_Kayrawan"/>
          <w:b/>
          <w:sz w:val="24"/>
          <w:szCs w:val="24"/>
        </w:rPr>
        <w:t>fakat</w:t>
      </w:r>
      <w:r w:rsidRPr="00CB665A">
        <w:rPr>
          <w:rFonts w:ascii="Comic Sans MS" w:hAnsi="Comic Sans MS" w:cs="ae_Kayrawan"/>
          <w:sz w:val="24"/>
          <w:szCs w:val="24"/>
        </w:rPr>
        <w:t>………………………………………………………………………</w:t>
      </w:r>
    </w:p>
    <w:p w:rsidR="00D20322" w:rsidRPr="00CB665A" w:rsidRDefault="00D20322" w:rsidP="00CB665A">
      <w:pPr>
        <w:pStyle w:val="ListParagraph"/>
        <w:numPr>
          <w:ilvl w:val="0"/>
          <w:numId w:val="2"/>
        </w:numPr>
        <w:rPr>
          <w:rFonts w:ascii="Comic Sans MS" w:hAnsi="Comic Sans MS" w:cs="ae_Kayrawan"/>
          <w:sz w:val="24"/>
          <w:szCs w:val="24"/>
        </w:rPr>
      </w:pPr>
      <w:r w:rsidRPr="00CB665A">
        <w:rPr>
          <w:rFonts w:ascii="Comic Sans MS" w:hAnsi="Comic Sans MS" w:cs="ae_Kayrawan"/>
          <w:sz w:val="24"/>
          <w:szCs w:val="24"/>
        </w:rPr>
        <w:t xml:space="preserve">Gün boyu sınava çalışmıştı </w:t>
      </w:r>
      <w:r w:rsidRPr="00CB665A">
        <w:rPr>
          <w:rFonts w:ascii="Comic Sans MS" w:hAnsi="Comic Sans MS" w:cs="ae_Kayrawan"/>
          <w:b/>
          <w:sz w:val="24"/>
          <w:szCs w:val="24"/>
        </w:rPr>
        <w:t>ama</w:t>
      </w:r>
      <w:r w:rsidRPr="00CB665A">
        <w:rPr>
          <w:rFonts w:ascii="Comic Sans MS" w:hAnsi="Comic Sans MS" w:cs="ae_Kayrawan"/>
          <w:sz w:val="24"/>
          <w:szCs w:val="24"/>
        </w:rPr>
        <w:t>…………………………………………………………….</w:t>
      </w:r>
    </w:p>
    <w:p w:rsidR="00D20322" w:rsidRPr="00CB665A" w:rsidRDefault="00D20322" w:rsidP="00CB665A">
      <w:pPr>
        <w:pStyle w:val="ListParagraph"/>
        <w:numPr>
          <w:ilvl w:val="0"/>
          <w:numId w:val="2"/>
        </w:numPr>
        <w:rPr>
          <w:rFonts w:ascii="Comic Sans MS" w:hAnsi="Comic Sans MS" w:cs="ae_Kayrawan"/>
          <w:sz w:val="24"/>
          <w:szCs w:val="24"/>
        </w:rPr>
      </w:pPr>
      <w:r w:rsidRPr="00CB665A">
        <w:rPr>
          <w:rFonts w:ascii="Comic Sans MS" w:hAnsi="Comic Sans MS" w:cs="ae_Kayrawan"/>
          <w:b/>
          <w:sz w:val="24"/>
          <w:szCs w:val="24"/>
        </w:rPr>
        <w:t>Ya</w:t>
      </w:r>
      <w:r w:rsidRPr="00CB665A">
        <w:rPr>
          <w:rFonts w:ascii="Comic Sans MS" w:hAnsi="Comic Sans MS" w:cs="ae_Kayrawan"/>
          <w:sz w:val="24"/>
          <w:szCs w:val="24"/>
        </w:rPr>
        <w:t xml:space="preserve"> bu çorbayı içersin </w:t>
      </w:r>
      <w:r w:rsidRPr="00CB665A">
        <w:rPr>
          <w:rFonts w:ascii="Comic Sans MS" w:hAnsi="Comic Sans MS" w:cs="ae_Kayrawan"/>
          <w:b/>
          <w:sz w:val="24"/>
          <w:szCs w:val="24"/>
        </w:rPr>
        <w:t>ya da</w:t>
      </w:r>
      <w:r w:rsidRPr="00CB665A">
        <w:rPr>
          <w:rFonts w:ascii="Comic Sans MS" w:hAnsi="Comic Sans MS" w:cs="ae_Kayrawan"/>
          <w:sz w:val="24"/>
          <w:szCs w:val="24"/>
        </w:rPr>
        <w:t>……………………………………………………………………</w:t>
      </w:r>
    </w:p>
    <w:p w:rsidR="00D20322" w:rsidRPr="00CB665A" w:rsidRDefault="00D20322" w:rsidP="00CB665A">
      <w:pPr>
        <w:pStyle w:val="ListParagraph"/>
        <w:numPr>
          <w:ilvl w:val="0"/>
          <w:numId w:val="2"/>
        </w:numPr>
        <w:rPr>
          <w:rFonts w:ascii="Comic Sans MS" w:hAnsi="Comic Sans MS" w:cs="ae_Kayrawan"/>
          <w:sz w:val="24"/>
          <w:szCs w:val="24"/>
        </w:rPr>
      </w:pPr>
      <w:r w:rsidRPr="00CB665A">
        <w:rPr>
          <w:rFonts w:ascii="Comic Sans MS" w:hAnsi="Comic Sans MS" w:cs="ae_Kayrawan"/>
          <w:sz w:val="24"/>
          <w:szCs w:val="24"/>
        </w:rPr>
        <w:t xml:space="preserve">Sana dışarı çıkman için izin veriyorum </w:t>
      </w:r>
      <w:r w:rsidRPr="00CB665A">
        <w:rPr>
          <w:rFonts w:ascii="Comic Sans MS" w:hAnsi="Comic Sans MS" w:cs="ae_Kayrawan"/>
          <w:b/>
          <w:sz w:val="24"/>
          <w:szCs w:val="24"/>
        </w:rPr>
        <w:t>ancak</w:t>
      </w:r>
      <w:r w:rsidRPr="00CB665A">
        <w:rPr>
          <w:rFonts w:ascii="Comic Sans MS" w:hAnsi="Comic Sans MS" w:cs="ae_Kayrawan"/>
          <w:sz w:val="24"/>
          <w:szCs w:val="24"/>
        </w:rPr>
        <w:t>…………………………………………</w:t>
      </w:r>
    </w:p>
    <w:p w:rsidR="00D20322" w:rsidRPr="008945FA" w:rsidRDefault="00D20322" w:rsidP="001962B8">
      <w:pPr>
        <w:pStyle w:val="ListParagraph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Köşeleri Yuvarlanmış Dikdörtgen Belirtme Çizgisi 59" o:spid="_x0000_s1035" type="#_x0000_t62" style="position:absolute;left:0;text-align:left;margin-left:-4.5pt;margin-top:26.4pt;width:553.5pt;height:33.1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" adj="18488,7428">
            <v:textbox>
              <w:txbxContent>
                <w:p w:rsidR="00D20322" w:rsidRPr="00CB665A" w:rsidRDefault="00D20322" w:rsidP="001962B8">
                  <w:pPr>
                    <w:jc w:val="both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CB665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D- Aşağıdaki eş sesli kelimeleri farklı anlamlarıyla cümle içinde kullanınız.</w:t>
                  </w:r>
                  <w:r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(8P)</w:t>
                  </w:r>
                </w:p>
                <w:p w:rsidR="00D20322" w:rsidRPr="00CB665A" w:rsidRDefault="00D20322" w:rsidP="001962B8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Pr="008945FA">
        <w:rPr>
          <w:rFonts w:ascii="Comic Sans MS" w:hAnsi="Comic Sans MS" w:cs="ae_Kayrawan"/>
          <w:sz w:val="24"/>
          <w:szCs w:val="24"/>
        </w:rPr>
        <w:t xml:space="preserve">Bu söylediğini yaparım </w:t>
      </w:r>
      <w:r w:rsidRPr="008945FA">
        <w:rPr>
          <w:rFonts w:ascii="Comic Sans MS" w:hAnsi="Comic Sans MS" w:cs="ae_Kayrawan"/>
          <w:b/>
          <w:sz w:val="24"/>
          <w:szCs w:val="24"/>
        </w:rPr>
        <w:t>yalnız</w:t>
      </w:r>
      <w:r w:rsidRPr="008945FA">
        <w:rPr>
          <w:rFonts w:ascii="Comic Sans MS" w:hAnsi="Comic Sans MS" w:cs="ae_Kayrawan"/>
          <w:sz w:val="24"/>
          <w:szCs w:val="24"/>
        </w:rPr>
        <w:t>………………………………………………………………………</w:t>
      </w:r>
    </w:p>
    <w:p w:rsidR="00D20322" w:rsidRPr="001962B8" w:rsidRDefault="00D20322" w:rsidP="001962B8">
      <w:pPr>
        <w:jc w:val="both"/>
        <w:rPr>
          <w:rFonts w:ascii="Comic Sans MS" w:hAnsi="Comic Sans MS"/>
          <w:sz w:val="24"/>
          <w:szCs w:val="24"/>
        </w:rPr>
      </w:pPr>
    </w:p>
    <w:p w:rsidR="00D20322" w:rsidRPr="001962B8" w:rsidRDefault="00D20322" w:rsidP="001962B8">
      <w:pPr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Yuvarlatılmış Dikdörtgen 53" o:spid="_x0000_s1036" style="position:absolute;left:0;text-align:left;margin-left:-9pt;margin-top:1.45pt;width:1in;height:27pt;z-index:251672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">
            <v:textbox>
              <w:txbxContent>
                <w:p w:rsidR="00D20322" w:rsidRPr="00FF141A" w:rsidRDefault="00D20322" w:rsidP="0010519C">
                  <w:r>
                    <w:rPr>
                      <w:rFonts w:ascii="Comic Sans MS" w:hAnsi="Comic Sans MS"/>
                      <w:sz w:val="28"/>
                      <w:szCs w:val="28"/>
                    </w:rPr>
                    <w:t>ben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5" o:spid="_x0000_s1037" style="position:absolute;left:0;text-align:left;margin-left:-9pt;margin-top:25.75pt;width:1in;height:27pt;z-index:251671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">
            <v:textbox>
              <w:txbxContent>
                <w:p w:rsidR="00D20322" w:rsidRDefault="00D20322" w:rsidP="0010519C">
                  <w:r>
                    <w:rPr>
                      <w:rFonts w:ascii="Comic Sans MS" w:hAnsi="Comic Sans MS"/>
                      <w:sz w:val="28"/>
                      <w:szCs w:val="28"/>
                    </w:rPr>
                    <w:t>ben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Metin Kutusu 58" o:spid="_x0000_s1038" type="#_x0000_t202" style="position:absolute;left:0;text-align:left;margin-left:420pt;margin-top:8.25pt;width:99pt;height:114.7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" stroked="f" strokecolor="#930">
            <v:textbox>
              <w:txbxContent>
                <w:p w:rsidR="00D20322" w:rsidRDefault="00D20322" w:rsidP="001962B8">
                  <w:r w:rsidRPr="001753B1">
                    <w:rPr>
                      <w:noProof/>
                      <w:lang w:eastAsia="tr-TR"/>
                    </w:rPr>
                    <w:pict>
                      <v:shape id="Resim 57" o:spid="_x0000_i1026" type="#_x0000_t75" alt="colortweety16" style="width:81pt;height:87.75pt;visibility:visible">
                        <v:imagedata r:id="rId6" o:title=""/>
                      </v:shape>
                    </w:pict>
                  </w:r>
                </w:p>
                <w:p w:rsidR="00D20322" w:rsidRDefault="00D20322" w:rsidP="001962B8"/>
                <w:p w:rsidR="00D20322" w:rsidRDefault="00D20322" w:rsidP="001962B8"/>
                <w:p w:rsidR="00D20322" w:rsidRDefault="00D20322" w:rsidP="001962B8"/>
              </w:txbxContent>
            </v:textbox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56" o:spid="_x0000_s1039" type="#_x0000_t13" style="position:absolute;left:0;text-align:left;margin-left:1in;margin-top:8.25pt;width:36pt;height:13.5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" fillcolor="black"/>
        </w:pict>
      </w:r>
      <w:r w:rsidRPr="001962B8">
        <w:rPr>
          <w:rFonts w:ascii="Comic Sans MS" w:hAnsi="Comic Sans MS"/>
          <w:sz w:val="24"/>
          <w:szCs w:val="24"/>
        </w:rPr>
        <w:t>……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1962B8">
        <w:rPr>
          <w:rFonts w:ascii="Comic Sans MS" w:hAnsi="Comic Sans MS"/>
          <w:sz w:val="24"/>
          <w:szCs w:val="24"/>
        </w:rPr>
        <w:t>………………………………………………………………………………………</w:t>
      </w:r>
    </w:p>
    <w:p w:rsidR="00D20322" w:rsidRDefault="00D20322" w:rsidP="001962B8">
      <w:pPr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Sağ Ok 54" o:spid="_x0000_s1040" type="#_x0000_t13" style="position:absolute;left:0;text-align:left;margin-left:1in;margin-top:2.8pt;width:36pt;height:13.5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" fillcolor="black"/>
        </w:pict>
      </w:r>
      <w:r w:rsidRPr="001962B8">
        <w:rPr>
          <w:rFonts w:ascii="Comic Sans MS" w:hAnsi="Comic Sans MS"/>
          <w:sz w:val="24"/>
          <w:szCs w:val="24"/>
        </w:rPr>
        <w:t>……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1962B8">
        <w:rPr>
          <w:rFonts w:ascii="Comic Sans MS" w:hAnsi="Comic Sans MS"/>
          <w:sz w:val="24"/>
          <w:szCs w:val="24"/>
        </w:rPr>
        <w:t>……………………………………………………………………………………..</w:t>
      </w:r>
    </w:p>
    <w:p w:rsidR="00D20322" w:rsidRPr="001962B8" w:rsidRDefault="00D20322" w:rsidP="00871A98">
      <w:pPr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Yuvarlatılmış Dikdörtgen 72" o:spid="_x0000_s1041" style="position:absolute;left:0;text-align:left;margin-left:-9pt;margin-top:-5.7pt;width:1in;height:27pt;z-index:251679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">
            <v:textbox>
              <w:txbxContent>
                <w:p w:rsidR="00D20322" w:rsidRDefault="00D20322" w:rsidP="00871A98">
                  <w:pPr>
                    <w:jc w:val="center"/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kaz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3" o:spid="_x0000_s1042" style="position:absolute;left:0;text-align:left;margin-left:-9pt;margin-top:20.7pt;width:1in;height:27pt;z-index:251680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">
            <v:textbox>
              <w:txbxContent>
                <w:p w:rsidR="00D20322" w:rsidRDefault="00D20322" w:rsidP="00871A98">
                  <w:pPr>
                    <w:jc w:val="center"/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kaz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Sağ Ok 70" o:spid="_x0000_s1043" type="#_x0000_t13" style="position:absolute;left:0;text-align:left;margin-left:1in;margin-top:5.4pt;width:36pt;height:13.5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" fillcolor="black"/>
        </w:pict>
      </w:r>
      <w:r w:rsidRPr="001962B8">
        <w:rPr>
          <w:rFonts w:ascii="Comic Sans MS" w:hAnsi="Comic Sans MS"/>
          <w:sz w:val="24"/>
          <w:szCs w:val="24"/>
        </w:rPr>
        <w:t>………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1962B8">
        <w:rPr>
          <w:rFonts w:ascii="Comic Sans MS" w:hAnsi="Comic Sans MS"/>
          <w:sz w:val="24"/>
          <w:szCs w:val="24"/>
        </w:rPr>
        <w:t>……………………………………………………………………………………</w:t>
      </w:r>
    </w:p>
    <w:p w:rsidR="00D20322" w:rsidRDefault="00D20322" w:rsidP="00072ADB">
      <w:pPr>
        <w:ind w:left="708" w:firstLine="708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Sağ Ok 71" o:spid="_x0000_s1044" type="#_x0000_t13" style="position:absolute;left:0;text-align:left;margin-left:1in;margin-top:5.4pt;width:36pt;height:13.5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" fillcolor="black"/>
        </w:pict>
      </w:r>
      <w:r w:rsidRPr="001962B8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</w:t>
      </w:r>
    </w:p>
    <w:p w:rsidR="00D20322" w:rsidRPr="001962B8" w:rsidRDefault="00D20322" w:rsidP="00871A98">
      <w:pPr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Köşeleri Yuvarlanmış Dikdörtgen Belirtme Çizgisi 48" o:spid="_x0000_s1045" type="#_x0000_t62" style="position:absolute;left:0;text-align:left;margin-left:-18pt;margin-top:12.95pt;width:549pt;height:30.5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" adj="18639,8060">
            <v:textbox>
              <w:txbxContent>
                <w:p w:rsidR="00D20322" w:rsidRPr="005C59D1" w:rsidRDefault="00D20322" w:rsidP="001962B8">
                  <w:pPr>
                    <w:ind w:left="-180"/>
                    <w:rPr>
                      <w:b/>
                      <w:sz w:val="26"/>
                      <w:szCs w:val="26"/>
                    </w:rPr>
                  </w:pPr>
                  <w:r w:rsidRPr="005C59D1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E- Aşağıda </w:t>
                  </w:r>
                  <w:r w:rsidRPr="005C59D1">
                    <w:rPr>
                      <w:rFonts w:ascii="Comic Sans MS" w:hAnsi="Comic Sans MS"/>
                      <w:b/>
                      <w:sz w:val="26"/>
                      <w:szCs w:val="26"/>
                      <w:u w:val="single"/>
                    </w:rPr>
                    <w:t>yanlış yazılan cümleleri</w:t>
                  </w:r>
                  <w:r w:rsidRPr="005C59D1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yazım kurallarına uygun olarak yazınız.</w:t>
                  </w:r>
                  <w:r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(10P)</w:t>
                  </w:r>
                </w:p>
              </w:txbxContent>
            </v:textbox>
          </v:shape>
        </w:pict>
      </w:r>
    </w:p>
    <w:p w:rsidR="00D20322" w:rsidRPr="001962B8" w:rsidRDefault="00D20322" w:rsidP="001962B8">
      <w:pPr>
        <w:jc w:val="both"/>
        <w:rPr>
          <w:rFonts w:ascii="Comic Sans MS" w:hAnsi="Comic Sans MS"/>
          <w:sz w:val="24"/>
          <w:szCs w:val="24"/>
        </w:rPr>
      </w:pPr>
    </w:p>
    <w:p w:rsidR="00D20322" w:rsidRPr="001962B8" w:rsidRDefault="00D20322" w:rsidP="001962B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emeller yarın bursaya gidecek</w:t>
      </w:r>
      <w:r w:rsidRPr="001962B8">
        <w:rPr>
          <w:rFonts w:ascii="Comic Sans MS" w:hAnsi="Comic Sans MS"/>
          <w:sz w:val="24"/>
          <w:szCs w:val="24"/>
        </w:rPr>
        <w:t>:…………………………………………………………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…………………….</w:t>
      </w:r>
      <w:r w:rsidRPr="001962B8">
        <w:rPr>
          <w:rFonts w:ascii="Comic Sans MS" w:hAnsi="Comic Sans MS"/>
          <w:sz w:val="24"/>
          <w:szCs w:val="24"/>
        </w:rPr>
        <w:t>………</w:t>
      </w:r>
      <w:r>
        <w:rPr>
          <w:rFonts w:ascii="Comic Sans MS" w:hAnsi="Comic Sans MS"/>
          <w:sz w:val="24"/>
          <w:szCs w:val="24"/>
        </w:rPr>
        <w:t>………..</w:t>
      </w:r>
      <w:r w:rsidRPr="001962B8">
        <w:rPr>
          <w:rFonts w:ascii="Comic Sans MS" w:hAnsi="Comic Sans MS"/>
          <w:sz w:val="24"/>
          <w:szCs w:val="24"/>
        </w:rPr>
        <w:t>………………….</w:t>
      </w:r>
    </w:p>
    <w:p w:rsidR="00D20322" w:rsidRPr="001962B8" w:rsidRDefault="00D20322" w:rsidP="001962B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karabaşın tasmasını nereden aldın</w:t>
      </w:r>
      <w:r w:rsidRPr="001962B8">
        <w:rPr>
          <w:rFonts w:ascii="Comic Sans MS" w:hAnsi="Comic Sans MS"/>
          <w:sz w:val="24"/>
          <w:szCs w:val="24"/>
        </w:rPr>
        <w:t>:…………………………………………………………</w:t>
      </w:r>
      <w:r>
        <w:rPr>
          <w:rFonts w:ascii="Comic Sans MS" w:hAnsi="Comic Sans MS"/>
          <w:sz w:val="24"/>
          <w:szCs w:val="24"/>
        </w:rPr>
        <w:t>…..</w:t>
      </w:r>
      <w:r w:rsidRPr="001962B8">
        <w:rPr>
          <w:rFonts w:ascii="Comic Sans MS" w:hAnsi="Comic Sans MS"/>
          <w:sz w:val="24"/>
          <w:szCs w:val="24"/>
        </w:rPr>
        <w:t>…………</w:t>
      </w:r>
      <w:r>
        <w:rPr>
          <w:rFonts w:ascii="Comic Sans MS" w:hAnsi="Comic Sans MS"/>
          <w:sz w:val="24"/>
          <w:szCs w:val="24"/>
        </w:rPr>
        <w:t>……..</w:t>
      </w:r>
      <w:r w:rsidRPr="001962B8">
        <w:rPr>
          <w:rFonts w:ascii="Comic Sans MS" w:hAnsi="Comic Sans MS"/>
          <w:sz w:val="24"/>
          <w:szCs w:val="24"/>
        </w:rPr>
        <w:t>……………………………..</w:t>
      </w:r>
    </w:p>
    <w:p w:rsidR="00D20322" w:rsidRPr="001962B8" w:rsidRDefault="00D20322" w:rsidP="001962B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kurban bayramında izmire gideceğiz</w:t>
      </w:r>
      <w:r w:rsidRPr="001962B8">
        <w:rPr>
          <w:rFonts w:ascii="Comic Sans MS" w:hAnsi="Comic Sans MS"/>
          <w:sz w:val="24"/>
          <w:szCs w:val="24"/>
        </w:rPr>
        <w:t>:…………………………………………………………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……………………………….</w:t>
      </w:r>
      <w:r w:rsidRPr="001962B8">
        <w:rPr>
          <w:rFonts w:ascii="Comic Sans MS" w:hAnsi="Comic Sans MS"/>
          <w:sz w:val="24"/>
          <w:szCs w:val="24"/>
        </w:rPr>
        <w:t>……………….</w:t>
      </w:r>
    </w:p>
    <w:p w:rsidR="00D20322" w:rsidRDefault="00D20322" w:rsidP="004F29A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ankaralı Ahmet türkiyeden ayrılacakmış</w:t>
      </w:r>
      <w:r w:rsidRPr="001962B8">
        <w:rPr>
          <w:rFonts w:ascii="Comic Sans MS" w:hAnsi="Comic Sans MS"/>
          <w:sz w:val="24"/>
          <w:szCs w:val="24"/>
        </w:rPr>
        <w:t>:………………</w:t>
      </w: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</w:t>
      </w:r>
      <w:r w:rsidRPr="001962B8">
        <w:rPr>
          <w:rFonts w:ascii="Comic Sans MS" w:hAnsi="Comic Sans MS"/>
          <w:sz w:val="24"/>
          <w:szCs w:val="24"/>
        </w:rPr>
        <w:t>……..</w:t>
      </w:r>
    </w:p>
    <w:p w:rsidR="00D20322" w:rsidRPr="001962B8" w:rsidRDefault="00D20322" w:rsidP="004F29A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atatürkün doğduğu ev selaniktedir:…………………………………………………………………………………………………………………..</w:t>
      </w:r>
    </w:p>
    <w:p w:rsidR="00D20322" w:rsidRDefault="00D20322" w:rsidP="001962B8">
      <w:pPr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Köşeleri Yuvarlanmış Dikdörtgen Belirtme Çizgisi 47" o:spid="_x0000_s1046" type="#_x0000_t62" style="position:absolute;left:0;text-align:left;margin-left:-8.95pt;margin-top:3.95pt;width:241.5pt;height:50.2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" adj="18339,16320">
            <v:textbox>
              <w:txbxContent>
                <w:p w:rsidR="00D20322" w:rsidRPr="006C7CA0" w:rsidRDefault="00D20322" w:rsidP="001962B8">
                  <w:pPr>
                    <w:jc w:val="both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6C7CA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F- Aşağıda verilen kelimelerin </w:t>
                  </w:r>
                  <w:r w:rsidRPr="006C7CA0">
                    <w:rPr>
                      <w:rFonts w:ascii="Comic Sans MS" w:hAnsi="Comic Sans MS"/>
                      <w:b/>
                      <w:sz w:val="24"/>
                      <w:szCs w:val="24"/>
                      <w:u w:val="single"/>
                    </w:rPr>
                    <w:t>zıt anlamlarını</w:t>
                  </w:r>
                  <w:r w:rsidRPr="006C7CA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yazınız.</w:t>
                  </w:r>
                  <w:r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(10P)</w:t>
                  </w:r>
                </w:p>
                <w:p w:rsidR="00D20322" w:rsidRPr="006C7CA0" w:rsidRDefault="00D20322" w:rsidP="001962B8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69" o:spid="_x0000_s1047" type="#_x0000_t62" style="position:absolute;left:0;text-align:left;margin-left:268.55pt;margin-top:3.9pt;width:241.5pt;height:50.2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" adj="18339,16320">
            <v:textbox>
              <w:txbxContent>
                <w:p w:rsidR="00D20322" w:rsidRPr="006C7CA0" w:rsidRDefault="00D20322" w:rsidP="006C7CA0">
                  <w:pPr>
                    <w:jc w:val="both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G</w:t>
                  </w:r>
                  <w:r w:rsidRPr="006C7CA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- Aşağıda verilen kelimelerin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  <w:u w:val="single"/>
                    </w:rPr>
                    <w:t xml:space="preserve">eş </w:t>
                  </w:r>
                  <w:r w:rsidRPr="006C7CA0">
                    <w:rPr>
                      <w:rFonts w:ascii="Comic Sans MS" w:hAnsi="Comic Sans MS"/>
                      <w:b/>
                      <w:sz w:val="24"/>
                      <w:szCs w:val="24"/>
                      <w:u w:val="single"/>
                    </w:rPr>
                    <w:t xml:space="preserve"> anlamlarını</w:t>
                  </w:r>
                  <w:r w:rsidRPr="006C7CA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yazınız.</w:t>
                  </w:r>
                  <w:r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(10P)</w:t>
                  </w:r>
                </w:p>
                <w:p w:rsidR="00D20322" w:rsidRPr="006C7CA0" w:rsidRDefault="00D20322" w:rsidP="006C7CA0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D20322" w:rsidRPr="001962B8" w:rsidRDefault="00D20322" w:rsidP="001962B8">
      <w:pPr>
        <w:jc w:val="both"/>
        <w:rPr>
          <w:rFonts w:ascii="Comic Sans MS" w:hAnsi="Comic Sans MS"/>
          <w:sz w:val="24"/>
          <w:szCs w:val="24"/>
        </w:rPr>
      </w:pPr>
    </w:p>
    <w:p w:rsidR="00D20322" w:rsidRPr="001962B8" w:rsidRDefault="00D20322" w:rsidP="001962B8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Yuvarlatılmış Dikdörtgen 40" o:spid="_x0000_s1048" style="position:absolute;margin-left:0;margin-top:4.75pt;width:90pt;height:27pt;z-index:251624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">
            <v:textbox>
              <w:txbxContent>
                <w:p w:rsidR="00D20322" w:rsidRPr="006C7CA0" w:rsidRDefault="00D20322" w:rsidP="001962B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C7CA0">
                    <w:rPr>
                      <w:rFonts w:ascii="Comic Sans MS" w:hAnsi="Comic Sans MS"/>
                      <w:sz w:val="24"/>
                      <w:szCs w:val="24"/>
                    </w:rPr>
                    <w:t>yaşlı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46" o:spid="_x0000_s1049" style="position:absolute;flip:x;z-index:251655680;visibility:visible" from="252pt,8.8pt" to="252pt,1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" strokeweight="3pt"/>
        </w:pict>
      </w:r>
      <w:r>
        <w:rPr>
          <w:noProof/>
          <w:lang w:eastAsia="tr-TR"/>
        </w:rPr>
        <w:pict>
          <v:line id="Düz Bağlayıcı 45" o:spid="_x0000_s1050" style="position:absolute;z-index:251650560;visibility:visible" from="378pt,26.65pt" to="6in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" strokeweight="3pt">
            <v:stroke endarrow="block"/>
          </v:line>
        </w:pict>
      </w:r>
      <w:r>
        <w:rPr>
          <w:noProof/>
          <w:lang w:eastAsia="tr-TR"/>
        </w:rPr>
        <w:pict>
          <v:line id="Düz Bağlayıcı 44" o:spid="_x0000_s1051" style="position:absolute;z-index:251647488;visibility:visible" from="90pt,26.65pt" to="135.1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" strokeweight="3pt">
            <v:stroke endarrow="block"/>
          </v:line>
        </w:pict>
      </w:r>
      <w:r>
        <w:rPr>
          <w:noProof/>
          <w:lang w:eastAsia="tr-TR"/>
        </w:rPr>
        <w:pict>
          <v:roundrect id="Yuvarlatılmış Dikdörtgen 43" o:spid="_x0000_s1052" style="position:absolute;margin-left:4in;margin-top:8.65pt;width:90pt;height:27pt;z-index:251630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">
            <v:textbox>
              <w:txbxContent>
                <w:p w:rsidR="00D20322" w:rsidRPr="00FF141A" w:rsidRDefault="00D20322" w:rsidP="006C7CA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gezi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2" o:spid="_x0000_s1053" style="position:absolute;margin-left:6in;margin-top:8.65pt;width:90pt;height:27pt;z-index:251636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">
            <v:textbox>
              <w:txbxContent>
                <w:p w:rsidR="00D20322" w:rsidRPr="00E23E85" w:rsidRDefault="00D20322" w:rsidP="001962B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1" o:spid="_x0000_s1054" style="position:absolute;margin-left:135pt;margin-top:8.65pt;width:90pt;height:27pt;z-index:251633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">
            <v:textbox>
              <w:txbxContent>
                <w:p w:rsidR="00D20322" w:rsidRPr="00E23E85" w:rsidRDefault="00D20322" w:rsidP="001962B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D20322" w:rsidRPr="001962B8" w:rsidRDefault="00D20322" w:rsidP="001962B8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Yuvarlatılmış Dikdörtgen 34" o:spid="_x0000_s1055" style="position:absolute;margin-left:0;margin-top:6.25pt;width:90pt;height:28.5pt;z-index:251625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">
            <v:textbox>
              <w:txbxContent>
                <w:p w:rsidR="00D20322" w:rsidRPr="006C7CA0" w:rsidRDefault="00D20322" w:rsidP="001962B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C7CA0">
                    <w:rPr>
                      <w:rFonts w:ascii="Comic Sans MS" w:hAnsi="Comic Sans MS"/>
                      <w:sz w:val="24"/>
                      <w:szCs w:val="24"/>
                    </w:rPr>
                    <w:t>yaramaz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39" o:spid="_x0000_s1056" style="position:absolute;z-index:251651584;visibility:visible" from="378pt,26pt" to="6in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" strokeweight="3pt">
            <v:stroke endarrow="block"/>
          </v:line>
        </w:pict>
      </w:r>
      <w:r>
        <w:rPr>
          <w:noProof/>
          <w:lang w:eastAsia="tr-TR"/>
        </w:rPr>
        <w:pict>
          <v:line id="Düz Bağlayıcı 38" o:spid="_x0000_s1057" style="position:absolute;z-index:251646464;visibility:visible" from="90pt,26pt" to="135.1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" strokeweight="3pt">
            <v:stroke endarrow="block"/>
          </v:line>
        </w:pict>
      </w:r>
      <w:r>
        <w:rPr>
          <w:noProof/>
          <w:lang w:eastAsia="tr-TR"/>
        </w:rPr>
        <w:pict>
          <v:roundrect id="Yuvarlatılmış Dikdörtgen 37" o:spid="_x0000_s1058" style="position:absolute;margin-left:6in;margin-top:8pt;width:90pt;height:27pt;z-index:251641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">
            <v:textbox>
              <w:txbxContent>
                <w:p w:rsidR="00D20322" w:rsidRPr="00E23E85" w:rsidRDefault="00D20322" w:rsidP="001962B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6" o:spid="_x0000_s1059" style="position:absolute;margin-left:4in;margin-top:8pt;width:90pt;height:27pt;z-index:251631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">
            <v:textbox>
              <w:txbxContent>
                <w:p w:rsidR="00D20322" w:rsidRPr="00FF141A" w:rsidRDefault="00D20322" w:rsidP="001962B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sıhhat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5" o:spid="_x0000_s1060" style="position:absolute;margin-left:135pt;margin-top:8pt;width:90pt;height:27pt;z-index:251640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">
            <v:textbox>
              <w:txbxContent>
                <w:p w:rsidR="00D20322" w:rsidRPr="00E23E85" w:rsidRDefault="00D20322" w:rsidP="001962B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D20322" w:rsidRPr="001962B8" w:rsidRDefault="00D20322" w:rsidP="001962B8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Yuvarlatılmış Dikdörtgen 28" o:spid="_x0000_s1061" style="position:absolute;margin-left:0;margin-top:5.5pt;width:90pt;height:30pt;z-index:251627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">
            <v:textbox>
              <w:txbxContent>
                <w:p w:rsidR="00D20322" w:rsidRPr="006C7CA0" w:rsidRDefault="00D20322" w:rsidP="001962B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C7CA0">
                    <w:rPr>
                      <w:rFonts w:ascii="Comic Sans MS" w:hAnsi="Comic Sans MS"/>
                      <w:sz w:val="24"/>
                      <w:szCs w:val="24"/>
                    </w:rPr>
                    <w:t>gece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33" o:spid="_x0000_s1062" style="position:absolute;z-index:251652608;visibility:visible" from="378pt,25.4pt" to="6in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" strokeweight="3pt">
            <v:stroke endarrow="block"/>
          </v:line>
        </w:pict>
      </w:r>
      <w:r>
        <w:rPr>
          <w:noProof/>
          <w:lang w:eastAsia="tr-TR"/>
        </w:rPr>
        <w:pict>
          <v:line id="Düz Bağlayıcı 32" o:spid="_x0000_s1063" style="position:absolute;z-index:251648512;visibility:visible" from="90pt,25.4pt" to="135.15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" strokeweight="3pt">
            <v:stroke endarrow="block"/>
          </v:line>
        </w:pict>
      </w:r>
      <w:r>
        <w:rPr>
          <w:noProof/>
          <w:lang w:eastAsia="tr-TR"/>
        </w:rPr>
        <w:pict>
          <v:roundrect id="Yuvarlatılmış Dikdörtgen 31" o:spid="_x0000_s1064" style="position:absolute;margin-left:6in;margin-top:7.4pt;width:90pt;height:27pt;z-index:25164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">
            <v:textbox>
              <w:txbxContent>
                <w:p w:rsidR="00D20322" w:rsidRPr="00E23E85" w:rsidRDefault="00D20322" w:rsidP="001962B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0" o:spid="_x0000_s1065" style="position:absolute;margin-left:4in;margin-top:7.4pt;width:90pt;height:27pt;z-index:251632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">
            <v:textbox>
              <w:txbxContent>
                <w:p w:rsidR="00D20322" w:rsidRPr="00FF141A" w:rsidRDefault="00D20322" w:rsidP="001962B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vilayet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" o:spid="_x0000_s1066" style="position:absolute;margin-left:135pt;margin-top:7.4pt;width:90pt;height:27pt;z-index:251639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">
            <v:textbox>
              <w:txbxContent>
                <w:p w:rsidR="00D20322" w:rsidRPr="00E23E85" w:rsidRDefault="00D20322" w:rsidP="001962B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D20322" w:rsidRPr="001962B8" w:rsidRDefault="00D20322" w:rsidP="001962B8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Yuvarlatılmış Dikdörtgen 22" o:spid="_x0000_s1067" style="position:absolute;margin-left:0;margin-top:5.25pt;width:90pt;height:27pt;z-index:251628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">
            <v:textbox>
              <w:txbxContent>
                <w:p w:rsidR="00D20322" w:rsidRPr="006C7CA0" w:rsidRDefault="00D20322" w:rsidP="001962B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C7CA0">
                    <w:rPr>
                      <w:rFonts w:ascii="Comic Sans MS" w:hAnsi="Comic Sans MS"/>
                      <w:sz w:val="24"/>
                      <w:szCs w:val="24"/>
                    </w:rPr>
                    <w:t>evet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27" o:spid="_x0000_s1068" style="position:absolute;z-index:251653632;visibility:visible" from="378pt,24.75pt" to="6in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" strokeweight="3pt">
            <v:stroke endarrow="block"/>
          </v:line>
        </w:pict>
      </w:r>
      <w:r>
        <w:rPr>
          <w:noProof/>
          <w:lang w:eastAsia="tr-TR"/>
        </w:rPr>
        <w:pict>
          <v:line id="Düz Bağlayıcı 26" o:spid="_x0000_s1069" style="position:absolute;z-index:251649536;visibility:visible" from="90pt,24.75pt" to="135.1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" strokeweight="3pt">
            <v:stroke endarrow="block"/>
          </v:line>
        </w:pict>
      </w:r>
      <w:r>
        <w:rPr>
          <w:noProof/>
          <w:lang w:eastAsia="tr-TR"/>
        </w:rPr>
        <w:pict>
          <v:roundrect id="Yuvarlatılmış Dikdörtgen 25" o:spid="_x0000_s1070" style="position:absolute;margin-left:6in;margin-top:6.75pt;width:90pt;height:27pt;z-index: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">
            <v:textbox>
              <w:txbxContent>
                <w:p w:rsidR="00D20322" w:rsidRPr="00E23E85" w:rsidRDefault="00D20322" w:rsidP="001962B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" o:spid="_x0000_s1071" style="position:absolute;margin-left:4in;margin-top:6.75pt;width:90pt;height:27pt;z-index:251635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">
            <v:textbox>
              <w:txbxContent>
                <w:p w:rsidR="00D20322" w:rsidRPr="006C7CA0" w:rsidRDefault="00D20322" w:rsidP="001962B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C7CA0">
                    <w:rPr>
                      <w:rFonts w:ascii="Comic Sans MS" w:hAnsi="Comic Sans MS"/>
                      <w:sz w:val="24"/>
                      <w:szCs w:val="24"/>
                    </w:rPr>
                    <w:t>tutsak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" o:spid="_x0000_s1072" style="position:absolute;margin-left:135pt;margin-top:6.75pt;width:90pt;height:27pt;z-index:251638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">
            <v:textbox>
              <w:txbxContent>
                <w:p w:rsidR="00D20322" w:rsidRPr="00E23E85" w:rsidRDefault="00D20322" w:rsidP="001962B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D20322" w:rsidRPr="001962B8" w:rsidRDefault="00D20322" w:rsidP="001962B8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line id="Düz Bağlayıcı 21" o:spid="_x0000_s1073" style="position:absolute;z-index:251654656;visibility:visible" from="378pt,24.1pt" to="6in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" strokeweight="3pt">
            <v:stroke endarrow="block"/>
          </v:line>
        </w:pict>
      </w:r>
      <w:r>
        <w:rPr>
          <w:noProof/>
          <w:lang w:eastAsia="tr-TR"/>
        </w:rPr>
        <w:pict>
          <v:line id="Düz Bağlayıcı 20" o:spid="_x0000_s1074" style="position:absolute;z-index:251645440;visibility:visible" from="89.85pt,24.1pt" to="13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" strokeweight="3pt">
            <v:stroke endarrow="block"/>
          </v:line>
        </w:pict>
      </w:r>
      <w:r>
        <w:rPr>
          <w:noProof/>
          <w:lang w:eastAsia="tr-TR"/>
        </w:rPr>
        <w:pict>
          <v:roundrect id="Yuvarlatılmış Dikdörtgen 19" o:spid="_x0000_s1075" style="position:absolute;margin-left:6in;margin-top:6.1pt;width:90pt;height:27pt;z-index:251643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">
            <v:textbox>
              <w:txbxContent>
                <w:p w:rsidR="00D20322" w:rsidRPr="00E23E85" w:rsidRDefault="00D20322" w:rsidP="001962B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76" style="position:absolute;margin-left:4in;margin-top:6.1pt;width:90pt;height:27pt;z-index:251634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">
            <v:textbox>
              <w:txbxContent>
                <w:p w:rsidR="00D20322" w:rsidRPr="00FF141A" w:rsidRDefault="00D20322" w:rsidP="001962B8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yoksul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" o:spid="_x0000_s1077" style="position:absolute;margin-left:135pt;margin-top:6.1pt;width:90pt;height:27pt;z-index:251637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">
            <v:textbox>
              <w:txbxContent>
                <w:p w:rsidR="00D20322" w:rsidRPr="00E23E85" w:rsidRDefault="00D20322" w:rsidP="001962B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6" o:spid="_x0000_s1078" style="position:absolute;margin-left:0;margin-top:6.1pt;width:90pt;height:27pt;z-index:251629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">
            <v:textbox>
              <w:txbxContent>
                <w:p w:rsidR="00D20322" w:rsidRPr="006C7CA0" w:rsidRDefault="00D20322" w:rsidP="001962B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C7CA0">
                    <w:rPr>
                      <w:rFonts w:ascii="Comic Sans MS" w:hAnsi="Comic Sans MS"/>
                      <w:sz w:val="24"/>
                      <w:szCs w:val="24"/>
                    </w:rPr>
                    <w:t>ıslak</w:t>
                  </w:r>
                </w:p>
              </w:txbxContent>
            </v:textbox>
          </v:roundrect>
        </w:pict>
      </w:r>
    </w:p>
    <w:p w:rsidR="00D20322" w:rsidRPr="001962B8" w:rsidRDefault="00D20322" w:rsidP="001962B8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Köşeleri Yuvarlanmış Dikdörtgen Belirtme Çizgisi 15" o:spid="_x0000_s1079" type="#_x0000_t62" style="position:absolute;margin-left:-9pt;margin-top:18pt;width:456pt;height:45.7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" adj="19127,9112">
            <v:textbox>
              <w:txbxContent>
                <w:p w:rsidR="00D20322" w:rsidRPr="005666D4" w:rsidRDefault="00D20322" w:rsidP="0010519C">
                  <w:pPr>
                    <w:spacing w:after="0" w:line="240" w:lineRule="auto"/>
                    <w:ind w:left="36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H</w:t>
                  </w:r>
                  <w:r w:rsidRPr="005666D4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-Aşağıdaki </w:t>
                  </w: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cümlelerdeki kelime sayılarını kutulara yazınız.</w:t>
                  </w:r>
                </w:p>
                <w:p w:rsidR="00D20322" w:rsidRDefault="00D20322" w:rsidP="00601D96">
                  <w:pPr>
                    <w:rPr>
                      <w:sz w:val="32"/>
                      <w:szCs w:val="32"/>
                    </w:rPr>
                  </w:pPr>
                  <w:hyperlink r:id="rId7" w:history="1">
                    <w:r>
                      <w:rPr>
                        <w:rStyle w:val="Hyperlink"/>
                        <w:sz w:val="32"/>
                        <w:szCs w:val="32"/>
                      </w:rPr>
                      <w:t>www.sorubak.com</w:t>
                    </w:r>
                  </w:hyperlink>
                  <w:r>
                    <w:rPr>
                      <w:sz w:val="32"/>
                      <w:szCs w:val="32"/>
                    </w:rPr>
                    <w:t xml:space="preserve"> </w:t>
                  </w:r>
                </w:p>
                <w:p w:rsidR="00D20322" w:rsidRPr="005666D4" w:rsidRDefault="00D20322" w:rsidP="001962B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D20322" w:rsidRPr="001962B8" w:rsidRDefault="00D20322" w:rsidP="001962B8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D20322" w:rsidRDefault="00D20322" w:rsidP="008945FA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D20322" w:rsidRDefault="00D20322" w:rsidP="008945FA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Metin Kutusu 14" o:spid="_x0000_s1080" type="#_x0000_t202" style="position:absolute;left:0;text-align:left;margin-left:438.75pt;margin-top:11.4pt;width:108pt;height:140.45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" stroked="f">
            <v:textbox>
              <w:txbxContent>
                <w:p w:rsidR="00D20322" w:rsidRDefault="00D20322" w:rsidP="00AD408A">
                  <w:pPr>
                    <w:jc w:val="right"/>
                  </w:pPr>
                  <w:r w:rsidRPr="001753B1">
                    <w:rPr>
                      <w:noProof/>
                      <w:lang w:eastAsia="tr-TR"/>
                    </w:rPr>
                    <w:pict>
                      <v:shape id="Resim 87" o:spid="_x0000_i1028" type="#_x0000_t75" alt="jery-resmi" style="width:89.25pt;height:125.25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92" o:spid="_x0000_s1081" style="position:absolute;left:0;text-align:left;margin-left:3pt;margin-top:14.45pt;width:28.5pt;height:20.25pt;z-index:251689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" strokeweight="1.5pt"/>
        </w:pict>
      </w:r>
    </w:p>
    <w:p w:rsidR="00D20322" w:rsidRPr="00CB665A" w:rsidRDefault="00D20322" w:rsidP="008945F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Yuvarlatılmış Dikdörtgen 88" o:spid="_x0000_s1082" style="position:absolute;margin-left:3pt;margin-top:24.8pt;width:28.5pt;height:20.25pt;z-index:251688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" strokeweight="1.5pt"/>
        </w:pict>
      </w:r>
      <w:r w:rsidRPr="00CB665A">
        <w:rPr>
          <w:rFonts w:ascii="Comic Sans MS" w:eastAsia="Batang" w:hAnsi="Comic Sans MS" w:cs="Tahoma"/>
          <w:sz w:val="24"/>
          <w:szCs w:val="24"/>
        </w:rPr>
        <w:tab/>
      </w:r>
      <w:r w:rsidRPr="00CB665A">
        <w:rPr>
          <w:rFonts w:ascii="Comic Sans MS" w:hAnsi="Comic Sans MS"/>
          <w:sz w:val="24"/>
          <w:szCs w:val="24"/>
        </w:rPr>
        <w:t xml:space="preserve">Toplantı o kadar kalabalıktı ki ,iğne atsan yere düşmüyordu. </w:t>
      </w:r>
    </w:p>
    <w:p w:rsidR="00D20322" w:rsidRPr="00CB665A" w:rsidRDefault="00D20322" w:rsidP="008945FA">
      <w:pPr>
        <w:spacing w:line="240" w:lineRule="auto"/>
        <w:rPr>
          <w:rFonts w:ascii="Comic Sans MS" w:hAnsi="Comic Sans MS"/>
          <w:sz w:val="24"/>
          <w:szCs w:val="24"/>
        </w:rPr>
      </w:pPr>
      <w:r w:rsidRPr="00CB665A">
        <w:rPr>
          <w:rFonts w:ascii="Comic Sans MS" w:hAnsi="Comic Sans MS"/>
          <w:sz w:val="24"/>
          <w:szCs w:val="24"/>
        </w:rPr>
        <w:tab/>
      </w:r>
      <w:r>
        <w:rPr>
          <w:noProof/>
          <w:lang w:eastAsia="tr-TR"/>
        </w:rPr>
        <w:pict>
          <v:roundrect id="Yuvarlatılmış Dikdörtgen 89" o:spid="_x0000_s1083" style="position:absolute;margin-left:3.75pt;margin-top:27.1pt;width:28.5pt;height:20.25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" strokeweight="1.5pt"/>
        </w:pict>
      </w:r>
      <w:r w:rsidRPr="00CB665A">
        <w:rPr>
          <w:rFonts w:ascii="Comic Sans MS" w:hAnsi="Comic Sans MS"/>
          <w:sz w:val="24"/>
          <w:szCs w:val="24"/>
        </w:rPr>
        <w:t>Senin için çok üzülüyorum.</w:t>
      </w:r>
    </w:p>
    <w:p w:rsidR="00D20322" w:rsidRPr="00CB665A" w:rsidRDefault="00D20322" w:rsidP="008945FA">
      <w:pPr>
        <w:spacing w:line="240" w:lineRule="auto"/>
        <w:ind w:firstLine="708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Yuvarlatılmış Dikdörtgen 90" o:spid="_x0000_s1084" style="position:absolute;left:0;text-align:left;margin-left:3pt;margin-top:27.85pt;width:28.5pt;height:20.25pt;z-index:251686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" strokeweight="1.5pt"/>
        </w:pict>
      </w:r>
      <w:r w:rsidRPr="00CB665A">
        <w:rPr>
          <w:rFonts w:ascii="Comic Sans MS" w:hAnsi="Comic Sans MS"/>
          <w:sz w:val="24"/>
          <w:szCs w:val="24"/>
        </w:rPr>
        <w:t>Kardeşimi her geçen gün  özlüyorum.</w:t>
      </w:r>
    </w:p>
    <w:p w:rsidR="00D20322" w:rsidRPr="00CB665A" w:rsidRDefault="00D20322" w:rsidP="008945FA">
      <w:pPr>
        <w:spacing w:line="240" w:lineRule="auto"/>
        <w:ind w:firstLine="708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Yuvarlatılmış Dikdörtgen 91" o:spid="_x0000_s1085" style="position:absolute;left:0;text-align:left;margin-left:3.75pt;margin-top:27.85pt;width:28.5pt;height:20.25pt;z-index:2516874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" strokeweight="1.5pt"/>
        </w:pict>
      </w:r>
      <w:r w:rsidRPr="00CB665A">
        <w:rPr>
          <w:rFonts w:ascii="Comic Sans MS" w:hAnsi="Comic Sans MS"/>
          <w:sz w:val="24"/>
          <w:szCs w:val="24"/>
        </w:rPr>
        <w:t>Banyoda dağ kadar çamaşır birikmiş.</w:t>
      </w:r>
    </w:p>
    <w:p w:rsidR="00D20322" w:rsidRPr="00CB665A" w:rsidRDefault="00D20322" w:rsidP="008945FA">
      <w:pPr>
        <w:spacing w:line="240" w:lineRule="auto"/>
        <w:rPr>
          <w:rFonts w:ascii="Comic Sans MS" w:eastAsia="Batang" w:hAnsi="Comic Sans MS" w:cs="Tahoma"/>
          <w:sz w:val="24"/>
          <w:szCs w:val="24"/>
        </w:rPr>
      </w:pPr>
      <w:r w:rsidRPr="00CB665A">
        <w:rPr>
          <w:rFonts w:ascii="Comic Sans MS" w:eastAsia="Batang" w:hAnsi="Comic Sans MS" w:cs="Tahoma"/>
          <w:sz w:val="24"/>
          <w:szCs w:val="24"/>
        </w:rPr>
        <w:tab/>
        <w:t>Kardeşimin yüzü pancar gibi kıpkırmızı olmuştu.</w:t>
      </w:r>
    </w:p>
    <w:p w:rsidR="00D20322" w:rsidRPr="001962B8" w:rsidRDefault="00D20322" w:rsidP="005666D4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Köşeleri Yuvarlanmış Dikdörtgen Belirtme Çizgisi 2" o:spid="_x0000_s1086" type="#_x0000_t62" style="position:absolute;left:0;text-align:left;margin-left:-18pt;margin-top:2.4pt;width:8in;height:27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" adj="18384,14520">
            <v:textbox>
              <w:txbxContent>
                <w:p w:rsidR="00D20322" w:rsidRPr="005C59D1" w:rsidRDefault="00D20322" w:rsidP="001962B8">
                  <w:pPr>
                    <w:ind w:left="-180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I</w:t>
                  </w:r>
                  <w:r w:rsidRPr="005C59D1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- </w:t>
                  </w: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Aşağıda verilen bilgilerden doğru olana D, yanlış olana Y yazınız</w:t>
                  </w:r>
                  <w:r w:rsidRPr="005C59D1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.</w:t>
                  </w:r>
                  <w:r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(10P)</w:t>
                  </w:r>
                </w:p>
              </w:txbxContent>
            </v:textbox>
          </v:shape>
        </w:pict>
      </w:r>
    </w:p>
    <w:p w:rsidR="00D20322" w:rsidRPr="001962B8" w:rsidRDefault="00D20322" w:rsidP="008945FA">
      <w:pPr>
        <w:spacing w:line="240" w:lineRule="auto"/>
        <w:ind w:left="36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Yuvarlatılmış Dikdörtgen 80" o:spid="_x0000_s1087" style="position:absolute;left:0;text-align:left;margin-left:3pt;margin-top:25.55pt;width:28.5pt;height:20.25pt;z-index:251681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" strokeweight="1.5pt"/>
        </w:pict>
      </w:r>
    </w:p>
    <w:p w:rsidR="00D20322" w:rsidRPr="004F29A3" w:rsidRDefault="00D20322" w:rsidP="008945FA">
      <w:pPr>
        <w:spacing w:line="240" w:lineRule="auto"/>
        <w:rPr>
          <w:rFonts w:ascii="Comic Sans MS" w:eastAsia="Batang" w:hAnsi="Comic Sans MS" w:cs="Tahoma"/>
          <w:sz w:val="24"/>
          <w:szCs w:val="24"/>
        </w:rPr>
      </w:pPr>
      <w:r>
        <w:rPr>
          <w:noProof/>
          <w:lang w:eastAsia="tr-TR"/>
        </w:rPr>
        <w:pict>
          <v:roundrect id="Yuvarlatılmış Dikdörtgen 83" o:spid="_x0000_s1088" style="position:absolute;margin-left:3pt;margin-top:24.8pt;width:28.5pt;height:20.25pt;z-index:2516843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" strokeweight="1.5pt"/>
        </w:pict>
      </w:r>
      <w:r w:rsidRPr="004F29A3">
        <w:rPr>
          <w:rFonts w:ascii="Comic Sans MS" w:eastAsia="Batang" w:hAnsi="Comic Sans MS" w:cs="Tahoma"/>
          <w:sz w:val="24"/>
          <w:szCs w:val="24"/>
        </w:rPr>
        <w:tab/>
        <w:t xml:space="preserve">Kedim boncuk kocamana bir fare yakaladı. </w:t>
      </w:r>
      <w:r>
        <w:rPr>
          <w:rFonts w:ascii="Comic Sans MS" w:eastAsia="Batang" w:hAnsi="Comic Sans MS" w:cs="Tahoma"/>
          <w:sz w:val="24"/>
          <w:szCs w:val="24"/>
        </w:rPr>
        <w:tab/>
        <w:t xml:space="preserve">&gt; </w:t>
      </w:r>
      <w:r w:rsidRPr="004F29A3">
        <w:rPr>
          <w:rFonts w:ascii="Comic Sans MS" w:eastAsia="Batang" w:hAnsi="Comic Sans MS" w:cs="Tahoma"/>
          <w:sz w:val="24"/>
          <w:szCs w:val="24"/>
        </w:rPr>
        <w:t>Cümlesinde yazım yanlışı yoktur.</w:t>
      </w:r>
    </w:p>
    <w:p w:rsidR="00D20322" w:rsidRPr="004F29A3" w:rsidRDefault="00D20322" w:rsidP="008945FA">
      <w:pPr>
        <w:spacing w:line="240" w:lineRule="auto"/>
        <w:ind w:firstLine="708"/>
        <w:rPr>
          <w:rFonts w:ascii="Comic Sans MS" w:eastAsia="Batang" w:hAnsi="Comic Sans MS" w:cs="Tahoma"/>
          <w:sz w:val="24"/>
          <w:szCs w:val="24"/>
        </w:rPr>
      </w:pPr>
      <w:r>
        <w:rPr>
          <w:noProof/>
          <w:lang w:eastAsia="tr-TR"/>
        </w:rPr>
        <w:pict>
          <v:roundrect id="Yuvarlatılmış Dikdörtgen 85" o:spid="_x0000_s1089" style="position:absolute;left:0;text-align:left;margin-left:3.75pt;margin-top:27.1pt;width:28.5pt;height:20.25pt;z-index:251685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" strokeweight="1.5pt"/>
        </w:pict>
      </w:r>
      <w:r w:rsidRPr="004F29A3">
        <w:rPr>
          <w:rFonts w:ascii="Comic Sans MS" w:eastAsia="Batang" w:hAnsi="Comic Sans MS" w:cs="Tahoma"/>
          <w:sz w:val="24"/>
          <w:szCs w:val="24"/>
        </w:rPr>
        <w:t xml:space="preserve">Ahhh, Elim yandı! </w:t>
      </w:r>
      <w:r>
        <w:rPr>
          <w:rFonts w:ascii="Comic Sans MS" w:eastAsia="Batang" w:hAnsi="Comic Sans MS" w:cs="Tahoma"/>
          <w:sz w:val="24"/>
          <w:szCs w:val="24"/>
        </w:rPr>
        <w:tab/>
      </w:r>
      <w:r>
        <w:rPr>
          <w:rFonts w:ascii="Comic Sans MS" w:eastAsia="Batang" w:hAnsi="Comic Sans MS" w:cs="Tahoma"/>
          <w:sz w:val="24"/>
          <w:szCs w:val="24"/>
        </w:rPr>
        <w:tab/>
      </w:r>
      <w:r>
        <w:rPr>
          <w:rFonts w:ascii="Comic Sans MS" w:eastAsia="Batang" w:hAnsi="Comic Sans MS" w:cs="Tahoma"/>
          <w:sz w:val="24"/>
          <w:szCs w:val="24"/>
        </w:rPr>
        <w:tab/>
        <w:t>&gt;</w:t>
      </w:r>
      <w:r w:rsidRPr="004F29A3">
        <w:rPr>
          <w:rFonts w:ascii="Comic Sans MS" w:eastAsia="Batang" w:hAnsi="Comic Sans MS" w:cs="Tahoma"/>
          <w:sz w:val="24"/>
          <w:szCs w:val="24"/>
        </w:rPr>
        <w:t>Cümlesinde noktalama işaretleri doğru kullanmıştır.</w:t>
      </w:r>
    </w:p>
    <w:p w:rsidR="00D20322" w:rsidRPr="004F29A3" w:rsidRDefault="00D20322" w:rsidP="008945FA">
      <w:pPr>
        <w:spacing w:line="240" w:lineRule="auto"/>
        <w:rPr>
          <w:rFonts w:ascii="Comic Sans MS" w:eastAsia="Batang" w:hAnsi="Comic Sans MS" w:cs="Tahoma"/>
          <w:sz w:val="24"/>
          <w:szCs w:val="24"/>
        </w:rPr>
      </w:pPr>
      <w:r>
        <w:rPr>
          <w:noProof/>
          <w:lang w:eastAsia="tr-TR"/>
        </w:rPr>
        <w:pict>
          <v:roundrect id="Yuvarlatılmış Dikdörtgen 81" o:spid="_x0000_s1090" style="position:absolute;margin-left:3pt;margin-top:27.85pt;width:28.5pt;height:20.25pt;z-index:2516823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" strokeweight="1.5pt"/>
        </w:pict>
      </w:r>
      <w:r w:rsidRPr="004F29A3">
        <w:rPr>
          <w:rFonts w:ascii="Comic Sans MS" w:eastAsia="Batang" w:hAnsi="Comic Sans MS" w:cs="Tahoma"/>
          <w:sz w:val="24"/>
          <w:szCs w:val="24"/>
        </w:rPr>
        <w:tab/>
        <w:t xml:space="preserve"> </w:t>
      </w:r>
      <w:r>
        <w:rPr>
          <w:rFonts w:ascii="Comic Sans MS" w:eastAsia="Batang" w:hAnsi="Comic Sans MS" w:cs="Tahoma"/>
          <w:sz w:val="24"/>
          <w:szCs w:val="24"/>
        </w:rPr>
        <w:t>“</w:t>
      </w:r>
      <w:r w:rsidRPr="004F29A3">
        <w:rPr>
          <w:rFonts w:ascii="Comic Sans MS" w:eastAsia="Batang" w:hAnsi="Comic Sans MS" w:cs="Tahoma"/>
          <w:sz w:val="24"/>
          <w:szCs w:val="24"/>
        </w:rPr>
        <w:t>hürriyet</w:t>
      </w:r>
      <w:r>
        <w:rPr>
          <w:rFonts w:ascii="Comic Sans MS" w:eastAsia="Batang" w:hAnsi="Comic Sans MS" w:cs="Tahoma"/>
          <w:sz w:val="24"/>
          <w:szCs w:val="24"/>
        </w:rPr>
        <w:t>”</w:t>
      </w:r>
      <w:r w:rsidRPr="004F29A3">
        <w:rPr>
          <w:rFonts w:ascii="Comic Sans MS" w:eastAsia="Batang" w:hAnsi="Comic Sans MS" w:cs="Tahoma"/>
          <w:sz w:val="24"/>
          <w:szCs w:val="24"/>
        </w:rPr>
        <w:t xml:space="preserve"> kelimesinin eş anlamlısı özgürlüktür.</w:t>
      </w:r>
    </w:p>
    <w:p w:rsidR="00D20322" w:rsidRPr="004F29A3" w:rsidRDefault="00D20322" w:rsidP="008945FA">
      <w:pPr>
        <w:spacing w:line="240" w:lineRule="auto"/>
        <w:rPr>
          <w:rFonts w:ascii="Comic Sans MS" w:eastAsia="Batang" w:hAnsi="Comic Sans MS" w:cs="Tahoma"/>
          <w:sz w:val="24"/>
          <w:szCs w:val="24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91" type="#_x0000_t96" style="position:absolute;margin-left:477pt;margin-top:3.05pt;width:54pt;height:63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"/>
        </w:pict>
      </w:r>
      <w:r>
        <w:rPr>
          <w:noProof/>
          <w:lang w:eastAsia="tr-TR"/>
        </w:rPr>
        <w:pict>
          <v:roundrect id="Yuvarlatılmış Dikdörtgen 82" o:spid="_x0000_s1092" style="position:absolute;margin-left:3.75pt;margin-top:27.85pt;width:28.5pt;height:20.25pt;z-index:251683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" strokeweight="1.5pt"/>
        </w:pict>
      </w:r>
      <w:r w:rsidRPr="004F29A3">
        <w:rPr>
          <w:rFonts w:ascii="Comic Sans MS" w:eastAsia="Batang" w:hAnsi="Comic Sans MS" w:cs="Tahoma"/>
          <w:sz w:val="24"/>
          <w:szCs w:val="24"/>
        </w:rPr>
        <w:tab/>
      </w:r>
      <w:r>
        <w:rPr>
          <w:rFonts w:ascii="Comic Sans MS" w:eastAsia="Batang" w:hAnsi="Comic Sans MS" w:cs="Tahoma"/>
          <w:sz w:val="24"/>
          <w:szCs w:val="24"/>
        </w:rPr>
        <w:t>’’dil</w:t>
      </w:r>
      <w:r w:rsidRPr="004F29A3">
        <w:rPr>
          <w:rFonts w:ascii="Comic Sans MS" w:eastAsia="Batang" w:hAnsi="Comic Sans MS" w:cs="Tahoma"/>
          <w:sz w:val="24"/>
          <w:szCs w:val="24"/>
        </w:rPr>
        <w:t>’’ eş sesli bir kelime değildir.</w:t>
      </w:r>
    </w:p>
    <w:p w:rsidR="00D20322" w:rsidRDefault="00D20322" w:rsidP="00C55D14">
      <w:pPr>
        <w:spacing w:line="240" w:lineRule="auto"/>
        <w:rPr>
          <w:rFonts w:ascii="Comic Sans MS" w:hAnsi="Comic Sans MS"/>
          <w:sz w:val="24"/>
          <w:szCs w:val="24"/>
        </w:rPr>
      </w:pPr>
      <w:r w:rsidRPr="004F29A3">
        <w:rPr>
          <w:rFonts w:ascii="Comic Sans MS" w:eastAsia="Batang" w:hAnsi="Comic Sans MS" w:cs="Tahoma"/>
          <w:sz w:val="24"/>
          <w:szCs w:val="24"/>
        </w:rPr>
        <w:tab/>
        <w:t xml:space="preserve"> ‘’bibersiz’’ </w:t>
      </w:r>
      <w:r>
        <w:rPr>
          <w:rFonts w:ascii="Comic Sans MS" w:eastAsia="Batang" w:hAnsi="Comic Sans MS" w:cs="Tahoma"/>
          <w:sz w:val="24"/>
          <w:szCs w:val="24"/>
        </w:rPr>
        <w:t xml:space="preserve"> kelimesi 4 hecelidir.</w:t>
      </w:r>
      <w:r>
        <w:rPr>
          <w:rFonts w:ascii="Comic Sans MS" w:eastAsia="Batang" w:hAnsi="Comic Sans MS" w:cs="Tahoma"/>
          <w:sz w:val="24"/>
          <w:szCs w:val="24"/>
        </w:rPr>
        <w:tab/>
      </w:r>
      <w:r>
        <w:rPr>
          <w:rFonts w:ascii="Comic Sans MS" w:eastAsia="Batang" w:hAnsi="Comic Sans MS" w:cs="Tahoma"/>
          <w:sz w:val="24"/>
          <w:szCs w:val="24"/>
        </w:rPr>
        <w:tab/>
      </w:r>
      <w:r>
        <w:rPr>
          <w:rFonts w:ascii="Comic Sans MS" w:eastAsia="Batang" w:hAnsi="Comic Sans MS" w:cs="Tahoma"/>
          <w:sz w:val="24"/>
          <w:szCs w:val="24"/>
        </w:rPr>
        <w:tab/>
      </w:r>
      <w:bookmarkStart w:id="0" w:name="_GoBack"/>
      <w:bookmarkEnd w:id="0"/>
      <w:r>
        <w:rPr>
          <w:rFonts w:ascii="Comic Sans MS" w:eastAsia="Batang" w:hAnsi="Comic Sans MS" w:cs="Tahoma"/>
          <w:sz w:val="24"/>
          <w:szCs w:val="24"/>
        </w:rPr>
        <w:tab/>
      </w:r>
      <w:r w:rsidRPr="001962B8">
        <w:rPr>
          <w:rFonts w:ascii="Comic Sans MS" w:hAnsi="Comic Sans MS"/>
          <w:sz w:val="24"/>
          <w:szCs w:val="24"/>
        </w:rPr>
        <w:t>BAŞARILAR…</w:t>
      </w:r>
    </w:p>
    <w:p w:rsidR="00D20322" w:rsidRPr="00AD408A" w:rsidRDefault="00D20322" w:rsidP="00C55D14">
      <w:pPr>
        <w:spacing w:line="240" w:lineRule="auto"/>
        <w:rPr>
          <w:rFonts w:ascii="Comic Sans MS" w:eastAsia="Batang" w:hAnsi="Comic Sans MS" w:cs="Tahoma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   Gül BAŞEĞMEZ</w:t>
      </w:r>
    </w:p>
    <w:sectPr w:rsidR="00D20322" w:rsidRPr="00AD408A" w:rsidSect="003A01EE">
      <w:pgSz w:w="11906" w:h="16838"/>
      <w:pgMar w:top="284" w:right="386" w:bottom="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e_Kayraw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E597A"/>
    <w:multiLevelType w:val="hybridMultilevel"/>
    <w:tmpl w:val="8CCCFC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A52243"/>
    <w:multiLevelType w:val="hybridMultilevel"/>
    <w:tmpl w:val="3388395C"/>
    <w:lvl w:ilvl="0" w:tplc="6708F30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2B8"/>
    <w:rsid w:val="00072ADB"/>
    <w:rsid w:val="0010519C"/>
    <w:rsid w:val="001753B1"/>
    <w:rsid w:val="001962B8"/>
    <w:rsid w:val="00226F52"/>
    <w:rsid w:val="003226AE"/>
    <w:rsid w:val="00324A30"/>
    <w:rsid w:val="0039129A"/>
    <w:rsid w:val="003A01EE"/>
    <w:rsid w:val="0042274B"/>
    <w:rsid w:val="004F29A3"/>
    <w:rsid w:val="005666D4"/>
    <w:rsid w:val="005C59D1"/>
    <w:rsid w:val="00601D96"/>
    <w:rsid w:val="00674501"/>
    <w:rsid w:val="006C7CA0"/>
    <w:rsid w:val="006D496A"/>
    <w:rsid w:val="00713C60"/>
    <w:rsid w:val="007509E4"/>
    <w:rsid w:val="00754D7D"/>
    <w:rsid w:val="00871A98"/>
    <w:rsid w:val="008945FA"/>
    <w:rsid w:val="009D6860"/>
    <w:rsid w:val="00AD408A"/>
    <w:rsid w:val="00C55D14"/>
    <w:rsid w:val="00CB665A"/>
    <w:rsid w:val="00CD58BD"/>
    <w:rsid w:val="00CE75F1"/>
    <w:rsid w:val="00D05A78"/>
    <w:rsid w:val="00D20322"/>
    <w:rsid w:val="00E23220"/>
    <w:rsid w:val="00E23E85"/>
    <w:rsid w:val="00F56A75"/>
    <w:rsid w:val="00FF1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2B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96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62B8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B665A"/>
    <w:pPr>
      <w:ind w:left="720"/>
      <w:contextualSpacing/>
    </w:pPr>
  </w:style>
  <w:style w:type="table" w:styleId="TableGrid">
    <w:name w:val="Table Grid"/>
    <w:basedOn w:val="TableNormal"/>
    <w:uiPriority w:val="99"/>
    <w:rsid w:val="008945F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01D9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50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7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7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7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273</Words>
  <Characters>1562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gül</dc:creator>
  <cp:keywords>www.sorubak.com</cp:keywords>
  <dc:description/>
  <cp:lastModifiedBy>edanur</cp:lastModifiedBy>
  <cp:revision>6</cp:revision>
  <cp:lastPrinted>2013-12-05T21:47:00Z</cp:lastPrinted>
  <dcterms:created xsi:type="dcterms:W3CDTF">2013-12-09T13:03:00Z</dcterms:created>
  <dcterms:modified xsi:type="dcterms:W3CDTF">2014-11-11T19:25:00Z</dcterms:modified>
</cp:coreProperties>
</file>