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B0" w:rsidRDefault="00A22CB0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A22CB0" w:rsidRPr="00EC648F" w:rsidRDefault="00A22CB0" w:rsidP="00D455DB">
      <w:pPr>
        <w:outlineLvl w:val="0"/>
        <w:rPr>
          <w:rFonts w:ascii="Century" w:hAnsi="Century"/>
          <w:b/>
          <w:sz w:val="20"/>
          <w:szCs w:val="20"/>
        </w:rPr>
      </w:pPr>
      <w:r w:rsidRPr="00EC648F">
        <w:rPr>
          <w:rFonts w:ascii="ALFABET98" w:hAnsi="ALFABET98"/>
          <w:b/>
          <w:sz w:val="20"/>
          <w:szCs w:val="20"/>
        </w:rPr>
        <w:t xml:space="preserve"> </w:t>
      </w:r>
      <w:r w:rsidRPr="00EC648F">
        <w:rPr>
          <w:rFonts w:ascii="Century Tur" w:hAnsi="Century Tur"/>
          <w:b/>
          <w:sz w:val="20"/>
          <w:szCs w:val="20"/>
        </w:rPr>
        <w:t xml:space="preserve">Adı ve Soyadı:………………………………………………..               </w:t>
      </w:r>
      <w:r w:rsidRPr="00EC648F">
        <w:rPr>
          <w:rFonts w:ascii="Century" w:hAnsi="Century"/>
          <w:b/>
          <w:sz w:val="20"/>
          <w:szCs w:val="20"/>
        </w:rPr>
        <w:t xml:space="preserve">                                              ………</w:t>
      </w:r>
      <w:r>
        <w:rPr>
          <w:rFonts w:ascii="Century" w:hAnsi="Century"/>
          <w:b/>
          <w:sz w:val="20"/>
          <w:szCs w:val="20"/>
        </w:rPr>
        <w:t>/</w:t>
      </w:r>
      <w:r w:rsidRPr="00EC648F">
        <w:rPr>
          <w:rFonts w:ascii="Century" w:hAnsi="Century"/>
          <w:b/>
          <w:sz w:val="20"/>
          <w:szCs w:val="20"/>
        </w:rPr>
        <w:t>09 / 201</w:t>
      </w:r>
      <w:r>
        <w:rPr>
          <w:rFonts w:ascii="Century" w:hAnsi="Century"/>
          <w:b/>
          <w:sz w:val="20"/>
          <w:szCs w:val="20"/>
        </w:rPr>
        <w:t>4</w:t>
      </w:r>
    </w:p>
    <w:p w:rsidR="00A22CB0" w:rsidRDefault="00A22CB0" w:rsidP="00D455DB">
      <w:pPr>
        <w:outlineLvl w:val="0"/>
        <w:rPr>
          <w:rFonts w:ascii="Century" w:hAnsi="Century"/>
          <w:b/>
          <w:sz w:val="18"/>
          <w:szCs w:val="18"/>
        </w:rPr>
      </w:pPr>
      <w:r w:rsidRPr="00EC648F">
        <w:rPr>
          <w:rFonts w:ascii="Century Tur" w:hAnsi="Century Tur"/>
          <w:b/>
          <w:sz w:val="20"/>
          <w:szCs w:val="20"/>
        </w:rPr>
        <w:t xml:space="preserve">  Sınıf -No         :………………………………………………...</w:t>
      </w:r>
    </w:p>
    <w:p w:rsidR="00A22CB0" w:rsidRPr="001810F7" w:rsidRDefault="00A22CB0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A22CB0" w:rsidRDefault="00A22CB0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</w:p>
    <w:p w:rsidR="00A22CB0" w:rsidRPr="00950B11" w:rsidRDefault="00A22CB0" w:rsidP="00705C16">
      <w:pPr>
        <w:jc w:val="center"/>
        <w:outlineLvl w:val="0"/>
        <w:rPr>
          <w:rFonts w:ascii="Century Tur" w:hAnsi="Century Tur"/>
          <w:b/>
          <w:sz w:val="28"/>
          <w:szCs w:val="28"/>
        </w:rPr>
      </w:pPr>
      <w:r w:rsidRPr="00950B11">
        <w:rPr>
          <w:rFonts w:ascii="Century Tur" w:hAnsi="Century Tur"/>
          <w:b/>
          <w:sz w:val="28"/>
          <w:szCs w:val="28"/>
        </w:rPr>
        <w:t>HÜRRİYET İLKOKULU</w:t>
      </w:r>
    </w:p>
    <w:p w:rsidR="00A22CB0" w:rsidRPr="00950B11" w:rsidRDefault="00A22CB0" w:rsidP="00705C16">
      <w:pPr>
        <w:jc w:val="center"/>
        <w:outlineLvl w:val="0"/>
        <w:rPr>
          <w:rFonts w:ascii="Century Tur" w:hAnsi="Century Tur"/>
          <w:b/>
          <w:sz w:val="28"/>
          <w:szCs w:val="28"/>
        </w:rPr>
      </w:pPr>
      <w:r w:rsidRPr="00950B11">
        <w:rPr>
          <w:rFonts w:ascii="Century" w:hAnsi="Century"/>
          <w:b/>
          <w:sz w:val="28"/>
          <w:szCs w:val="28"/>
        </w:rPr>
        <w:t>2.</w:t>
      </w:r>
      <w:r>
        <w:rPr>
          <w:rFonts w:ascii="Century" w:hAnsi="Century"/>
          <w:b/>
          <w:sz w:val="28"/>
          <w:szCs w:val="28"/>
        </w:rPr>
        <w:t xml:space="preserve">I </w:t>
      </w:r>
      <w:r w:rsidRPr="00950B11">
        <w:rPr>
          <w:rFonts w:ascii="Century" w:hAnsi="Century"/>
          <w:b/>
          <w:sz w:val="28"/>
          <w:szCs w:val="28"/>
        </w:rPr>
        <w:t>SINIF</w:t>
      </w:r>
      <w:r>
        <w:rPr>
          <w:rFonts w:ascii="Century" w:hAnsi="Century"/>
          <w:b/>
          <w:sz w:val="28"/>
          <w:szCs w:val="28"/>
        </w:rPr>
        <w:t>I,</w:t>
      </w:r>
      <w:r w:rsidRPr="00950B11">
        <w:rPr>
          <w:rFonts w:ascii="Century Tur" w:hAnsi="Century Tur"/>
          <w:b/>
          <w:sz w:val="28"/>
          <w:szCs w:val="28"/>
        </w:rPr>
        <w:t xml:space="preserve"> SENE BAŞI SEVİYE TESPİT SINAVI</w:t>
      </w:r>
    </w:p>
    <w:p w:rsidR="00A22CB0" w:rsidRPr="00B1640C" w:rsidRDefault="00A22CB0" w:rsidP="00705C16">
      <w:pPr>
        <w:jc w:val="center"/>
        <w:outlineLvl w:val="0"/>
        <w:rPr>
          <w:rFonts w:ascii="Century" w:hAnsi="Century"/>
        </w:rPr>
      </w:pPr>
    </w:p>
    <w:p w:rsidR="00A22CB0" w:rsidRDefault="00A22CB0" w:rsidP="00705C16">
      <w:pPr>
        <w:jc w:val="center"/>
        <w:outlineLvl w:val="0"/>
        <w:rPr>
          <w:rFonts w:ascii="Century" w:hAnsi="Century"/>
          <w:b/>
          <w:sz w:val="28"/>
          <w:szCs w:val="28"/>
          <w:u w:val="single"/>
        </w:rPr>
      </w:pPr>
    </w:p>
    <w:p w:rsidR="00A22CB0" w:rsidRPr="0094630F" w:rsidRDefault="00A22CB0" w:rsidP="00705C16">
      <w:pPr>
        <w:jc w:val="center"/>
        <w:outlineLvl w:val="0"/>
        <w:rPr>
          <w:rFonts w:ascii="Century" w:hAnsi="Century"/>
          <w:b/>
          <w:sz w:val="28"/>
          <w:szCs w:val="28"/>
          <w:u w:val="single"/>
        </w:rPr>
      </w:pPr>
      <w:r w:rsidRPr="0094630F">
        <w:rPr>
          <w:rFonts w:ascii="Century" w:hAnsi="Century"/>
          <w:b/>
          <w:sz w:val="28"/>
          <w:szCs w:val="28"/>
          <w:u w:val="single"/>
        </w:rPr>
        <w:t>TÜRKÇE</w:t>
      </w:r>
    </w:p>
    <w:p w:rsidR="00A22CB0" w:rsidRDefault="00A22CB0" w:rsidP="00705C16">
      <w:pPr>
        <w:jc w:val="center"/>
        <w:rPr>
          <w:rFonts w:ascii="Century" w:hAnsi="Century"/>
          <w:b/>
        </w:rPr>
      </w:pPr>
    </w:p>
    <w:p w:rsidR="00A22CB0" w:rsidRPr="00B1640C" w:rsidRDefault="00A22CB0" w:rsidP="00705C16">
      <w:pPr>
        <w:jc w:val="center"/>
        <w:rPr>
          <w:rFonts w:ascii="Century" w:hAnsi="Century"/>
          <w:b/>
        </w:rPr>
      </w:pPr>
    </w:p>
    <w:p w:rsidR="00A22CB0" w:rsidRPr="00B1640C" w:rsidRDefault="00A22CB0" w:rsidP="00705C16">
      <w:pPr>
        <w:ind w:left="708"/>
        <w:rPr>
          <w:rFonts w:ascii="Century" w:hAnsi="Century" w:cs="Aparajita"/>
          <w:b/>
          <w:color w:val="000000"/>
          <w:u w:val="single"/>
        </w:rPr>
      </w:pPr>
      <w:r w:rsidRPr="00B1640C">
        <w:rPr>
          <w:rFonts w:ascii="Century" w:hAnsi="Century" w:cs="Aparajita"/>
          <w:color w:val="000000"/>
        </w:rPr>
        <w:t xml:space="preserve">                                                </w:t>
      </w:r>
      <w:hyperlink r:id="rId6" w:history="1">
        <w:r w:rsidRPr="00B1640C">
          <w:rPr>
            <w:rFonts w:ascii="Century Tur" w:hAnsi="Century Tur" w:cs="Aparajita"/>
            <w:b/>
            <w:color w:val="000000"/>
            <w:u w:val="single"/>
          </w:rPr>
          <w:t>Ağaç Diyor Ki</w:t>
        </w:r>
      </w:hyperlink>
    </w:p>
    <w:p w:rsidR="00A22CB0" w:rsidRPr="00B1640C" w:rsidRDefault="00A22CB0" w:rsidP="00705C16">
      <w:pPr>
        <w:spacing w:before="100" w:beforeAutospacing="1" w:after="100" w:afterAutospacing="1"/>
        <w:rPr>
          <w:rFonts w:ascii="Century" w:hAnsi="Century" w:cs="Aparajita"/>
          <w:color w:val="000000"/>
        </w:rPr>
        <w:sectPr w:rsidR="00A22CB0" w:rsidRPr="00B1640C" w:rsidSect="00EA2A23">
          <w:footerReference w:type="default" r:id="rId7"/>
          <w:pgSz w:w="11906" w:h="16838"/>
          <w:pgMar w:top="567" w:right="567" w:bottom="567" w:left="567" w:header="567" w:footer="567" w:gutter="0"/>
          <w:cols w:space="708"/>
          <w:docGrid w:linePitch="360"/>
        </w:sectPr>
      </w:pPr>
    </w:p>
    <w:p w:rsidR="00A22CB0" w:rsidRPr="00B1640C" w:rsidRDefault="00A22CB0" w:rsidP="00705C16">
      <w:pPr>
        <w:spacing w:before="100" w:beforeAutospacing="1" w:after="100" w:afterAutospacing="1"/>
        <w:ind w:left="708"/>
        <w:rPr>
          <w:rFonts w:ascii="Century Tur" w:hAnsi="Century Tur" w:cs="Aparajita"/>
          <w:color w:val="000000"/>
        </w:rPr>
      </w:pPr>
      <w:r w:rsidRPr="00B1640C">
        <w:rPr>
          <w:rFonts w:ascii="Century Tur" w:hAnsi="Century Tur" w:cs="Aparajita"/>
          <w:color w:val="000000"/>
        </w:rPr>
        <w:t>Ben küçücük bir ağacım,</w:t>
      </w:r>
      <w:r w:rsidRPr="00B1640C">
        <w:rPr>
          <w:rFonts w:ascii="Century Tur" w:hAnsi="Century Tur" w:cs="Aparajita"/>
          <w:color w:val="000000"/>
        </w:rPr>
        <w:br/>
        <w:t>Yurdumun bir bahçesinde,</w:t>
      </w:r>
      <w:r w:rsidRPr="00B1640C">
        <w:rPr>
          <w:rFonts w:ascii="Century Tur" w:hAnsi="Century Tur" w:cs="Aparajita"/>
          <w:color w:val="000000"/>
        </w:rPr>
        <w:br/>
        <w:t>Topraklar tüterken görün,</w:t>
      </w:r>
      <w:r w:rsidRPr="00B1640C">
        <w:rPr>
          <w:rFonts w:ascii="Century Tur" w:hAnsi="Century Tur" w:cs="Aparajita"/>
          <w:color w:val="000000"/>
        </w:rPr>
        <w:br/>
        <w:t>Dallarım çiçeklensin de.</w:t>
      </w:r>
      <w:r w:rsidRPr="00B1640C">
        <w:rPr>
          <w:rFonts w:ascii="Century Tur" w:hAnsi="Century Tur" w:cs="Aparajita"/>
          <w:color w:val="000000"/>
        </w:rPr>
        <w:br/>
      </w:r>
      <w:r w:rsidRPr="00B1640C">
        <w:rPr>
          <w:rFonts w:ascii="Century Tur" w:hAnsi="Century Tur" w:cs="Aparajita"/>
          <w:color w:val="000000"/>
        </w:rPr>
        <w:br/>
        <w:t>Her şeyimle yararlıyım,</w:t>
      </w:r>
      <w:r w:rsidRPr="00B1640C">
        <w:rPr>
          <w:rFonts w:ascii="Century Tur" w:hAnsi="Century Tur" w:cs="Aparajita"/>
          <w:color w:val="000000"/>
        </w:rPr>
        <w:br/>
        <w:t>İnsanoğluna dünyada,</w:t>
      </w:r>
      <w:r w:rsidRPr="00B1640C">
        <w:rPr>
          <w:rFonts w:ascii="Century Tur" w:hAnsi="Century Tur" w:cs="Aparajita"/>
          <w:color w:val="000000"/>
        </w:rPr>
        <w:br/>
        <w:t>Çiçeğim, yaprağım, gölgem.</w:t>
      </w:r>
      <w:r w:rsidRPr="00B1640C">
        <w:rPr>
          <w:rFonts w:ascii="Century Tur" w:hAnsi="Century Tur" w:cs="Aparajita"/>
          <w:color w:val="000000"/>
        </w:rPr>
        <w:br/>
        <w:t>İri dallı zerdalimle.</w:t>
      </w:r>
      <w:r w:rsidRPr="00B1640C">
        <w:rPr>
          <w:rFonts w:ascii="Century Tur" w:hAnsi="Century Tur" w:cs="Aparajita"/>
          <w:color w:val="000000"/>
        </w:rPr>
        <w:br/>
      </w:r>
      <w:r w:rsidRPr="00B1640C">
        <w:rPr>
          <w:rFonts w:ascii="Century Tur" w:hAnsi="Century Tur" w:cs="Aparajita"/>
          <w:color w:val="000000"/>
        </w:rPr>
        <w:br/>
      </w:r>
    </w:p>
    <w:p w:rsidR="00A22CB0" w:rsidRPr="00B1640C" w:rsidRDefault="00A22CB0" w:rsidP="00705C16">
      <w:pPr>
        <w:spacing w:before="100" w:beforeAutospacing="1" w:after="100" w:afterAutospacing="1"/>
        <w:ind w:left="708"/>
        <w:rPr>
          <w:rFonts w:ascii="Century Tur" w:hAnsi="Century Tur" w:cs="Aparajita"/>
          <w:color w:val="000000"/>
        </w:rPr>
      </w:pPr>
      <w:r w:rsidRPr="00B1640C">
        <w:rPr>
          <w:rFonts w:ascii="Century Tur" w:hAnsi="Century Tur" w:cs="Aparajita"/>
          <w:color w:val="000000"/>
        </w:rPr>
        <w:t>Kuşlar mutlu şarkısını</w:t>
      </w:r>
      <w:r w:rsidRPr="00B1640C">
        <w:rPr>
          <w:rFonts w:ascii="Century Tur" w:hAnsi="Century Tur" w:cs="Aparajita"/>
          <w:color w:val="000000"/>
        </w:rPr>
        <w:br/>
        <w:t>Hep dalımda söylerler,</w:t>
      </w:r>
      <w:r w:rsidRPr="00B1640C">
        <w:rPr>
          <w:rFonts w:ascii="Century Tur" w:hAnsi="Century Tur" w:cs="Aparajita"/>
          <w:color w:val="000000"/>
        </w:rPr>
        <w:br/>
        <w:t>Şen arılar vızır vızır,</w:t>
      </w:r>
      <w:r w:rsidRPr="00B1640C">
        <w:rPr>
          <w:rFonts w:ascii="Century Tur" w:hAnsi="Century Tur" w:cs="Aparajita"/>
          <w:color w:val="000000"/>
        </w:rPr>
        <w:br/>
        <w:t>Kokuma koşup gelirler.</w:t>
      </w:r>
      <w:r w:rsidRPr="00B1640C">
        <w:rPr>
          <w:rFonts w:ascii="Century Tur" w:hAnsi="Century Tur" w:cs="Aparajita"/>
          <w:color w:val="000000"/>
        </w:rPr>
        <w:br/>
      </w:r>
      <w:r w:rsidRPr="00B1640C">
        <w:rPr>
          <w:rFonts w:ascii="Century Tur" w:hAnsi="Century Tur" w:cs="Aparajita"/>
          <w:color w:val="000000"/>
        </w:rPr>
        <w:br/>
        <w:t>Sakın,sakın dalımızı,</w:t>
      </w:r>
      <w:r w:rsidRPr="00B1640C">
        <w:rPr>
          <w:rFonts w:ascii="Century Tur" w:hAnsi="Century Tur" w:cs="Aparajita"/>
          <w:color w:val="000000"/>
        </w:rPr>
        <w:br/>
        <w:t>Çocuklar çekip kırmayın.</w:t>
      </w:r>
      <w:r w:rsidRPr="00B1640C">
        <w:rPr>
          <w:rFonts w:ascii="Century Tur" w:hAnsi="Century Tur" w:cs="Aparajita"/>
          <w:color w:val="000000"/>
        </w:rPr>
        <w:br/>
        <w:t xml:space="preserve">Çakınızla gövdemizde </w:t>
      </w:r>
      <w:r w:rsidRPr="00B1640C">
        <w:rPr>
          <w:rFonts w:ascii="Century Tur" w:hAnsi="Century Tur" w:cs="Aparajita"/>
          <w:color w:val="000000"/>
        </w:rPr>
        <w:br/>
        <w:t>Derin yaralar açmayın.</w:t>
      </w:r>
    </w:p>
    <w:p w:rsidR="00A22CB0" w:rsidRPr="00B1640C" w:rsidRDefault="00A22CB0" w:rsidP="00705C16">
      <w:pPr>
        <w:spacing w:before="100" w:beforeAutospacing="1" w:after="100" w:afterAutospacing="1"/>
        <w:rPr>
          <w:rFonts w:ascii="Century" w:hAnsi="Century" w:cs="Aparajita"/>
        </w:rPr>
        <w:sectPr w:rsidR="00A22CB0" w:rsidRPr="00B1640C" w:rsidSect="00EA2A23">
          <w:type w:val="continuous"/>
          <w:pgSz w:w="11906" w:h="16838"/>
          <w:pgMar w:top="567" w:right="567" w:bottom="567" w:left="567" w:header="567" w:footer="567" w:gutter="0"/>
          <w:cols w:num="2" w:space="708"/>
          <w:docGrid w:linePitch="360"/>
        </w:sectPr>
      </w:pPr>
      <w:r w:rsidRPr="00B1640C">
        <w:rPr>
          <w:rFonts w:ascii="Century" w:hAnsi="Century" w:cs="Aparajita"/>
        </w:rPr>
        <w:t xml:space="preserve">               Hali</w:t>
      </w:r>
      <w:r w:rsidRPr="00B1640C">
        <w:rPr>
          <w:rFonts w:ascii="Century Tur" w:hAnsi="Century Tur" w:cs="Aparajita"/>
        </w:rPr>
        <w:t>m YAĞCIOĞLU</w:t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Century" w:hAnsi="Century"/>
          <w:b/>
          <w:sz w:val="24"/>
          <w:szCs w:val="24"/>
        </w:rPr>
      </w:pPr>
      <w:r w:rsidRPr="00B1640C">
        <w:rPr>
          <w:rFonts w:ascii="Century Tur" w:hAnsi="Century Tur" w:cs="Tahoma"/>
          <w:b/>
          <w:sz w:val="24"/>
          <w:szCs w:val="24"/>
          <w:lang w:eastAsia="tr-TR"/>
        </w:rPr>
        <w:t xml:space="preserve"> 1-Ağaç neredeymiş?</w:t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Century" w:hAnsi="Century"/>
          <w:sz w:val="24"/>
          <w:szCs w:val="24"/>
        </w:rPr>
      </w:pPr>
      <w:r w:rsidRPr="00B1640C">
        <w:rPr>
          <w:rFonts w:ascii="Century" w:hAnsi="Century"/>
          <w:sz w:val="24"/>
          <w:szCs w:val="24"/>
        </w:rPr>
        <w:t xml:space="preserve">        </w:t>
      </w:r>
      <w:r>
        <w:rPr>
          <w:rFonts w:ascii="Century" w:hAnsi="Century"/>
          <w:sz w:val="24"/>
          <w:szCs w:val="24"/>
        </w:rPr>
        <w:t>A) bahçede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B)</w:t>
      </w:r>
      <w:r w:rsidRPr="00B1640C">
        <w:rPr>
          <w:rFonts w:ascii="Century" w:hAnsi="Century"/>
          <w:sz w:val="24"/>
          <w:szCs w:val="24"/>
        </w:rPr>
        <w:t xml:space="preserve"> ormanda     </w:t>
      </w:r>
      <w:r w:rsidRPr="00B1640C">
        <w:rPr>
          <w:rFonts w:ascii="Century" w:hAnsi="Century"/>
          <w:sz w:val="24"/>
          <w:szCs w:val="24"/>
        </w:rPr>
        <w:tab/>
      </w:r>
      <w:r w:rsidRPr="00B1640C">
        <w:rPr>
          <w:rFonts w:ascii="Century" w:hAnsi="Century"/>
          <w:sz w:val="24"/>
          <w:szCs w:val="24"/>
        </w:rPr>
        <w:tab/>
        <w:t xml:space="preserve">  </w:t>
      </w:r>
      <w:r>
        <w:rPr>
          <w:rFonts w:ascii="Century" w:hAnsi="Century"/>
          <w:sz w:val="24"/>
          <w:szCs w:val="24"/>
        </w:rPr>
        <w:t>C)</w:t>
      </w:r>
      <w:r w:rsidRPr="00B1640C">
        <w:rPr>
          <w:rFonts w:ascii="Century" w:hAnsi="Century"/>
          <w:sz w:val="24"/>
          <w:szCs w:val="24"/>
        </w:rPr>
        <w:t xml:space="preserve"> Yolda</w:t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Century" w:hAnsi="Century"/>
          <w:sz w:val="24"/>
          <w:szCs w:val="24"/>
        </w:rPr>
      </w:pP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Century Tur" w:hAnsi="Century Tur" w:cs="Tahoma"/>
          <w:b/>
          <w:sz w:val="24"/>
          <w:szCs w:val="24"/>
          <w:lang w:eastAsia="tr-TR"/>
        </w:rPr>
      </w:pPr>
      <w:r w:rsidRPr="00B1640C">
        <w:rPr>
          <w:rFonts w:ascii="Century Tur" w:hAnsi="Century Tur" w:cs="Tahoma"/>
          <w:b/>
          <w:sz w:val="24"/>
          <w:szCs w:val="24"/>
          <w:lang w:eastAsia="tr-TR"/>
        </w:rPr>
        <w:t xml:space="preserve">      2-Ağaç neleri ile yararlıymış?</w:t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Century Tur" w:hAnsi="Century Tur"/>
          <w:sz w:val="24"/>
          <w:szCs w:val="24"/>
        </w:rPr>
      </w:pPr>
      <w:r w:rsidRPr="00B1640C">
        <w:rPr>
          <w:rFonts w:ascii="Century" w:hAnsi="Century" w:cs="Tahoma"/>
          <w:sz w:val="24"/>
          <w:szCs w:val="24"/>
          <w:lang w:eastAsia="tr-TR"/>
        </w:rPr>
        <w:t xml:space="preserve">            </w:t>
      </w:r>
      <w:r w:rsidRPr="00B1640C">
        <w:rPr>
          <w:rFonts w:ascii="Century" w:hAnsi="Century"/>
          <w:sz w:val="24"/>
          <w:szCs w:val="24"/>
        </w:rPr>
        <w:t>A</w:t>
      </w:r>
      <w:r>
        <w:rPr>
          <w:rFonts w:ascii="Century" w:hAnsi="Century"/>
          <w:sz w:val="24"/>
          <w:szCs w:val="24"/>
        </w:rPr>
        <w:t>)</w:t>
      </w:r>
      <w:r w:rsidRPr="00B1640C">
        <w:rPr>
          <w:rFonts w:ascii="Century Tur" w:hAnsi="Century Tur"/>
          <w:sz w:val="24"/>
          <w:szCs w:val="24"/>
        </w:rPr>
        <w:t xml:space="preserve"> Çiçeği,yaprağı ve gölgesi ile yararlı, hayvanlardan bazılarına yuvaymış.</w:t>
      </w:r>
      <w:r w:rsidRPr="00B1640C">
        <w:rPr>
          <w:rFonts w:ascii="Century Tur" w:hAnsi="Century Tur"/>
          <w:sz w:val="24"/>
          <w:szCs w:val="24"/>
        </w:rPr>
        <w:tab/>
      </w:r>
      <w:r w:rsidRPr="00B1640C">
        <w:rPr>
          <w:rFonts w:ascii="Century Tur" w:hAnsi="Century Tur"/>
          <w:sz w:val="24"/>
          <w:szCs w:val="24"/>
        </w:rPr>
        <w:tab/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Century Tur" w:hAnsi="Century Tur"/>
          <w:sz w:val="24"/>
          <w:szCs w:val="24"/>
        </w:rPr>
      </w:pPr>
      <w:r w:rsidRPr="00B1640C">
        <w:rPr>
          <w:rFonts w:ascii="Century" w:hAnsi="Century"/>
          <w:sz w:val="24"/>
          <w:szCs w:val="24"/>
        </w:rPr>
        <w:t xml:space="preserve">            </w:t>
      </w:r>
      <w:r>
        <w:rPr>
          <w:rFonts w:ascii="Century" w:hAnsi="Century"/>
          <w:sz w:val="24"/>
          <w:szCs w:val="24"/>
        </w:rPr>
        <w:t>B)</w:t>
      </w:r>
      <w:r w:rsidRPr="00B1640C">
        <w:rPr>
          <w:rFonts w:ascii="Century" w:hAnsi="Century"/>
          <w:sz w:val="24"/>
          <w:szCs w:val="24"/>
        </w:rPr>
        <w:t xml:space="preserve"> Rengi</w:t>
      </w:r>
      <w:r w:rsidRPr="00B1640C">
        <w:rPr>
          <w:rFonts w:ascii="Century Tur" w:hAnsi="Century Tur"/>
          <w:sz w:val="24"/>
          <w:szCs w:val="24"/>
        </w:rPr>
        <w:t>yle yararlıymış.</w:t>
      </w:r>
      <w:r w:rsidRPr="00B1640C">
        <w:rPr>
          <w:rFonts w:ascii="Century Tur" w:hAnsi="Century Tur"/>
          <w:sz w:val="24"/>
          <w:szCs w:val="24"/>
        </w:rPr>
        <w:tab/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Century Tur" w:hAnsi="Century Tur"/>
          <w:sz w:val="24"/>
          <w:szCs w:val="24"/>
        </w:rPr>
      </w:pPr>
      <w:r w:rsidRPr="00B1640C">
        <w:rPr>
          <w:rFonts w:ascii="Century" w:hAnsi="Century"/>
          <w:sz w:val="24"/>
          <w:szCs w:val="24"/>
        </w:rPr>
        <w:t xml:space="preserve">            </w:t>
      </w:r>
      <w:r>
        <w:rPr>
          <w:rFonts w:ascii="Century" w:hAnsi="Century"/>
          <w:sz w:val="24"/>
          <w:szCs w:val="24"/>
        </w:rPr>
        <w:t>C)</w:t>
      </w:r>
      <w:r w:rsidRPr="00B1640C">
        <w:rPr>
          <w:rFonts w:ascii="Century Tur" w:hAnsi="Century Tur"/>
          <w:sz w:val="24"/>
          <w:szCs w:val="24"/>
        </w:rPr>
        <w:t xml:space="preserve"> Biçimiyle yararlıymış.</w:t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Century" w:hAnsi="Century" w:cs="Tahoma"/>
          <w:sz w:val="24"/>
          <w:szCs w:val="24"/>
          <w:lang w:eastAsia="tr-TR"/>
        </w:rPr>
      </w:pP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Century Tur" w:hAnsi="Century Tur" w:cs="Tahoma"/>
          <w:b/>
          <w:sz w:val="24"/>
          <w:szCs w:val="24"/>
          <w:lang w:eastAsia="tr-TR"/>
        </w:rPr>
      </w:pPr>
      <w:r w:rsidRPr="00B1640C">
        <w:rPr>
          <w:rFonts w:ascii="Century Tur" w:hAnsi="Century Tur" w:cs="Tahoma"/>
          <w:b/>
          <w:sz w:val="24"/>
          <w:szCs w:val="24"/>
          <w:lang w:eastAsia="tr-TR"/>
        </w:rPr>
        <w:t xml:space="preserve">     3-Ağaç çocuklardan ne istiyor?</w:t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Century" w:hAnsi="Century"/>
          <w:sz w:val="24"/>
          <w:szCs w:val="24"/>
        </w:rPr>
      </w:pPr>
      <w:r w:rsidRPr="00B1640C">
        <w:rPr>
          <w:rFonts w:ascii="Century" w:hAnsi="Century" w:cs="Tahoma"/>
          <w:sz w:val="24"/>
          <w:szCs w:val="24"/>
          <w:lang w:eastAsia="tr-TR"/>
        </w:rPr>
        <w:t xml:space="preserve">           </w:t>
      </w:r>
      <w:r>
        <w:rPr>
          <w:rFonts w:ascii="Century" w:hAnsi="Century"/>
          <w:sz w:val="24"/>
          <w:szCs w:val="24"/>
        </w:rPr>
        <w:t xml:space="preserve">A) </w:t>
      </w:r>
      <w:r w:rsidRPr="00B1640C">
        <w:rPr>
          <w:rFonts w:ascii="Century" w:hAnsi="Century"/>
          <w:sz w:val="24"/>
          <w:szCs w:val="24"/>
        </w:rPr>
        <w:t>Kavga etmemelerini</w:t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Century Tur" w:hAnsi="Century Tur"/>
          <w:sz w:val="24"/>
          <w:szCs w:val="24"/>
        </w:rPr>
      </w:pPr>
      <w:r w:rsidRPr="00B1640C">
        <w:rPr>
          <w:rFonts w:ascii="Century" w:hAnsi="Century"/>
          <w:sz w:val="24"/>
          <w:szCs w:val="24"/>
        </w:rPr>
        <w:t xml:space="preserve">           </w:t>
      </w:r>
      <w:r>
        <w:rPr>
          <w:rFonts w:ascii="Century" w:hAnsi="Century"/>
          <w:sz w:val="24"/>
          <w:szCs w:val="24"/>
        </w:rPr>
        <w:t>B)</w:t>
      </w:r>
      <w:r w:rsidRPr="00B1640C">
        <w:rPr>
          <w:rFonts w:ascii="Century Tur" w:hAnsi="Century Tur"/>
          <w:sz w:val="24"/>
          <w:szCs w:val="24"/>
        </w:rPr>
        <w:t xml:space="preserve"> Derslerine çalışmalarını</w:t>
      </w:r>
      <w:r w:rsidRPr="00B1640C">
        <w:rPr>
          <w:rFonts w:ascii="Century Tur" w:hAnsi="Century Tur"/>
          <w:sz w:val="24"/>
          <w:szCs w:val="24"/>
        </w:rPr>
        <w:tab/>
      </w:r>
      <w:r w:rsidRPr="00B1640C">
        <w:rPr>
          <w:rFonts w:ascii="Century Tur" w:hAnsi="Century Tur"/>
          <w:sz w:val="24"/>
          <w:szCs w:val="24"/>
        </w:rPr>
        <w:tab/>
      </w:r>
    </w:p>
    <w:p w:rsidR="00A22CB0" w:rsidRPr="00B1640C" w:rsidRDefault="00A22CB0" w:rsidP="00705C16">
      <w:pPr>
        <w:pStyle w:val="ListParagraph"/>
        <w:shd w:val="clear" w:color="auto" w:fill="FFFFFF"/>
        <w:spacing w:before="100" w:beforeAutospacing="1" w:after="100" w:afterAutospacing="1" w:line="240" w:lineRule="auto"/>
        <w:ind w:left="-360"/>
        <w:rPr>
          <w:rFonts w:ascii="Century Tur" w:hAnsi="Century Tur"/>
          <w:sz w:val="24"/>
          <w:szCs w:val="24"/>
        </w:rPr>
      </w:pPr>
      <w:r w:rsidRPr="00B1640C">
        <w:rPr>
          <w:rFonts w:ascii="Century" w:hAnsi="Century"/>
          <w:sz w:val="24"/>
          <w:szCs w:val="24"/>
        </w:rPr>
        <w:t xml:space="preserve">           </w:t>
      </w:r>
      <w:r>
        <w:rPr>
          <w:rFonts w:ascii="Century" w:hAnsi="Century"/>
          <w:sz w:val="24"/>
          <w:szCs w:val="24"/>
        </w:rPr>
        <w:t>C)</w:t>
      </w:r>
      <w:r w:rsidRPr="00B1640C">
        <w:rPr>
          <w:rFonts w:ascii="Century Tur" w:hAnsi="Century Tur"/>
          <w:sz w:val="24"/>
          <w:szCs w:val="24"/>
        </w:rPr>
        <w:t xml:space="preserve"> Çocukların dalların</w:t>
      </w:r>
      <w:r>
        <w:rPr>
          <w:rFonts w:ascii="Century Tur" w:hAnsi="Century Tur"/>
          <w:sz w:val="24"/>
          <w:szCs w:val="24"/>
        </w:rPr>
        <w:t>ı kırmamasını ve gövdesinde</w:t>
      </w:r>
      <w:r w:rsidRPr="00B1640C">
        <w:rPr>
          <w:rFonts w:ascii="Century Tur" w:hAnsi="Century Tur"/>
          <w:sz w:val="24"/>
          <w:szCs w:val="24"/>
        </w:rPr>
        <w:t xml:space="preserve"> derin yarıklar açmamasını istiyor.</w:t>
      </w:r>
    </w:p>
    <w:p w:rsidR="00A22CB0" w:rsidRPr="00B1640C" w:rsidRDefault="00A22CB0" w:rsidP="00D8447F">
      <w:pPr>
        <w:tabs>
          <w:tab w:val="left" w:pos="1500"/>
        </w:tabs>
        <w:rPr>
          <w:rFonts w:ascii="Century Tur" w:hAnsi="Century Tur"/>
          <w:b/>
          <w:color w:val="0D0D0D"/>
        </w:rPr>
      </w:pPr>
      <w:r>
        <w:rPr>
          <w:rFonts w:ascii="Century" w:hAnsi="Century"/>
          <w:b/>
        </w:rPr>
        <w:t>4</w:t>
      </w:r>
      <w:r w:rsidRPr="00B1640C">
        <w:rPr>
          <w:rFonts w:ascii="Century" w:hAnsi="Century"/>
          <w:b/>
        </w:rPr>
        <w:t>.</w:t>
      </w:r>
      <w:r w:rsidRPr="00B1640C">
        <w:rPr>
          <w:rFonts w:ascii="Century" w:hAnsi="Century"/>
        </w:rPr>
        <w:t xml:space="preserve"> </w:t>
      </w:r>
      <w:r w:rsidRPr="00B1640C">
        <w:rPr>
          <w:rFonts w:ascii="Century Tur" w:hAnsi="Century Tur"/>
          <w:b/>
          <w:color w:val="0D0D0D"/>
        </w:rPr>
        <w:t>“Kıratsiyeden defter, kalem, silgi ve kalemtraş aldım.” Cümlesinde kaç kelime vardır?</w:t>
      </w:r>
    </w:p>
    <w:p w:rsidR="00A22CB0" w:rsidRPr="00B1640C" w:rsidRDefault="00A22CB0" w:rsidP="00D8447F">
      <w:pPr>
        <w:tabs>
          <w:tab w:val="left" w:pos="1500"/>
        </w:tabs>
        <w:rPr>
          <w:rFonts w:ascii="Century" w:hAnsi="Century"/>
          <w:color w:val="0D0D0D"/>
        </w:rPr>
      </w:pPr>
      <w:r w:rsidRPr="00B1640C">
        <w:rPr>
          <w:rFonts w:ascii="Century" w:hAnsi="Century"/>
          <w:color w:val="0D0D0D"/>
        </w:rPr>
        <w:t xml:space="preserve">          A)7                      </w:t>
      </w:r>
      <w:r>
        <w:rPr>
          <w:rFonts w:ascii="Century" w:hAnsi="Century"/>
          <w:color w:val="0D0D0D"/>
        </w:rPr>
        <w:t xml:space="preserve">             </w:t>
      </w:r>
      <w:r w:rsidRPr="00B1640C">
        <w:rPr>
          <w:rFonts w:ascii="Century" w:hAnsi="Century"/>
          <w:color w:val="0D0D0D"/>
        </w:rPr>
        <w:t xml:space="preserve"> B)6                 </w:t>
      </w:r>
      <w:r>
        <w:rPr>
          <w:rFonts w:ascii="Century" w:hAnsi="Century"/>
          <w:color w:val="0D0D0D"/>
        </w:rPr>
        <w:t xml:space="preserve">   </w:t>
      </w:r>
      <w:r w:rsidRPr="00B1640C">
        <w:rPr>
          <w:rFonts w:ascii="Century" w:hAnsi="Century"/>
          <w:color w:val="0D0D0D"/>
        </w:rPr>
        <w:t xml:space="preserve">     C)5</w:t>
      </w:r>
    </w:p>
    <w:p w:rsidR="00A22CB0" w:rsidRDefault="00A22CB0" w:rsidP="00705C16">
      <w:pPr>
        <w:outlineLvl w:val="0"/>
        <w:rPr>
          <w:rFonts w:ascii="Century" w:hAnsi="Century"/>
          <w:color w:val="0D0D0D"/>
        </w:rPr>
      </w:pPr>
      <w:r>
        <w:rPr>
          <w:rFonts w:ascii="Century" w:hAnsi="Century"/>
          <w:color w:val="0D0D0D"/>
        </w:rPr>
        <w:t xml:space="preserve">  </w:t>
      </w:r>
    </w:p>
    <w:p w:rsidR="00A22CB0" w:rsidRPr="00B1640C" w:rsidRDefault="00A22CB0" w:rsidP="00D8447F">
      <w:pPr>
        <w:tabs>
          <w:tab w:val="left" w:pos="1500"/>
        </w:tabs>
        <w:rPr>
          <w:rFonts w:ascii="Century Tur" w:hAnsi="Century Tur"/>
          <w:b/>
          <w:color w:val="0D0D0D"/>
        </w:rPr>
      </w:pPr>
      <w:r>
        <w:rPr>
          <w:rFonts w:ascii="Century" w:hAnsi="Century"/>
          <w:b/>
        </w:rPr>
        <w:t>5</w:t>
      </w:r>
      <w:r w:rsidRPr="00B1640C">
        <w:rPr>
          <w:rFonts w:ascii="Century" w:hAnsi="Century"/>
          <w:b/>
        </w:rPr>
        <w:t xml:space="preserve">. </w:t>
      </w:r>
      <w:r w:rsidRPr="00B1640C">
        <w:rPr>
          <w:rFonts w:ascii="Century Tur" w:hAnsi="Century Tur"/>
          <w:b/>
          <w:color w:val="0D0D0D"/>
        </w:rPr>
        <w:t>Aşağıdakilerden hangisi hecelerine doğru ayrılmıştır?</w:t>
      </w:r>
    </w:p>
    <w:p w:rsidR="00A22CB0" w:rsidRPr="00B1640C" w:rsidRDefault="00A22CB0" w:rsidP="00D8447F">
      <w:pPr>
        <w:tabs>
          <w:tab w:val="left" w:pos="1500"/>
        </w:tabs>
        <w:rPr>
          <w:rFonts w:ascii="Century Tur" w:hAnsi="Century Tur"/>
          <w:color w:val="0D0D0D"/>
        </w:rPr>
      </w:pPr>
      <w:r w:rsidRPr="00B1640C">
        <w:rPr>
          <w:rFonts w:ascii="Century" w:hAnsi="Century"/>
          <w:color w:val="0D0D0D"/>
        </w:rPr>
        <w:t xml:space="preserve">       A) aç-ac-ak                    </w:t>
      </w:r>
      <w:r>
        <w:rPr>
          <w:rFonts w:ascii="Century" w:hAnsi="Century"/>
          <w:color w:val="0D0D0D"/>
        </w:rPr>
        <w:t xml:space="preserve">   </w:t>
      </w:r>
      <w:r w:rsidRPr="00B1640C">
        <w:rPr>
          <w:rFonts w:ascii="Century Tur" w:hAnsi="Century Tur"/>
          <w:color w:val="0D0D0D"/>
        </w:rPr>
        <w:t xml:space="preserve"> B) hem-şi-re           C) tem-iz-lik</w:t>
      </w:r>
    </w:p>
    <w:p w:rsidR="00A22CB0" w:rsidRDefault="00A22CB0" w:rsidP="00D8447F">
      <w:pPr>
        <w:outlineLvl w:val="0"/>
        <w:rPr>
          <w:rFonts w:ascii="Century" w:hAnsi="Century"/>
          <w:b/>
        </w:rPr>
      </w:pPr>
    </w:p>
    <w:p w:rsidR="00A22CB0" w:rsidRPr="00B1640C" w:rsidRDefault="00A22CB0" w:rsidP="00D8447F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>6</w:t>
      </w:r>
      <w:r w:rsidRPr="00B1640C">
        <w:rPr>
          <w:rFonts w:ascii="Century Tur" w:hAnsi="Century Tur"/>
          <w:b/>
        </w:rPr>
        <w:t>. Aşağıdaki cümlelerin hangisinde “</w:t>
      </w:r>
      <w:r w:rsidRPr="00B1640C">
        <w:rPr>
          <w:rFonts w:ascii="Century" w:hAnsi="Century"/>
        </w:rPr>
        <w:t>siyah</w:t>
      </w:r>
      <w:r w:rsidRPr="00B1640C">
        <w:rPr>
          <w:rFonts w:ascii="Century Tur" w:hAnsi="Century Tur"/>
          <w:b/>
        </w:rPr>
        <w:t>” kelimesi yerine geçen kelime kullanılmıştır?</w:t>
      </w:r>
    </w:p>
    <w:p w:rsidR="00A22CB0" w:rsidRPr="00B1640C" w:rsidRDefault="00A22CB0" w:rsidP="00705C16">
      <w:pPr>
        <w:rPr>
          <w:rFonts w:ascii="Century Tur" w:hAnsi="Century Tur"/>
        </w:rPr>
      </w:pPr>
      <w:r w:rsidRPr="00B1640C">
        <w:rPr>
          <w:rFonts w:ascii="Century Tur" w:hAnsi="Century Tur"/>
        </w:rPr>
        <w:t xml:space="preserve">    A) Ayşe </w:t>
      </w:r>
      <w:r w:rsidRPr="00B1640C">
        <w:rPr>
          <w:rFonts w:ascii="Century" w:hAnsi="Century"/>
          <w:u w:val="single"/>
        </w:rPr>
        <w:t>renkli</w:t>
      </w:r>
      <w:r w:rsidRPr="00B1640C">
        <w:rPr>
          <w:rFonts w:ascii="Century Tur" w:hAnsi="Century Tur"/>
        </w:rPr>
        <w:t xml:space="preserve"> elbise giymiş.</w:t>
      </w:r>
    </w:p>
    <w:p w:rsidR="00A22CB0" w:rsidRPr="00B1640C" w:rsidRDefault="00A22CB0" w:rsidP="00705C16">
      <w:pPr>
        <w:rPr>
          <w:rFonts w:ascii="Century Tur" w:hAnsi="Century Tur"/>
        </w:rPr>
      </w:pPr>
      <w:r w:rsidRPr="00B1640C">
        <w:rPr>
          <w:rFonts w:ascii="Century" w:hAnsi="Century"/>
        </w:rPr>
        <w:t xml:space="preserve">    B) Faruk </w:t>
      </w:r>
      <w:r w:rsidRPr="00B1640C">
        <w:rPr>
          <w:rFonts w:ascii="Century" w:hAnsi="Century"/>
          <w:u w:val="single"/>
        </w:rPr>
        <w:t>kara</w:t>
      </w:r>
      <w:r w:rsidRPr="00B1640C">
        <w:rPr>
          <w:rFonts w:ascii="Century Tur" w:hAnsi="Century Tur"/>
        </w:rPr>
        <w:t xml:space="preserve"> saçlı bir çocuktur.</w:t>
      </w:r>
    </w:p>
    <w:p w:rsidR="00A22CB0" w:rsidRPr="00B1640C" w:rsidRDefault="00A22CB0" w:rsidP="00705C16">
      <w:pPr>
        <w:rPr>
          <w:rFonts w:ascii="Century Tur" w:hAnsi="Century Tur"/>
        </w:rPr>
      </w:pPr>
      <w:r>
        <w:rPr>
          <w:rFonts w:ascii="Century" w:hAnsi="Century"/>
        </w:rPr>
        <w:t xml:space="preserve"> </w:t>
      </w:r>
      <w:r w:rsidRPr="00B1640C">
        <w:rPr>
          <w:rFonts w:ascii="Century Tur" w:hAnsi="Century Tur"/>
        </w:rPr>
        <w:t xml:space="preserve">   C) Burcu’nun kitabı </w:t>
      </w:r>
      <w:r w:rsidRPr="00B1640C">
        <w:rPr>
          <w:rFonts w:ascii="Century Tur" w:hAnsi="Century Tur"/>
          <w:u w:val="single"/>
        </w:rPr>
        <w:t>kırmızı</w:t>
      </w:r>
      <w:r w:rsidRPr="00B1640C">
        <w:rPr>
          <w:rFonts w:ascii="Century Tur" w:hAnsi="Century Tur"/>
        </w:rPr>
        <w:t xml:space="preserve"> kaplı.</w:t>
      </w:r>
    </w:p>
    <w:p w:rsidR="00A22CB0" w:rsidRPr="00B1640C" w:rsidRDefault="00A22CB0" w:rsidP="00705C16">
      <w:pPr>
        <w:rPr>
          <w:rFonts w:ascii="Century" w:hAnsi="Century"/>
        </w:rPr>
      </w:pPr>
    </w:p>
    <w:p w:rsidR="00A22CB0" w:rsidRDefault="00A22CB0" w:rsidP="00705C16">
      <w:pPr>
        <w:outlineLvl w:val="0"/>
        <w:rPr>
          <w:rFonts w:ascii="Century" w:hAnsi="Century"/>
          <w:b/>
        </w:rPr>
      </w:pPr>
      <w:smartTag w:uri="urn:schemas-microsoft-com:office:smarttags" w:element="metricconverter">
        <w:smartTagPr>
          <w:attr w:name="ProductID" w:val="7. “"/>
        </w:smartTagPr>
        <w:r>
          <w:rPr>
            <w:rFonts w:ascii="Century" w:hAnsi="Century"/>
            <w:b/>
          </w:rPr>
          <w:t>7</w:t>
        </w:r>
        <w:r w:rsidRPr="00B1640C">
          <w:rPr>
            <w:rFonts w:ascii="Century" w:hAnsi="Century"/>
            <w:b/>
          </w:rPr>
          <w:t>.</w:t>
        </w:r>
        <w:r w:rsidRPr="00B1640C">
          <w:rPr>
            <w:rFonts w:ascii="Century Tur" w:hAnsi="Century Tur"/>
          </w:rPr>
          <w:t xml:space="preserve"> “</w:t>
        </w:r>
      </w:smartTag>
      <w:r w:rsidRPr="00B1640C">
        <w:rPr>
          <w:rFonts w:ascii="Century Tur" w:hAnsi="Century Tur"/>
        </w:rPr>
        <w:t xml:space="preserve"> Kurşun kalemimi gördün mü “ </w:t>
      </w:r>
      <w:r w:rsidRPr="00B1640C">
        <w:rPr>
          <w:rFonts w:ascii="Century Tur" w:hAnsi="Century Tur"/>
          <w:b/>
        </w:rPr>
        <w:t xml:space="preserve">cümlesinin sonuna hangi noktalama işareti </w:t>
      </w:r>
    </w:p>
    <w:p w:rsidR="00A22CB0" w:rsidRPr="00B1640C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 xml:space="preserve">      </w:t>
      </w:r>
      <w:r w:rsidRPr="00B1640C">
        <w:rPr>
          <w:rFonts w:ascii="Century Tur" w:hAnsi="Century Tur"/>
          <w:b/>
        </w:rPr>
        <w:t>konulmalıdır?</w:t>
      </w:r>
    </w:p>
    <w:p w:rsidR="00A22CB0" w:rsidRDefault="00A22CB0" w:rsidP="00D8447F">
      <w:pPr>
        <w:rPr>
          <w:rFonts w:ascii="Century" w:hAnsi="Century"/>
        </w:rPr>
      </w:pPr>
      <w:r w:rsidRPr="00B1640C">
        <w:rPr>
          <w:rFonts w:ascii="Century Tur" w:hAnsi="Century Tur"/>
        </w:rPr>
        <w:tab/>
        <w:t>A) nokta</w:t>
      </w:r>
      <w:r w:rsidRPr="00B1640C">
        <w:rPr>
          <w:rFonts w:ascii="Century Tur" w:hAnsi="Century Tur"/>
        </w:rPr>
        <w:tab/>
      </w:r>
      <w:r w:rsidRPr="00B1640C">
        <w:rPr>
          <w:rFonts w:ascii="Century Tur" w:hAnsi="Century Tur"/>
        </w:rPr>
        <w:tab/>
      </w:r>
      <w:r w:rsidRPr="00B1640C">
        <w:rPr>
          <w:rFonts w:ascii="Century Tur" w:hAnsi="Century Tur"/>
        </w:rPr>
        <w:tab/>
        <w:t>B) soru işareti</w:t>
      </w:r>
      <w:r w:rsidRPr="00B1640C">
        <w:rPr>
          <w:rFonts w:ascii="Century Tur" w:hAnsi="Century Tur"/>
        </w:rPr>
        <w:tab/>
      </w:r>
      <w:r w:rsidRPr="00B1640C">
        <w:rPr>
          <w:rFonts w:ascii="Century Tur" w:hAnsi="Century Tur"/>
        </w:rPr>
        <w:tab/>
      </w:r>
      <w:r w:rsidRPr="00B1640C">
        <w:rPr>
          <w:rFonts w:ascii="Century Tur" w:hAnsi="Century Tur"/>
        </w:rPr>
        <w:tab/>
        <w:t>C) virgül</w:t>
      </w:r>
    </w:p>
    <w:p w:rsidR="00A22CB0" w:rsidRDefault="00A22CB0" w:rsidP="00D8447F">
      <w:pPr>
        <w:rPr>
          <w:rFonts w:ascii="Century" w:hAnsi="Century"/>
        </w:rPr>
      </w:pPr>
    </w:p>
    <w:p w:rsidR="00A22CB0" w:rsidRPr="00D8447F" w:rsidRDefault="00A22CB0" w:rsidP="00D8447F">
      <w:pPr>
        <w:rPr>
          <w:rFonts w:ascii="Century" w:hAnsi="Century"/>
        </w:rPr>
      </w:pPr>
      <w:r>
        <w:rPr>
          <w:rFonts w:ascii="Century" w:hAnsi="Century"/>
          <w:b/>
          <w:color w:val="0D0D0D"/>
        </w:rPr>
        <w:t>8</w:t>
      </w:r>
      <w:r w:rsidRPr="00B1640C">
        <w:rPr>
          <w:rFonts w:ascii="Century Tur" w:hAnsi="Century Tur"/>
          <w:b/>
          <w:color w:val="0D0D0D"/>
        </w:rPr>
        <w:t>. Aşağıdaki tümcelerin hangisinde özel ad vardır?</w:t>
      </w:r>
    </w:p>
    <w:p w:rsidR="00A22CB0" w:rsidRPr="00B1640C" w:rsidRDefault="00A22CB0" w:rsidP="00705C16">
      <w:pPr>
        <w:ind w:firstLine="708"/>
        <w:rPr>
          <w:rFonts w:ascii="Century Tur" w:hAnsi="Century Tur"/>
          <w:color w:val="0D0D0D"/>
        </w:rPr>
      </w:pPr>
      <w:r>
        <w:rPr>
          <w:rFonts w:ascii="Century" w:hAnsi="Century"/>
          <w:color w:val="0D0D0D"/>
        </w:rPr>
        <w:t>A)</w:t>
      </w:r>
      <w:r w:rsidRPr="00B1640C">
        <w:rPr>
          <w:rFonts w:ascii="Century Tur" w:hAnsi="Century Tur"/>
          <w:color w:val="0D0D0D"/>
        </w:rPr>
        <w:t xml:space="preserve"> Babam çalışmaya</w:t>
      </w:r>
      <w:r>
        <w:rPr>
          <w:rFonts w:ascii="Century" w:hAnsi="Century"/>
          <w:color w:val="0D0D0D"/>
        </w:rPr>
        <w:t xml:space="preserve"> gitti.</w:t>
      </w:r>
      <w:r>
        <w:rPr>
          <w:rFonts w:ascii="Century" w:hAnsi="Century"/>
          <w:color w:val="0D0D0D"/>
        </w:rPr>
        <w:tab/>
        <w:t xml:space="preserve">B) </w:t>
      </w:r>
      <w:r>
        <w:rPr>
          <w:rFonts w:ascii="Century Tur" w:hAnsi="Century Tur"/>
          <w:color w:val="0D0D0D"/>
        </w:rPr>
        <w:t>Kalemimi Ahmet aldı.</w:t>
      </w:r>
      <w:r>
        <w:rPr>
          <w:rFonts w:ascii="Century Tur" w:hAnsi="Century Tur"/>
          <w:color w:val="0D0D0D"/>
        </w:rPr>
        <w:tab/>
        <w:t>C)</w:t>
      </w:r>
      <w:r w:rsidRPr="00B1640C">
        <w:rPr>
          <w:rFonts w:ascii="Century Tur" w:hAnsi="Century Tur"/>
          <w:color w:val="0D0D0D"/>
        </w:rPr>
        <w:t xml:space="preserve"> Dün akşam halam geldi.</w:t>
      </w:r>
    </w:p>
    <w:p w:rsidR="00A22CB0" w:rsidRDefault="00A22CB0" w:rsidP="00705C16">
      <w:pPr>
        <w:outlineLvl w:val="0"/>
        <w:rPr>
          <w:rFonts w:ascii="Century" w:hAnsi="Century"/>
          <w:color w:val="0D0D0D"/>
        </w:rPr>
      </w:pPr>
    </w:p>
    <w:p w:rsidR="00A22CB0" w:rsidRDefault="00A22CB0" w:rsidP="00D8447F">
      <w:pPr>
        <w:outlineLvl w:val="0"/>
        <w:rPr>
          <w:rFonts w:ascii="Century" w:hAnsi="Century"/>
          <w:b/>
          <w:color w:val="0D0D0D"/>
        </w:rPr>
      </w:pPr>
    </w:p>
    <w:p w:rsidR="00A22CB0" w:rsidRPr="00D8447F" w:rsidRDefault="00A22CB0" w:rsidP="00D8447F">
      <w:pPr>
        <w:outlineLvl w:val="0"/>
        <w:rPr>
          <w:rFonts w:ascii="Century" w:hAnsi="Century" w:cs="Arial"/>
          <w:color w:val="000000"/>
        </w:rPr>
      </w:pPr>
      <w:r>
        <w:rPr>
          <w:rFonts w:ascii="Century" w:hAnsi="Century"/>
          <w:b/>
          <w:color w:val="0D0D0D"/>
        </w:rPr>
        <w:t>9</w:t>
      </w:r>
      <w:r w:rsidRPr="00B1640C">
        <w:rPr>
          <w:rFonts w:ascii="Century" w:hAnsi="Century"/>
          <w:b/>
          <w:color w:val="0D0D0D"/>
        </w:rPr>
        <w:t>.</w:t>
      </w:r>
      <w:r w:rsidRPr="00B1640C">
        <w:rPr>
          <w:rFonts w:ascii="Century" w:hAnsi="Century"/>
          <w:color w:val="0D0D0D"/>
        </w:rPr>
        <w:t xml:space="preserve"> </w:t>
      </w:r>
      <w:r w:rsidRPr="00B1640C">
        <w:rPr>
          <w:rFonts w:ascii="Century" w:hAnsi="Century"/>
          <w:color w:val="000000"/>
        </w:rPr>
        <w:t xml:space="preserve"> </w:t>
      </w:r>
      <w:r w:rsidRPr="00B1640C">
        <w:rPr>
          <w:rFonts w:ascii="Century Tur" w:hAnsi="Century Tur"/>
        </w:rPr>
        <w:t>”Sabahleyin okula gittim. Dersimi iyi dinledim. Beslenmemi yaptım. Ödevimi yazdım”</w:t>
      </w:r>
    </w:p>
    <w:p w:rsidR="00A22CB0" w:rsidRPr="00B1640C" w:rsidRDefault="00A22CB0" w:rsidP="00705C16">
      <w:pPr>
        <w:pStyle w:val="BodyText3"/>
        <w:tabs>
          <w:tab w:val="clear" w:pos="-1276"/>
          <w:tab w:val="clear" w:pos="-993"/>
        </w:tabs>
        <w:outlineLvl w:val="0"/>
        <w:rPr>
          <w:rFonts w:ascii="Century Tur" w:hAnsi="Century Tur" w:cs="Times New Roman"/>
        </w:rPr>
      </w:pPr>
      <w:r w:rsidRPr="00B1640C">
        <w:rPr>
          <w:rFonts w:ascii="Century" w:hAnsi="Century" w:cs="Times New Roman"/>
          <w:b w:val="0"/>
        </w:rPr>
        <w:t xml:space="preserve">       </w:t>
      </w:r>
      <w:r w:rsidRPr="00B1640C">
        <w:rPr>
          <w:rFonts w:ascii="Century Tur" w:hAnsi="Century Tur" w:cs="Times New Roman"/>
        </w:rPr>
        <w:t>Yukarıda kaç cümle vardır?</w:t>
      </w:r>
    </w:p>
    <w:p w:rsidR="00A22CB0" w:rsidRPr="00B1640C" w:rsidRDefault="00A22CB0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Century" w:hAnsi="Century"/>
          <w:iCs/>
        </w:rPr>
      </w:pPr>
      <w:r w:rsidRPr="00B1640C">
        <w:rPr>
          <w:rFonts w:ascii="Century" w:hAnsi="Century"/>
          <w:iCs/>
        </w:rPr>
        <w:t xml:space="preserve">A) 2        </w:t>
      </w:r>
      <w:r w:rsidRPr="00B1640C">
        <w:rPr>
          <w:rFonts w:ascii="Century" w:hAnsi="Century"/>
          <w:iCs/>
        </w:rPr>
        <w:tab/>
      </w:r>
      <w:r w:rsidRPr="00B1640C">
        <w:rPr>
          <w:rFonts w:ascii="Century" w:hAnsi="Century"/>
          <w:iCs/>
        </w:rPr>
        <w:tab/>
        <w:t xml:space="preserve">    B) 4         </w:t>
      </w:r>
      <w:r w:rsidRPr="00B1640C">
        <w:rPr>
          <w:rFonts w:ascii="Century" w:hAnsi="Century"/>
          <w:iCs/>
        </w:rPr>
        <w:tab/>
      </w:r>
      <w:r w:rsidRPr="00B1640C">
        <w:rPr>
          <w:rFonts w:ascii="Century" w:hAnsi="Century"/>
          <w:iCs/>
        </w:rPr>
        <w:tab/>
        <w:t xml:space="preserve">  C) 3  </w:t>
      </w:r>
    </w:p>
    <w:p w:rsidR="00A22CB0" w:rsidRPr="00B1640C" w:rsidRDefault="00A22CB0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Century" w:hAnsi="Century"/>
          <w:iCs/>
        </w:rPr>
      </w:pPr>
    </w:p>
    <w:p w:rsidR="00A22CB0" w:rsidRPr="00B1640C" w:rsidRDefault="00A22CB0" w:rsidP="00705C16">
      <w:pPr>
        <w:tabs>
          <w:tab w:val="left" w:pos="1500"/>
        </w:tabs>
        <w:rPr>
          <w:rFonts w:ascii="Century Tur" w:hAnsi="Century Tur"/>
          <w:b/>
          <w:iCs/>
        </w:rPr>
      </w:pPr>
      <w:r>
        <w:rPr>
          <w:rFonts w:ascii="Century" w:hAnsi="Century"/>
          <w:b/>
          <w:iCs/>
        </w:rPr>
        <w:t>10</w:t>
      </w:r>
      <w:r w:rsidRPr="00B1640C">
        <w:rPr>
          <w:rFonts w:ascii="Century Tur" w:hAnsi="Century Tur"/>
          <w:b/>
          <w:iCs/>
        </w:rPr>
        <w:t>. “yaşlı”  kelimesinin zıt anlamı olan kelime aşağıdakilerden hangisidir?</w:t>
      </w:r>
    </w:p>
    <w:p w:rsidR="00A22CB0" w:rsidRPr="00B1640C" w:rsidRDefault="00A22CB0" w:rsidP="00705C16">
      <w:pPr>
        <w:tabs>
          <w:tab w:val="left" w:pos="1500"/>
        </w:tabs>
        <w:rPr>
          <w:rFonts w:ascii="Century" w:hAnsi="Century"/>
          <w:color w:val="0D0D0D"/>
        </w:rPr>
      </w:pPr>
      <w:r w:rsidRPr="00B1640C">
        <w:rPr>
          <w:rFonts w:ascii="Century Tur" w:hAnsi="Century Tur"/>
          <w:iCs/>
        </w:rPr>
        <w:t xml:space="preserve">          A) uzak                        B) kısa                C) genç</w:t>
      </w:r>
      <w:r w:rsidRPr="00B1640C">
        <w:rPr>
          <w:rFonts w:ascii="Century" w:hAnsi="Century"/>
          <w:color w:val="0D0D0D"/>
        </w:rPr>
        <w:tab/>
      </w:r>
    </w:p>
    <w:p w:rsidR="00A22CB0" w:rsidRPr="00B1640C" w:rsidRDefault="00A22CB0" w:rsidP="00705C16">
      <w:pPr>
        <w:tabs>
          <w:tab w:val="left" w:pos="1500"/>
        </w:tabs>
        <w:rPr>
          <w:rFonts w:ascii="Century" w:hAnsi="Century"/>
          <w:color w:val="0D0D0D"/>
        </w:rPr>
      </w:pPr>
    </w:p>
    <w:p w:rsidR="00A22CB0" w:rsidRPr="001810F7" w:rsidRDefault="00A22CB0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A22CB0" w:rsidRPr="001810F7" w:rsidRDefault="00A22CB0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A22CB0" w:rsidRPr="001810F7" w:rsidRDefault="00A22CB0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A22CB0" w:rsidRPr="001810F7" w:rsidRDefault="00A22CB0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A22CB0" w:rsidRPr="001810F7" w:rsidRDefault="00A22CB0" w:rsidP="001C4ACB">
      <w:pPr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A22CB0" w:rsidRPr="00950B11" w:rsidRDefault="00A22CB0" w:rsidP="00705C16">
      <w:pPr>
        <w:jc w:val="center"/>
        <w:outlineLvl w:val="0"/>
        <w:rPr>
          <w:rFonts w:ascii="Century Tur" w:hAnsi="Century Tur"/>
          <w:b/>
          <w:sz w:val="28"/>
          <w:szCs w:val="28"/>
          <w:u w:val="single"/>
        </w:rPr>
      </w:pPr>
      <w:r w:rsidRPr="00950B11">
        <w:rPr>
          <w:rFonts w:ascii="Century Tur" w:hAnsi="Century Tur"/>
          <w:b/>
          <w:sz w:val="28"/>
          <w:szCs w:val="28"/>
          <w:u w:val="single"/>
        </w:rPr>
        <w:t>MATEMATİK</w:t>
      </w:r>
    </w:p>
    <w:p w:rsidR="00A22CB0" w:rsidRPr="00950B11" w:rsidRDefault="00A22CB0" w:rsidP="00705C16">
      <w:pPr>
        <w:rPr>
          <w:rFonts w:ascii="Century" w:hAnsi="Century"/>
        </w:rPr>
      </w:pPr>
    </w:p>
    <w:p w:rsidR="00A22CB0" w:rsidRDefault="00A22CB0" w:rsidP="00705C16">
      <w:pPr>
        <w:outlineLvl w:val="0"/>
        <w:rPr>
          <w:rFonts w:ascii="Century" w:hAnsi="Century"/>
          <w:b/>
        </w:rPr>
      </w:pPr>
    </w:p>
    <w:p w:rsidR="00A22CB0" w:rsidRPr="00950B11" w:rsidRDefault="00A22CB0" w:rsidP="00705C16">
      <w:pPr>
        <w:outlineLvl w:val="0"/>
        <w:rPr>
          <w:rFonts w:ascii="Century" w:hAnsi="Century"/>
          <w:b/>
        </w:rPr>
      </w:pPr>
      <w:r w:rsidRPr="00950B11">
        <w:rPr>
          <w:rFonts w:ascii="Century" w:hAnsi="Century"/>
          <w:b/>
        </w:rPr>
        <w:t xml:space="preserve">1.     </w:t>
      </w:r>
      <w:r w:rsidRPr="00D25BB2">
        <w:rPr>
          <w:rFonts w:ascii="Century" w:hAnsi="Century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38.25pt;height:30.75pt;visibility:visible">
            <v:imagedata r:id="rId8" o:title=""/>
          </v:shape>
        </w:pict>
      </w:r>
      <w:r w:rsidRPr="00D25BB2">
        <w:rPr>
          <w:rFonts w:ascii="Century" w:hAnsi="Century"/>
          <w:noProof/>
        </w:rPr>
        <w:pict>
          <v:shape id="_x0000_i1026" type="#_x0000_t75" style="width:38.25pt;height:30.75pt;visibility:visible">
            <v:imagedata r:id="rId8" o:title=""/>
          </v:shape>
        </w:pict>
      </w:r>
      <w:r w:rsidRPr="00950B11">
        <w:rPr>
          <w:rFonts w:ascii="Century" w:hAnsi="Century"/>
          <w:b/>
        </w:rPr>
        <w:t xml:space="preserve">  </w:t>
      </w:r>
      <w:r w:rsidRPr="00D25BB2">
        <w:rPr>
          <w:rFonts w:ascii="Century" w:hAnsi="Century"/>
          <w:noProof/>
        </w:rPr>
        <w:pict>
          <v:shape id="Resim 3" o:spid="_x0000_i1027" type="#_x0000_t75" style="width:28.5pt;height:27.75pt;visibility:visible">
            <v:imagedata r:id="rId9" o:title=""/>
          </v:shape>
        </w:pict>
      </w:r>
      <w:r w:rsidRPr="00950B11">
        <w:rPr>
          <w:rFonts w:ascii="Century" w:hAnsi="Century"/>
          <w:b/>
        </w:rPr>
        <w:t xml:space="preserve">    </w:t>
      </w:r>
      <w:hyperlink r:id="rId10" w:history="1">
        <w:r w:rsidRPr="00D25BB2">
          <w:rPr>
            <w:rFonts w:ascii="Century" w:hAnsi="Century" w:cs="Arial"/>
            <w:noProof/>
            <w:color w:val="0000FF"/>
          </w:rPr>
          <w:pict>
            <v:shape id="Resim 8" o:spid="_x0000_i1028" type="#_x0000_t75" alt="http://t3.gstatic.com/images?q=tbn:ANd9GcTkrYPd2z6y84GLYIudpnHk_MDX9Md9TIiSXAF_Egd0BVdah0aR" href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" style="width:26.25pt;height:27.75pt;visibility:visible" o:button="t">
              <v:fill o:detectmouseclick="t"/>
              <v:imagedata r:id="rId11" o:title=""/>
            </v:shape>
          </w:pict>
        </w:r>
      </w:hyperlink>
      <w:hyperlink r:id="rId12" w:history="1">
        <w:r w:rsidRPr="00D25BB2">
          <w:rPr>
            <w:rFonts w:ascii="Century" w:hAnsi="Century" w:cs="Arial"/>
            <w:noProof/>
            <w:color w:val="0000FF"/>
          </w:rPr>
          <w:pict>
            <v:shape id="_x0000_i1029" type="#_x0000_t75" alt="http://t3.gstatic.com/images?q=tbn:ANd9GcTkrYPd2z6y84GLYIudpnHk_MDX9Md9TIiSXAF_Egd0BVdah0aR" href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" style="width:26.25pt;height:27.75pt;visibility:visible" o:button="t">
              <v:fill o:detectmouseclick="t"/>
              <v:imagedata r:id="rId11" o:title=""/>
            </v:shape>
          </w:pict>
        </w:r>
      </w:hyperlink>
      <w:r w:rsidRPr="00950B11">
        <w:rPr>
          <w:rFonts w:ascii="Century" w:hAnsi="Century"/>
          <w:b/>
        </w:rPr>
        <w:t xml:space="preserve">   </w:t>
      </w:r>
      <w:r w:rsidRPr="00D25BB2">
        <w:rPr>
          <w:rFonts w:ascii="Century" w:hAnsi="Century"/>
          <w:b/>
          <w:noProof/>
        </w:rPr>
        <w:pict>
          <v:shape id="_x0000_i1030" type="#_x0000_t75" style="width:38.25pt;height:30.75pt;visibility:visible">
            <v:imagedata r:id="rId8" o:title=""/>
          </v:shape>
        </w:pict>
      </w:r>
      <w:r w:rsidRPr="00950B11">
        <w:rPr>
          <w:rFonts w:ascii="Century" w:hAnsi="Century"/>
          <w:b/>
        </w:rPr>
        <w:t xml:space="preserve"> </w:t>
      </w:r>
      <w:r w:rsidRPr="00D25BB2">
        <w:rPr>
          <w:rFonts w:ascii="Century" w:hAnsi="Century"/>
          <w:b/>
          <w:noProof/>
        </w:rPr>
        <w:pict>
          <v:shape id="_x0000_i1031" type="#_x0000_t75" style="width:38.25pt;height:30.75pt;visibility:visible">
            <v:imagedata r:id="rId8" o:title=""/>
          </v:shape>
        </w:pict>
      </w:r>
      <w:r w:rsidRPr="00950B11">
        <w:rPr>
          <w:rFonts w:ascii="Century" w:hAnsi="Century"/>
          <w:b/>
        </w:rPr>
        <w:t xml:space="preserve">  ………                                          </w:t>
      </w:r>
    </w:p>
    <w:p w:rsidR="00A22CB0" w:rsidRPr="00950B11" w:rsidRDefault="00A22CB0" w:rsidP="00705C16">
      <w:pPr>
        <w:outlineLvl w:val="0"/>
        <w:rPr>
          <w:rFonts w:ascii="Century" w:hAnsi="Century"/>
          <w:b/>
        </w:rPr>
      </w:pPr>
    </w:p>
    <w:p w:rsidR="00A22CB0" w:rsidRPr="00950B11" w:rsidRDefault="00A22CB0" w:rsidP="00705C16">
      <w:pPr>
        <w:outlineLvl w:val="0"/>
        <w:rPr>
          <w:rFonts w:ascii="Century Tur" w:hAnsi="Century Tur"/>
          <w:b/>
        </w:rPr>
      </w:pPr>
      <w:r w:rsidRPr="00950B11">
        <w:rPr>
          <w:rFonts w:ascii="Century Tur" w:hAnsi="Century Tur"/>
          <w:b/>
        </w:rPr>
        <w:t>Yukarıdaki örüntüde noktalı yere hangi şekil gelmelidir?</w:t>
      </w:r>
    </w:p>
    <w:p w:rsidR="00A22CB0" w:rsidRPr="00950B11" w:rsidRDefault="00A22CB0" w:rsidP="00705C16">
      <w:pPr>
        <w:outlineLvl w:val="0"/>
        <w:rPr>
          <w:rFonts w:ascii="Century" w:hAnsi="Century"/>
          <w:b/>
        </w:rPr>
      </w:pP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 xml:space="preserve">   </w:t>
      </w:r>
      <w:r w:rsidRPr="00950B11">
        <w:rPr>
          <w:rFonts w:ascii="Century" w:hAnsi="Century"/>
        </w:rPr>
        <w:tab/>
        <w:t xml:space="preserve"> A) </w:t>
      </w:r>
      <w:r w:rsidRPr="00D25BB2">
        <w:rPr>
          <w:rFonts w:ascii="Century" w:hAnsi="Century"/>
          <w:noProof/>
        </w:rPr>
        <w:pict>
          <v:shape id="_x0000_i1032" type="#_x0000_t75" style="width:38.25pt;height:30.75pt;visibility:visible">
            <v:imagedata r:id="rId8" o:title=""/>
          </v:shape>
        </w:pic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 xml:space="preserve">B) </w:t>
      </w:r>
      <w:r w:rsidRPr="00D25BB2">
        <w:rPr>
          <w:rFonts w:ascii="Century" w:hAnsi="Century"/>
          <w:noProof/>
        </w:rPr>
        <w:pict>
          <v:shape id="_x0000_i1033" type="#_x0000_t75" style="width:28.5pt;height:27.75pt;visibility:visible">
            <v:imagedata r:id="rId9" o:title=""/>
          </v:shape>
        </w:pict>
      </w:r>
      <w:r w:rsidRPr="00950B11">
        <w:rPr>
          <w:rFonts w:ascii="Century" w:hAnsi="Century"/>
        </w:rPr>
        <w:t xml:space="preserve"> 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 xml:space="preserve">C) </w:t>
      </w:r>
      <w:hyperlink r:id="rId13" w:history="1">
        <w:r w:rsidRPr="00D25BB2">
          <w:rPr>
            <w:rFonts w:ascii="Century" w:hAnsi="Century"/>
            <w:noProof/>
          </w:rPr>
          <w:pict>
            <v:shape id="_x0000_i1034" type="#_x0000_t75" alt="http://t3.gstatic.com/images?q=tbn:ANd9GcTkrYPd2z6y84GLYIudpnHk_MDX9Md9TIiSXAF_Egd0BVdah0aR" href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" style="width:26.25pt;height:27.75pt;visibility:visible" o:button="t">
              <v:fill o:detectmouseclick="t"/>
              <v:imagedata r:id="rId11" o:title=""/>
            </v:shape>
          </w:pict>
        </w:r>
      </w:hyperlink>
    </w:p>
    <w:p w:rsidR="00A22CB0" w:rsidRPr="00950B11" w:rsidRDefault="00A22CB0" w:rsidP="00705C16">
      <w:pPr>
        <w:tabs>
          <w:tab w:val="left" w:pos="2055"/>
        </w:tabs>
        <w:rPr>
          <w:rFonts w:ascii="Century" w:hAnsi="Century"/>
        </w:rPr>
      </w:pP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</w:p>
    <w:p w:rsidR="00A22CB0" w:rsidRPr="00950B11" w:rsidRDefault="00A22CB0" w:rsidP="00705C16">
      <w:pPr>
        <w:tabs>
          <w:tab w:val="left" w:pos="2055"/>
        </w:tabs>
        <w:outlineLvl w:val="0"/>
        <w:rPr>
          <w:rFonts w:ascii="Century Tur" w:hAnsi="Century Tur"/>
          <w:b/>
        </w:rPr>
      </w:pPr>
      <w:r w:rsidRPr="00950B11">
        <w:rPr>
          <w:rFonts w:ascii="Century Tur" w:hAnsi="Century Tur"/>
          <w:b/>
        </w:rPr>
        <w:t>2. 15 çocuk oyun oynarken aralarından 7 tanesi ayrıldı. Oyun oynayan kaç çocuk kaldı?</w:t>
      </w: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ab/>
        <w:t>A) 8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B) 12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C) 9</w:t>
      </w:r>
    </w:p>
    <w:p w:rsidR="00A22CB0" w:rsidRPr="00950B11" w:rsidRDefault="00A22CB0" w:rsidP="00705C16">
      <w:pPr>
        <w:rPr>
          <w:rFonts w:ascii="Century" w:hAnsi="Century"/>
        </w:rPr>
      </w:pPr>
    </w:p>
    <w:p w:rsidR="00A22CB0" w:rsidRDefault="00A22CB0" w:rsidP="00705C16">
      <w:pPr>
        <w:outlineLvl w:val="0"/>
        <w:rPr>
          <w:rFonts w:ascii="Century" w:hAnsi="Century"/>
          <w:b/>
        </w:rPr>
      </w:pPr>
    </w:p>
    <w:p w:rsidR="00A22CB0" w:rsidRPr="00950B11" w:rsidRDefault="00A22CB0" w:rsidP="00705C16">
      <w:pPr>
        <w:outlineLvl w:val="0"/>
        <w:rPr>
          <w:rFonts w:ascii="Century Tur" w:hAnsi="Century Tur"/>
          <w:b/>
        </w:rPr>
      </w:pPr>
      <w:r w:rsidRPr="00950B11">
        <w:rPr>
          <w:rFonts w:ascii="Century" w:hAnsi="Century"/>
          <w:b/>
        </w:rPr>
        <w:t xml:space="preserve">3. 10’ar 10’ar sayarken 70’ten sonra </w:t>
      </w:r>
      <w:r w:rsidRPr="00950B11">
        <w:rPr>
          <w:rFonts w:ascii="Century Tur" w:hAnsi="Century Tur"/>
          <w:b/>
        </w:rPr>
        <w:t>hangi sayı söylenir?</w:t>
      </w: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ab/>
        <w:t>A) 80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B) 60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C) 70</w:t>
      </w:r>
    </w:p>
    <w:p w:rsidR="00A22CB0" w:rsidRPr="00950B11" w:rsidRDefault="00A22CB0" w:rsidP="00705C16">
      <w:pPr>
        <w:rPr>
          <w:rFonts w:ascii="Century" w:hAnsi="Century"/>
        </w:rPr>
      </w:pPr>
    </w:p>
    <w:p w:rsidR="00A22CB0" w:rsidRDefault="00A22CB0" w:rsidP="00705C16">
      <w:pPr>
        <w:outlineLvl w:val="0"/>
        <w:rPr>
          <w:rFonts w:ascii="Century" w:hAnsi="Century"/>
          <w:b/>
        </w:rPr>
      </w:pPr>
    </w:p>
    <w:p w:rsidR="00A22CB0" w:rsidRPr="00950B11" w:rsidRDefault="00A22CB0" w:rsidP="00705C16">
      <w:pPr>
        <w:outlineLvl w:val="0"/>
        <w:rPr>
          <w:rFonts w:ascii="Century Tur" w:hAnsi="Century Tur"/>
          <w:b/>
        </w:rPr>
      </w:pPr>
      <w:r w:rsidRPr="00950B11">
        <w:rPr>
          <w:rFonts w:ascii="Century Tur" w:hAnsi="Century Tur"/>
          <w:b/>
        </w:rPr>
        <w:t>4.  3 onluğa 4 birlik eklediğimizde hangi sonucu buluruz?</w:t>
      </w: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ab/>
        <w:t>A)34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 xml:space="preserve">         B) 44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C) 24</w:t>
      </w:r>
    </w:p>
    <w:p w:rsidR="00A22CB0" w:rsidRPr="00950B11" w:rsidRDefault="00A22CB0" w:rsidP="00705C16">
      <w:pPr>
        <w:rPr>
          <w:rFonts w:ascii="Century" w:hAnsi="Century"/>
        </w:rPr>
      </w:pPr>
    </w:p>
    <w:p w:rsidR="00A22CB0" w:rsidRPr="00950B11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>5</w:t>
      </w:r>
      <w:r w:rsidRPr="00950B11">
        <w:rPr>
          <w:rFonts w:ascii="Century" w:hAnsi="Century"/>
          <w:b/>
        </w:rPr>
        <w:t>.</w:t>
      </w:r>
      <w:r>
        <w:rPr>
          <w:rFonts w:ascii="Century" w:hAnsi="Century"/>
          <w:b/>
        </w:rPr>
        <w:t xml:space="preserve"> </w:t>
      </w:r>
      <w:r w:rsidRPr="00950B11">
        <w:rPr>
          <w:rFonts w:ascii="Century Tur" w:hAnsi="Century Tur"/>
          <w:b/>
        </w:rPr>
        <w:t xml:space="preserve"> Aşağıdaki paralarımızdan hangisinin değeri fazladır?</w:t>
      </w: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ab/>
        <w:t>A) 5 TL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B) 10 TL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 xml:space="preserve">C) 50 KR </w:t>
      </w:r>
      <w:r w:rsidRPr="00950B11">
        <w:rPr>
          <w:rFonts w:ascii="Century" w:hAnsi="Century"/>
          <w:position w:val="-10"/>
        </w:rPr>
        <w:object w:dxaOrig="180" w:dyaOrig="340">
          <v:shape id="_x0000_i1035" type="#_x0000_t75" style="width:9pt;height:17.25pt" o:ole="">
            <v:imagedata r:id="rId14" o:title=""/>
          </v:shape>
          <o:OLEObject Type="Embed" ProgID="Equation.3" ShapeID="_x0000_i1035" DrawAspect="Content" ObjectID="_1470641771" r:id="rId15"/>
        </w:object>
      </w:r>
    </w:p>
    <w:p w:rsidR="00A22CB0" w:rsidRPr="00950B11" w:rsidRDefault="00A22CB0" w:rsidP="00705C16">
      <w:pPr>
        <w:rPr>
          <w:rFonts w:ascii="Century" w:hAnsi="Century"/>
        </w:rPr>
      </w:pPr>
    </w:p>
    <w:p w:rsidR="00A22CB0" w:rsidRDefault="00A22CB0" w:rsidP="00705C16">
      <w:pPr>
        <w:outlineLvl w:val="0"/>
        <w:rPr>
          <w:rFonts w:ascii="Century" w:hAnsi="Century"/>
          <w:b/>
        </w:rPr>
      </w:pPr>
      <w:r>
        <w:rPr>
          <w:rFonts w:ascii="Century" w:hAnsi="Century"/>
          <w:b/>
        </w:rPr>
        <w:t>6</w:t>
      </w:r>
      <w:r w:rsidRPr="00950B11">
        <w:rPr>
          <w:rFonts w:ascii="Century Tur" w:hAnsi="Century Tur"/>
          <w:b/>
        </w:rPr>
        <w:t xml:space="preserve">. Aysu’nun 9 tane eriği vardı. Annesi 3 tane, ablası da 6 tane daha verdi. Aysu’nun kaç </w:t>
      </w:r>
    </w:p>
    <w:p w:rsidR="00A22CB0" w:rsidRPr="00950B11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 xml:space="preserve">    </w:t>
      </w:r>
      <w:r w:rsidRPr="00950B11">
        <w:rPr>
          <w:rFonts w:ascii="Century Tur" w:hAnsi="Century Tur"/>
          <w:b/>
        </w:rPr>
        <w:t>eriği oldu?</w:t>
      </w: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ab/>
        <w:t>A) 17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B) 18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C) 14</w:t>
      </w:r>
    </w:p>
    <w:p w:rsidR="00A22CB0" w:rsidRPr="00950B11" w:rsidRDefault="00A22CB0" w:rsidP="00705C16">
      <w:pPr>
        <w:rPr>
          <w:rFonts w:ascii="Century" w:hAnsi="Century"/>
        </w:rPr>
      </w:pPr>
    </w:p>
    <w:p w:rsidR="00A22CB0" w:rsidRPr="00950B11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>7</w:t>
      </w:r>
      <w:r w:rsidRPr="00950B11">
        <w:rPr>
          <w:rFonts w:ascii="Century" w:hAnsi="Century"/>
          <w:b/>
        </w:rPr>
        <w:t xml:space="preserve">. </w:t>
      </w:r>
      <w:r>
        <w:rPr>
          <w:rFonts w:ascii="Century" w:hAnsi="Century"/>
          <w:b/>
        </w:rPr>
        <w:t xml:space="preserve"> </w:t>
      </w:r>
      <w:r w:rsidRPr="00950B11">
        <w:rPr>
          <w:rFonts w:ascii="Century Tur" w:hAnsi="Century Tur"/>
          <w:b/>
        </w:rPr>
        <w:t>16’nın 9 eksiği kaçtır?</w:t>
      </w: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ab/>
        <w:t>A) 25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B) 7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C) 10</w:t>
      </w:r>
    </w:p>
    <w:p w:rsidR="00A22CB0" w:rsidRPr="00950B11" w:rsidRDefault="00A22CB0" w:rsidP="00705C16">
      <w:pPr>
        <w:rPr>
          <w:rFonts w:ascii="Century" w:hAnsi="Century"/>
        </w:rPr>
      </w:pPr>
    </w:p>
    <w:p w:rsidR="00A22CB0" w:rsidRPr="00950B11" w:rsidRDefault="00A22CB0" w:rsidP="00705C16">
      <w:pPr>
        <w:rPr>
          <w:rFonts w:ascii="Century" w:hAnsi="Century"/>
        </w:rPr>
      </w:pPr>
    </w:p>
    <w:p w:rsidR="00A22CB0" w:rsidRPr="00950B11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>8</w:t>
      </w:r>
      <w:r w:rsidRPr="00950B11">
        <w:rPr>
          <w:rFonts w:ascii="Century Tur" w:hAnsi="Century Tur"/>
          <w:b/>
        </w:rPr>
        <w:t>. Nalan 8 yaşındadır. Kardeşi Nalan’dan 5 yaş küçüktür. Kardeşi kaç yaşındadır?</w:t>
      </w: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ab/>
        <w:t>A) 13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B) 3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C) 11</w:t>
      </w:r>
    </w:p>
    <w:p w:rsidR="00A22CB0" w:rsidRDefault="00A22CB0" w:rsidP="00705C16">
      <w:pPr>
        <w:rPr>
          <w:rFonts w:ascii="Century" w:hAnsi="Century"/>
          <w:b/>
        </w:rPr>
      </w:pPr>
    </w:p>
    <w:p w:rsidR="00A22CB0" w:rsidRDefault="00A22CB0" w:rsidP="00705C16">
      <w:pPr>
        <w:rPr>
          <w:rFonts w:ascii="Century" w:hAnsi="Century"/>
          <w:b/>
        </w:rPr>
      </w:pPr>
    </w:p>
    <w:p w:rsidR="00A22CB0" w:rsidRPr="00950B11" w:rsidRDefault="00A22CB0" w:rsidP="00705C16">
      <w:pPr>
        <w:rPr>
          <w:rFonts w:ascii="Century" w:hAnsi="Century"/>
          <w:b/>
        </w:rPr>
      </w:pPr>
      <w:r>
        <w:rPr>
          <w:rFonts w:ascii="Century" w:hAnsi="Century"/>
          <w:b/>
        </w:rPr>
        <w:t>9</w:t>
      </w:r>
      <w:r w:rsidRPr="00950B11">
        <w:rPr>
          <w:rFonts w:ascii="Century Tur" w:hAnsi="Century Tur"/>
          <w:b/>
        </w:rPr>
        <w:t xml:space="preserve">.  Aşağıdaki geometrik şekillerden hangisi </w:t>
      </w:r>
      <w:r>
        <w:rPr>
          <w:rFonts w:ascii="Century" w:hAnsi="Century"/>
          <w:b/>
        </w:rPr>
        <w:t>karedir</w:t>
      </w:r>
      <w:r w:rsidRPr="00950B11">
        <w:rPr>
          <w:rFonts w:ascii="Century" w:hAnsi="Century"/>
          <w:b/>
        </w:rPr>
        <w:t>?</w:t>
      </w:r>
    </w:p>
    <w:p w:rsidR="00A22CB0" w:rsidRPr="00950B11" w:rsidRDefault="00A22CB0" w:rsidP="00705C16">
      <w:pPr>
        <w:tabs>
          <w:tab w:val="left" w:pos="990"/>
        </w:tabs>
        <w:rPr>
          <w:rFonts w:ascii="Century" w:hAnsi="Century"/>
        </w:rPr>
      </w:pPr>
      <w:r>
        <w:rPr>
          <w:noProof/>
        </w:rPr>
        <w:pict>
          <v:rect id="Rectangle 25" o:spid="_x0000_s1026" style="position:absolute;margin-left:310.5pt;margin-top:2.1pt;width:31.5pt;height:30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4" o:spid="_x0000_s1027" type="#_x0000_t5" style="position:absolute;margin-left:186.15pt;margin-top:2.1pt;width:48.75pt;height:35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"/>
        </w:pict>
      </w:r>
      <w:r>
        <w:rPr>
          <w:noProof/>
        </w:rPr>
        <w:pict>
          <v:rect id="Rectangle 23" o:spid="_x0000_s1028" style="position:absolute;margin-left:72.15pt;margin-top:7.35pt;width:49.5pt;height:30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"/>
        </w:pict>
      </w:r>
      <w:r w:rsidRPr="00950B11">
        <w:rPr>
          <w:rFonts w:ascii="Century" w:hAnsi="Century"/>
        </w:rPr>
        <w:tab/>
        <w:t xml:space="preserve">A) 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>B)</w:t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</w:r>
      <w:r w:rsidRPr="00950B11">
        <w:rPr>
          <w:rFonts w:ascii="Century" w:hAnsi="Century"/>
        </w:rPr>
        <w:tab/>
        <w:t xml:space="preserve">C) </w:t>
      </w:r>
    </w:p>
    <w:p w:rsidR="00A22CB0" w:rsidRPr="00950B11" w:rsidRDefault="00A22CB0" w:rsidP="00705C16">
      <w:pPr>
        <w:jc w:val="center"/>
        <w:rPr>
          <w:rFonts w:ascii="Century" w:hAnsi="Century"/>
        </w:rPr>
      </w:pPr>
    </w:p>
    <w:p w:rsidR="00A22CB0" w:rsidRPr="00950B11" w:rsidRDefault="00A22CB0" w:rsidP="00705C16">
      <w:pPr>
        <w:rPr>
          <w:rFonts w:ascii="Century" w:hAnsi="Century"/>
        </w:rPr>
      </w:pPr>
    </w:p>
    <w:p w:rsidR="00A22CB0" w:rsidRPr="00950B11" w:rsidRDefault="00A22CB0" w:rsidP="00705C16">
      <w:pPr>
        <w:rPr>
          <w:rFonts w:ascii="Century" w:hAnsi="Century"/>
        </w:rPr>
      </w:pPr>
    </w:p>
    <w:p w:rsidR="00A22CB0" w:rsidRPr="00950B11" w:rsidRDefault="00A22CB0" w:rsidP="00705C16">
      <w:pPr>
        <w:rPr>
          <w:rFonts w:ascii="Century" w:hAnsi="Century"/>
          <w:b/>
        </w:rPr>
        <w:sectPr w:rsidR="00A22CB0" w:rsidRPr="00950B11" w:rsidSect="00EA2A23">
          <w:type w:val="continuous"/>
          <w:pgSz w:w="11906" w:h="16838"/>
          <w:pgMar w:top="1417" w:right="707" w:bottom="1417" w:left="993" w:header="567" w:footer="567" w:gutter="0"/>
          <w:cols w:space="708"/>
          <w:docGrid w:linePitch="360"/>
        </w:sectPr>
      </w:pPr>
      <w:r>
        <w:rPr>
          <w:rFonts w:ascii="Century" w:hAnsi="Century"/>
          <w:b/>
        </w:rPr>
        <w:t>10</w:t>
      </w:r>
      <w:r w:rsidRPr="00950B11">
        <w:rPr>
          <w:rFonts w:ascii="Century" w:hAnsi="Century"/>
          <w:b/>
        </w:rPr>
        <w:t>.</w:t>
      </w:r>
    </w:p>
    <w:p w:rsidR="00A22CB0" w:rsidRPr="00950B11" w:rsidRDefault="00A22CB0" w:rsidP="00705C16">
      <w:pPr>
        <w:rPr>
          <w:rFonts w:ascii="Century Tur" w:hAnsi="Century Tur"/>
          <w:b/>
        </w:rPr>
      </w:pPr>
      <w:r w:rsidRPr="00950B11">
        <w:rPr>
          <w:rFonts w:ascii="Century" w:hAnsi="Century"/>
        </w:rPr>
        <w:t xml:space="preserve">      </w:t>
      </w:r>
      <w:r w:rsidRPr="00950B11">
        <w:rPr>
          <w:rFonts w:ascii="Century Tur" w:hAnsi="Century Tur"/>
          <w:b/>
        </w:rPr>
        <w:t>Saat  kaçı göstermektedir?</w:t>
      </w:r>
    </w:p>
    <w:p w:rsidR="00A22CB0" w:rsidRPr="00950B11" w:rsidRDefault="00A22CB0" w:rsidP="00705C16">
      <w:pPr>
        <w:rPr>
          <w:rFonts w:ascii="Century" w:hAnsi="Century"/>
        </w:rPr>
      </w:pPr>
    </w:p>
    <w:p w:rsidR="00A22CB0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>A) Saat 5.00</w:t>
      </w:r>
      <w:r w:rsidRPr="00950B11">
        <w:rPr>
          <w:rFonts w:ascii="Century" w:hAnsi="Century"/>
        </w:rPr>
        <w:tab/>
        <w:t xml:space="preserve">  </w:t>
      </w:r>
    </w:p>
    <w:p w:rsidR="00A22CB0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 xml:space="preserve">B) Saat 12.00 </w:t>
      </w: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>C) Saat 3.00</w:t>
      </w:r>
    </w:p>
    <w:p w:rsidR="00A22CB0" w:rsidRPr="00950B11" w:rsidRDefault="00A22CB0" w:rsidP="00705C16">
      <w:pPr>
        <w:rPr>
          <w:rFonts w:ascii="Century" w:hAnsi="Century"/>
        </w:rPr>
      </w:pPr>
      <w:r w:rsidRPr="00950B11">
        <w:rPr>
          <w:rFonts w:ascii="Century" w:hAnsi="Century"/>
        </w:rPr>
        <w:tab/>
        <w:t xml:space="preserve">        </w:t>
      </w:r>
      <w:r w:rsidRPr="00D25BB2">
        <w:rPr>
          <w:rFonts w:ascii="Century" w:hAnsi="Century" w:cs="Arial"/>
          <w:noProof/>
        </w:rPr>
        <w:pict>
          <v:shape id="il_fi" o:spid="_x0000_i1036" type="#_x0000_t75" alt="http://img03.blogcu.com/images/w/o/r/worldclocksdunyasaatleri/2fc4880f9ba3a1cb7a77039da67df168_1264978473.jpg" style="width:70.5pt;height:70.5pt;visibility:visible">
            <v:imagedata r:id="rId16" o:title=""/>
          </v:shape>
        </w:pict>
      </w:r>
      <w:r w:rsidRPr="00950B11">
        <w:rPr>
          <w:rFonts w:ascii="Century" w:hAnsi="Century"/>
        </w:rPr>
        <w:t xml:space="preserve">    </w:t>
      </w:r>
    </w:p>
    <w:p w:rsidR="00A22CB0" w:rsidRPr="00950B11" w:rsidRDefault="00A22CB0" w:rsidP="00705C16">
      <w:pPr>
        <w:jc w:val="center"/>
        <w:rPr>
          <w:rFonts w:ascii="Century" w:hAnsi="Century"/>
        </w:rPr>
        <w:sectPr w:rsidR="00A22CB0" w:rsidRPr="00950B11" w:rsidSect="00EA2A23">
          <w:type w:val="continuous"/>
          <w:pgSz w:w="11906" w:h="16838"/>
          <w:pgMar w:top="1417" w:right="1417" w:bottom="1417" w:left="1417" w:header="567" w:footer="567" w:gutter="0"/>
          <w:cols w:num="2" w:space="708"/>
          <w:docGrid w:linePitch="360"/>
        </w:sectPr>
      </w:pPr>
    </w:p>
    <w:p w:rsidR="00A22CB0" w:rsidRPr="00950B11" w:rsidRDefault="00A22CB0" w:rsidP="00705C16">
      <w:pPr>
        <w:jc w:val="center"/>
        <w:rPr>
          <w:rFonts w:ascii="Century" w:hAnsi="Century"/>
        </w:rPr>
      </w:pPr>
    </w:p>
    <w:p w:rsidR="00A22CB0" w:rsidRPr="00C25340" w:rsidRDefault="00A22CB0" w:rsidP="00705C16">
      <w:pPr>
        <w:outlineLvl w:val="0"/>
        <w:rPr>
          <w:rFonts w:ascii="Century" w:hAnsi="Century"/>
          <w:b/>
          <w:sz w:val="28"/>
          <w:szCs w:val="28"/>
        </w:rPr>
      </w:pPr>
    </w:p>
    <w:p w:rsidR="00A22CB0" w:rsidRDefault="00A22CB0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A22CB0" w:rsidRDefault="00A22CB0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A22CB0" w:rsidRDefault="00A22CB0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A22CB0" w:rsidRDefault="00A22CB0" w:rsidP="00705C16">
      <w:pPr>
        <w:outlineLvl w:val="0"/>
        <w:rPr>
          <w:rFonts w:ascii="Century" w:hAnsi="Century"/>
          <w:b/>
        </w:rPr>
      </w:pPr>
    </w:p>
    <w:p w:rsidR="00A22CB0" w:rsidRPr="00C25340" w:rsidRDefault="00A22CB0" w:rsidP="00705C16">
      <w:pPr>
        <w:outlineLvl w:val="0"/>
        <w:rPr>
          <w:rFonts w:ascii="Century" w:hAnsi="Century"/>
          <w:b/>
        </w:rPr>
      </w:pPr>
    </w:p>
    <w:p w:rsidR="00A22CB0" w:rsidRPr="0094630F" w:rsidRDefault="00A22CB0" w:rsidP="00705C16">
      <w:pPr>
        <w:jc w:val="center"/>
        <w:outlineLvl w:val="0"/>
        <w:rPr>
          <w:rFonts w:ascii="Century Tur" w:hAnsi="Century Tur"/>
          <w:b/>
          <w:sz w:val="28"/>
          <w:szCs w:val="28"/>
          <w:u w:val="single"/>
        </w:rPr>
      </w:pPr>
      <w:r w:rsidRPr="0094630F">
        <w:rPr>
          <w:rFonts w:ascii="Century Tur" w:hAnsi="Century Tur"/>
          <w:b/>
          <w:sz w:val="28"/>
          <w:szCs w:val="28"/>
          <w:u w:val="single"/>
        </w:rPr>
        <w:t>HAYAT BİLGİSİ</w:t>
      </w:r>
    </w:p>
    <w:p w:rsidR="00A22CB0" w:rsidRDefault="00A22CB0" w:rsidP="00705C16">
      <w:pPr>
        <w:outlineLvl w:val="0"/>
        <w:rPr>
          <w:rFonts w:ascii="Century" w:hAnsi="Century"/>
          <w:b/>
        </w:rPr>
      </w:pPr>
    </w:p>
    <w:p w:rsidR="00A22CB0" w:rsidRDefault="00A22CB0" w:rsidP="00705C16">
      <w:pPr>
        <w:outlineLvl w:val="0"/>
        <w:rPr>
          <w:rFonts w:ascii="Century" w:hAnsi="Century"/>
          <w:b/>
        </w:rPr>
      </w:pPr>
      <w:r w:rsidRPr="00C25340">
        <w:rPr>
          <w:rFonts w:ascii="Century" w:hAnsi="Century"/>
          <w:b/>
        </w:rPr>
        <w:t>1. Arkada</w:t>
      </w:r>
      <w:r w:rsidRPr="00C25340">
        <w:rPr>
          <w:rFonts w:ascii="Century Tur" w:hAnsi="Century Tur"/>
          <w:b/>
        </w:rPr>
        <w:t xml:space="preserve">şımızın ayağına yanlışlıkla basınca söylememiz gereken altın sözcükler </w:t>
      </w:r>
    </w:p>
    <w:p w:rsidR="00A22CB0" w:rsidRPr="00C25340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 xml:space="preserve">     </w:t>
      </w:r>
      <w:r w:rsidRPr="00C25340">
        <w:rPr>
          <w:rFonts w:ascii="Century Tur" w:hAnsi="Century Tur"/>
          <w:b/>
        </w:rPr>
        <w:t>aşağıdakilerden hangisidir?</w:t>
      </w:r>
    </w:p>
    <w:p w:rsidR="00A22CB0" w:rsidRPr="00C25340" w:rsidRDefault="00A22CB0" w:rsidP="00705C16">
      <w:pPr>
        <w:rPr>
          <w:rFonts w:ascii="Century Tur" w:hAnsi="Century Tur"/>
        </w:rPr>
      </w:pPr>
      <w:r w:rsidRPr="00C25340">
        <w:rPr>
          <w:rFonts w:ascii="Century Tur" w:hAnsi="Century Tur"/>
        </w:rPr>
        <w:tab/>
        <w:t>A) Lütfen verir misin?</w:t>
      </w:r>
      <w:r w:rsidRPr="00C25340">
        <w:rPr>
          <w:rFonts w:ascii="Century Tur" w:hAnsi="Century Tur"/>
        </w:rPr>
        <w:tab/>
        <w:t xml:space="preserve">      B) Özür dilerim.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C) Eline sağlık</w:t>
      </w: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705C16">
      <w:pPr>
        <w:outlineLvl w:val="0"/>
        <w:rPr>
          <w:rFonts w:ascii="Century Tur" w:hAnsi="Century Tur"/>
          <w:b/>
        </w:rPr>
      </w:pPr>
      <w:r w:rsidRPr="00C25340">
        <w:rPr>
          <w:rFonts w:ascii="Century Tur" w:hAnsi="Century Tur"/>
          <w:b/>
        </w:rPr>
        <w:t>2. Okulumuzda temizliği kim yapar?</w:t>
      </w:r>
    </w:p>
    <w:p w:rsidR="00A22CB0" w:rsidRPr="00C25340" w:rsidRDefault="00A22CB0" w:rsidP="00705C16">
      <w:pPr>
        <w:rPr>
          <w:rFonts w:ascii="Century Tur" w:hAnsi="Century Tur"/>
        </w:rPr>
      </w:pPr>
      <w:r w:rsidRPr="00C25340">
        <w:rPr>
          <w:rFonts w:ascii="Century Tur" w:hAnsi="Century Tur"/>
        </w:rPr>
        <w:tab/>
        <w:t>A) öğretmen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B) müdür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C) hizmetli</w:t>
      </w:r>
    </w:p>
    <w:p w:rsidR="00A22CB0" w:rsidRPr="00C25340" w:rsidRDefault="00A22CB0" w:rsidP="00705C16">
      <w:pPr>
        <w:jc w:val="center"/>
        <w:rPr>
          <w:rFonts w:ascii="Century" w:hAnsi="Century"/>
          <w:b/>
        </w:rPr>
      </w:pP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C25340">
      <w:pPr>
        <w:rPr>
          <w:rFonts w:ascii="Century Tur" w:hAnsi="Century Tur"/>
          <w:b/>
        </w:rPr>
      </w:pPr>
      <w:r>
        <w:rPr>
          <w:rFonts w:ascii="Century" w:hAnsi="Century"/>
          <w:b/>
        </w:rPr>
        <w:t>3</w:t>
      </w:r>
      <w:r w:rsidRPr="00C25340">
        <w:rPr>
          <w:rFonts w:ascii="Century" w:hAnsi="Century"/>
          <w:b/>
        </w:rPr>
        <w:t>. Devletimiz</w:t>
      </w:r>
      <w:r w:rsidRPr="00C25340">
        <w:rPr>
          <w:rFonts w:ascii="Century Tur" w:hAnsi="Century Tur"/>
          <w:b/>
        </w:rPr>
        <w:t>in yönetim şekli hangisidir?</w:t>
      </w:r>
    </w:p>
    <w:p w:rsidR="00A22CB0" w:rsidRPr="00C25340" w:rsidRDefault="00A22CB0" w:rsidP="00C25340">
      <w:pPr>
        <w:ind w:right="-288"/>
        <w:rPr>
          <w:rFonts w:ascii="Century Tur" w:hAnsi="Century Tur"/>
        </w:rPr>
      </w:pPr>
      <w:r w:rsidRPr="00C25340">
        <w:rPr>
          <w:rFonts w:ascii="Century Tur" w:hAnsi="Century Tur"/>
        </w:rPr>
        <w:t xml:space="preserve">    A)Cumhuriyet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B)Krallık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C)Padişahlık</w:t>
      </w:r>
    </w:p>
    <w:p w:rsidR="00A22CB0" w:rsidRPr="00C25340" w:rsidRDefault="00A22CB0" w:rsidP="00C25340">
      <w:pPr>
        <w:ind w:right="-288"/>
        <w:rPr>
          <w:rFonts w:ascii="Century" w:hAnsi="Century"/>
        </w:rPr>
      </w:pPr>
    </w:p>
    <w:p w:rsidR="00A22CB0" w:rsidRPr="00C25340" w:rsidRDefault="00A22CB0" w:rsidP="00C25340">
      <w:pPr>
        <w:outlineLvl w:val="0"/>
        <w:rPr>
          <w:rFonts w:ascii="Century" w:hAnsi="Century"/>
        </w:rPr>
      </w:pPr>
    </w:p>
    <w:p w:rsidR="00A22CB0" w:rsidRPr="00C25340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>4</w:t>
      </w:r>
      <w:r w:rsidRPr="00C25340">
        <w:rPr>
          <w:rFonts w:ascii="Century Tur" w:hAnsi="Century Tur"/>
          <w:b/>
        </w:rPr>
        <w:t>. Yemekten sonra hangisini kullanırız?</w:t>
      </w:r>
    </w:p>
    <w:p w:rsidR="00A22CB0" w:rsidRPr="00C25340" w:rsidRDefault="00A22CB0" w:rsidP="00705C16">
      <w:pPr>
        <w:rPr>
          <w:rFonts w:ascii="Century Tur" w:hAnsi="Century Tur"/>
        </w:rPr>
      </w:pPr>
      <w:r w:rsidRPr="00C25340">
        <w:rPr>
          <w:rFonts w:ascii="Century Tur" w:hAnsi="Century Tur"/>
        </w:rPr>
        <w:tab/>
        <w:t>A) kaşık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B) çatal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C) diş fırçası</w:t>
      </w: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>5</w:t>
      </w:r>
      <w:r w:rsidRPr="00C25340">
        <w:rPr>
          <w:rFonts w:ascii="Century Tur" w:hAnsi="Century Tur"/>
          <w:b/>
        </w:rPr>
        <w:t>. Oyun oynarken yapacağımız en doğru davranış aşağıdakilerden hangisidir?</w:t>
      </w:r>
    </w:p>
    <w:p w:rsidR="00A22CB0" w:rsidRPr="00C25340" w:rsidRDefault="00A22CB0" w:rsidP="00705C16">
      <w:pPr>
        <w:rPr>
          <w:rFonts w:ascii="Century Tur" w:hAnsi="Century Tur"/>
        </w:rPr>
      </w:pPr>
      <w:r w:rsidRPr="00C25340">
        <w:rPr>
          <w:rFonts w:ascii="Century" w:hAnsi="Century"/>
        </w:rPr>
        <w:tab/>
      </w:r>
      <w:r w:rsidRPr="00C25340">
        <w:rPr>
          <w:rFonts w:ascii="Century Tur" w:hAnsi="Century Tur"/>
        </w:rPr>
        <w:t>A) Oyuna çalışkan olanları almak</w:t>
      </w:r>
      <w:r w:rsidRPr="00C25340">
        <w:rPr>
          <w:rFonts w:ascii="Century Tur" w:hAnsi="Century Tur"/>
        </w:rPr>
        <w:tab/>
      </w:r>
    </w:p>
    <w:p w:rsidR="00A22CB0" w:rsidRPr="00C25340" w:rsidRDefault="00A22CB0" w:rsidP="00705C16">
      <w:pPr>
        <w:rPr>
          <w:rFonts w:ascii="Century Tur" w:hAnsi="Century Tur"/>
        </w:rPr>
      </w:pPr>
      <w:r w:rsidRPr="00C25340">
        <w:rPr>
          <w:rFonts w:ascii="Century Tur" w:hAnsi="Century Tur"/>
        </w:rPr>
        <w:tab/>
        <w:t>B) Oyunda sıramızı beklemek</w:t>
      </w:r>
    </w:p>
    <w:p w:rsidR="00A22CB0" w:rsidRPr="00C25340" w:rsidRDefault="00A22CB0" w:rsidP="00705C16">
      <w:pPr>
        <w:rPr>
          <w:rFonts w:ascii="Century" w:hAnsi="Century"/>
        </w:rPr>
      </w:pPr>
      <w:r w:rsidRPr="00C25340">
        <w:rPr>
          <w:rFonts w:ascii="Century" w:hAnsi="Century"/>
        </w:rPr>
        <w:tab/>
        <w:t>C) Herkesin önüne geçmek</w:t>
      </w: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>6</w:t>
      </w:r>
      <w:r w:rsidRPr="00C25340">
        <w:rPr>
          <w:rFonts w:ascii="Century" w:hAnsi="Century"/>
          <w:b/>
        </w:rPr>
        <w:t>. Aylin tatilde Atatür</w:t>
      </w:r>
      <w:r>
        <w:rPr>
          <w:rFonts w:ascii="Century Tur" w:hAnsi="Century Tur"/>
          <w:b/>
        </w:rPr>
        <w:t xml:space="preserve">k’ün mezarını ziyaret etti. Aylin </w:t>
      </w:r>
      <w:r w:rsidRPr="00C25340">
        <w:rPr>
          <w:rFonts w:ascii="Century Tur" w:hAnsi="Century Tur"/>
          <w:b/>
        </w:rPr>
        <w:t xml:space="preserve"> hangi ilimize gitmiştir?</w:t>
      </w:r>
    </w:p>
    <w:p w:rsidR="00A22CB0" w:rsidRPr="00C25340" w:rsidRDefault="00A22CB0" w:rsidP="00705C16">
      <w:pPr>
        <w:rPr>
          <w:rFonts w:ascii="Century Tur" w:hAnsi="Century Tur"/>
        </w:rPr>
      </w:pPr>
      <w:r w:rsidRPr="00C25340">
        <w:rPr>
          <w:rFonts w:ascii="Century Tur" w:hAnsi="Century Tur"/>
        </w:rPr>
        <w:tab/>
        <w:t>A) İstanbul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B) Selânik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C) Ankara</w:t>
      </w: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C25340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 xml:space="preserve">7. </w:t>
      </w:r>
      <w:r w:rsidRPr="00C25340">
        <w:rPr>
          <w:rFonts w:ascii="Century Tur" w:hAnsi="Century Tur"/>
          <w:b/>
        </w:rPr>
        <w:t xml:space="preserve"> Bir çiçeğin kokusunu hangi organımızla anlarız?</w:t>
      </w:r>
    </w:p>
    <w:p w:rsidR="00A22CB0" w:rsidRPr="00C25340" w:rsidRDefault="00A22CB0" w:rsidP="00705C16">
      <w:pPr>
        <w:rPr>
          <w:rFonts w:ascii="Century" w:hAnsi="Century"/>
        </w:rPr>
      </w:pPr>
      <w:r w:rsidRPr="00C25340">
        <w:rPr>
          <w:rFonts w:ascii="Century" w:hAnsi="Century"/>
        </w:rPr>
        <w:tab/>
        <w:t>A) gözümüzle</w:t>
      </w:r>
      <w:r w:rsidRPr="00C25340">
        <w:rPr>
          <w:rFonts w:ascii="Century" w:hAnsi="Century"/>
        </w:rPr>
        <w:tab/>
      </w:r>
      <w:r w:rsidRPr="00C25340">
        <w:rPr>
          <w:rFonts w:ascii="Century" w:hAnsi="Century"/>
        </w:rPr>
        <w:tab/>
        <w:t>B) derimizle</w:t>
      </w:r>
      <w:r w:rsidRPr="00C25340">
        <w:rPr>
          <w:rFonts w:ascii="Century" w:hAnsi="Century"/>
        </w:rPr>
        <w:tab/>
      </w:r>
      <w:r w:rsidRPr="00C25340">
        <w:rPr>
          <w:rFonts w:ascii="Century" w:hAnsi="Century"/>
        </w:rPr>
        <w:tab/>
        <w:t>C) burnumuzla</w:t>
      </w: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>8</w:t>
      </w:r>
      <w:r w:rsidRPr="00C25340">
        <w:rPr>
          <w:rFonts w:ascii="Century Tur" w:hAnsi="Century Tur"/>
          <w:b/>
        </w:rPr>
        <w:t>. Okulumuz hangi ayda açılır?</w:t>
      </w:r>
    </w:p>
    <w:p w:rsidR="00A22CB0" w:rsidRPr="00C25340" w:rsidRDefault="00A22CB0" w:rsidP="00705C16">
      <w:pPr>
        <w:rPr>
          <w:rFonts w:ascii="Century" w:hAnsi="Century"/>
        </w:rPr>
      </w:pPr>
      <w:r w:rsidRPr="00C25340">
        <w:rPr>
          <w:rFonts w:ascii="Century" w:hAnsi="Century"/>
        </w:rPr>
        <w:tab/>
        <w:t>A) ocak</w:t>
      </w:r>
      <w:r w:rsidRPr="00C25340">
        <w:rPr>
          <w:rFonts w:ascii="Century" w:hAnsi="Century"/>
        </w:rPr>
        <w:tab/>
      </w:r>
      <w:r w:rsidRPr="00C25340">
        <w:rPr>
          <w:rFonts w:ascii="Century" w:hAnsi="Century"/>
        </w:rPr>
        <w:tab/>
      </w:r>
      <w:r>
        <w:rPr>
          <w:rFonts w:ascii="Century" w:hAnsi="Century"/>
        </w:rPr>
        <w:t xml:space="preserve">        </w:t>
      </w:r>
      <w:r w:rsidRPr="00C25340">
        <w:rPr>
          <w:rFonts w:ascii="Century" w:hAnsi="Century"/>
        </w:rPr>
        <w:t>B) haziran</w:t>
      </w:r>
      <w:r w:rsidRPr="00C25340">
        <w:rPr>
          <w:rFonts w:ascii="Century" w:hAnsi="Century"/>
        </w:rPr>
        <w:tab/>
      </w:r>
      <w:r w:rsidRPr="00C25340">
        <w:rPr>
          <w:rFonts w:ascii="Century" w:hAnsi="Century"/>
        </w:rPr>
        <w:tab/>
        <w:t>C) eylül</w:t>
      </w: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705C16">
      <w:pPr>
        <w:outlineLvl w:val="0"/>
        <w:rPr>
          <w:rFonts w:ascii="Century Tur" w:hAnsi="Century Tur"/>
          <w:b/>
        </w:rPr>
      </w:pPr>
      <w:r>
        <w:rPr>
          <w:rFonts w:ascii="Century" w:hAnsi="Century"/>
          <w:b/>
        </w:rPr>
        <w:t>9</w:t>
      </w:r>
      <w:r w:rsidRPr="00C25340">
        <w:rPr>
          <w:rFonts w:ascii="Century Tur" w:hAnsi="Century Tur"/>
          <w:b/>
        </w:rPr>
        <w:t>. Buzu buzluktan çıkarınca zamanla ne gibi değişiklik olur ?</w:t>
      </w:r>
    </w:p>
    <w:p w:rsidR="00A22CB0" w:rsidRPr="00C25340" w:rsidRDefault="00A22CB0" w:rsidP="00705C16">
      <w:pPr>
        <w:rPr>
          <w:rFonts w:ascii="Century" w:hAnsi="Century"/>
        </w:rPr>
      </w:pPr>
      <w:r w:rsidRPr="00C25340">
        <w:rPr>
          <w:rFonts w:ascii="Century" w:hAnsi="Century"/>
        </w:rPr>
        <w:tab/>
        <w:t>A) Buhar o</w:t>
      </w:r>
      <w:r>
        <w:rPr>
          <w:rFonts w:ascii="Century" w:hAnsi="Century"/>
        </w:rPr>
        <w:t>lur.          B) De</w:t>
      </w:r>
      <w:r>
        <w:rPr>
          <w:rFonts w:ascii="Century Tur" w:hAnsi="Century Tur"/>
        </w:rPr>
        <w:t>ğişiklik olmaz</w:t>
      </w:r>
      <w:r>
        <w:rPr>
          <w:rFonts w:ascii="Century Tur" w:hAnsi="Century Tur"/>
        </w:rPr>
        <w:tab/>
        <w:t>C) Buz</w:t>
      </w:r>
      <w:r w:rsidRPr="00C25340">
        <w:rPr>
          <w:rFonts w:ascii="Century" w:hAnsi="Century"/>
        </w:rPr>
        <w:t xml:space="preserve"> erir.</w:t>
      </w: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705C16">
      <w:pPr>
        <w:rPr>
          <w:rFonts w:ascii="Century" w:hAnsi="Century"/>
          <w:b/>
        </w:rPr>
      </w:pPr>
    </w:p>
    <w:p w:rsidR="00A22CB0" w:rsidRPr="00C25340" w:rsidRDefault="00A22CB0" w:rsidP="00705C16">
      <w:pPr>
        <w:rPr>
          <w:rFonts w:ascii="Century" w:hAnsi="Century"/>
          <w:b/>
        </w:rPr>
      </w:pPr>
      <w:r>
        <w:rPr>
          <w:rFonts w:ascii="Century" w:hAnsi="Century"/>
          <w:b/>
        </w:rPr>
        <w:t>10</w:t>
      </w:r>
      <w:r w:rsidRPr="00C25340">
        <w:rPr>
          <w:rFonts w:ascii="Century Tur" w:hAnsi="Century Tur"/>
          <w:b/>
        </w:rPr>
        <w:t xml:space="preserve">.  Aşağıdakilerden hangisi </w:t>
      </w:r>
      <w:r w:rsidRPr="00C25340">
        <w:rPr>
          <w:rFonts w:ascii="Century Tur" w:hAnsi="Century Tur"/>
          <w:b/>
          <w:u w:val="single"/>
        </w:rPr>
        <w:t xml:space="preserve">doğal </w:t>
      </w:r>
      <w:r>
        <w:rPr>
          <w:rFonts w:ascii="Century" w:hAnsi="Century"/>
          <w:b/>
          <w:u w:val="single"/>
        </w:rPr>
        <w:t xml:space="preserve"> </w:t>
      </w:r>
      <w:r w:rsidRPr="00C25340">
        <w:rPr>
          <w:rFonts w:ascii="Century" w:hAnsi="Century"/>
          <w:b/>
          <w:u w:val="single"/>
        </w:rPr>
        <w:t>afettir</w:t>
      </w:r>
      <w:r w:rsidRPr="00C25340">
        <w:rPr>
          <w:rFonts w:ascii="Century" w:hAnsi="Century"/>
          <w:b/>
        </w:rPr>
        <w:t>?</w:t>
      </w:r>
    </w:p>
    <w:p w:rsidR="00A22CB0" w:rsidRPr="00C25340" w:rsidRDefault="00A22CB0" w:rsidP="00705C16">
      <w:pPr>
        <w:rPr>
          <w:rFonts w:ascii="Century Tur" w:hAnsi="Century Tur"/>
        </w:rPr>
      </w:pPr>
      <w:r w:rsidRPr="00C25340">
        <w:rPr>
          <w:rFonts w:ascii="Century Tur" w:hAnsi="Century Tur"/>
        </w:rPr>
        <w:tab/>
        <w:t>A) deprem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B) trafik kazası</w:t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</w:r>
      <w:r w:rsidRPr="00C25340">
        <w:rPr>
          <w:rFonts w:ascii="Century Tur" w:hAnsi="Century Tur"/>
        </w:rPr>
        <w:tab/>
        <w:t>C) Koşarken düşmek</w:t>
      </w: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705C16">
      <w:pPr>
        <w:rPr>
          <w:rFonts w:ascii="Century" w:hAnsi="Century"/>
        </w:rPr>
      </w:pPr>
    </w:p>
    <w:p w:rsidR="00A22CB0" w:rsidRPr="00C25340" w:rsidRDefault="00A22CB0" w:rsidP="007E0297">
      <w:pPr>
        <w:ind w:right="-288"/>
        <w:rPr>
          <w:rFonts w:ascii="Century" w:hAnsi="Century"/>
        </w:rPr>
      </w:pPr>
    </w:p>
    <w:p w:rsidR="00A22CB0" w:rsidRPr="00C25340" w:rsidRDefault="00A22CB0" w:rsidP="007E0297">
      <w:pPr>
        <w:ind w:right="-288"/>
        <w:rPr>
          <w:rFonts w:ascii="Century" w:hAnsi="Century"/>
        </w:rPr>
      </w:pPr>
    </w:p>
    <w:p w:rsidR="00A22CB0" w:rsidRPr="00C25340" w:rsidRDefault="00A22CB0" w:rsidP="007E0297">
      <w:pPr>
        <w:ind w:right="-288"/>
        <w:rPr>
          <w:rFonts w:ascii="Century" w:hAnsi="Century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  <w:sz w:val="32"/>
          <w:szCs w:val="32"/>
        </w:rPr>
      </w:pPr>
      <w:r w:rsidRPr="0094630F">
        <w:rPr>
          <w:rFonts w:ascii="Century Tur" w:hAnsi="Century Tur"/>
          <w:b/>
          <w:color w:val="0D0D0D"/>
          <w:sz w:val="32"/>
          <w:szCs w:val="32"/>
        </w:rPr>
        <w:t>BAŞARILAR  DİLERİM</w:t>
      </w:r>
    </w:p>
    <w:p w:rsidR="00A22CB0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  <w:sz w:val="32"/>
          <w:szCs w:val="32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  <w:sz w:val="32"/>
          <w:szCs w:val="32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  <w:sz w:val="32"/>
          <w:szCs w:val="32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  <w:sz w:val="32"/>
          <w:szCs w:val="32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  <w:sz w:val="32"/>
          <w:szCs w:val="32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</w:rPr>
      </w:pPr>
      <w:r>
        <w:rPr>
          <w:rFonts w:ascii="Century" w:hAnsi="Century"/>
          <w:b/>
          <w:color w:val="0D0D0D"/>
          <w:sz w:val="32"/>
          <w:szCs w:val="32"/>
        </w:rPr>
        <w:t>….</w:t>
      </w:r>
    </w:p>
    <w:p w:rsidR="00A22CB0" w:rsidRPr="001C4ACB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</w:rPr>
      </w:pPr>
      <w:r>
        <w:rPr>
          <w:rFonts w:ascii="Century Tur" w:hAnsi="Century Tur"/>
          <w:b/>
          <w:color w:val="0D0D0D"/>
        </w:rPr>
        <w:t xml:space="preserve">                                                              2-I Sınıf Öğretmeni</w:t>
      </w:r>
    </w:p>
    <w:p w:rsidR="00A22CB0" w:rsidRPr="0094630F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  <w:sz w:val="32"/>
          <w:szCs w:val="32"/>
        </w:rPr>
      </w:pPr>
    </w:p>
    <w:p w:rsidR="00A22CB0" w:rsidRPr="00C25340" w:rsidRDefault="00A22CB0" w:rsidP="00E356D1">
      <w:pPr>
        <w:tabs>
          <w:tab w:val="left" w:pos="1500"/>
        </w:tabs>
        <w:jc w:val="center"/>
        <w:rPr>
          <w:rFonts w:ascii="Century" w:hAnsi="Century"/>
          <w:b/>
          <w:color w:val="0D0D0D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A22CB0" w:rsidRDefault="00A22CB0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A22CB0" w:rsidRPr="00E356D1" w:rsidRDefault="00A22CB0" w:rsidP="00B00304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>
        <w:rPr>
          <w:rFonts w:ascii="ALFABET98" w:hAnsi="ALFABET98"/>
          <w:b/>
          <w:color w:val="0D0D0D"/>
          <w:sz w:val="22"/>
          <w:szCs w:val="22"/>
        </w:rPr>
        <w:t xml:space="preserve">                                               </w:t>
      </w:r>
    </w:p>
    <w:p w:rsidR="00A22CB0" w:rsidRPr="001810F7" w:rsidRDefault="00A22CB0">
      <w:pPr>
        <w:rPr>
          <w:sz w:val="22"/>
          <w:szCs w:val="22"/>
        </w:rPr>
      </w:pPr>
    </w:p>
    <w:sectPr w:rsidR="00A22CB0" w:rsidRPr="001810F7" w:rsidSect="00EA2A23">
      <w:type w:val="continuous"/>
      <w:pgSz w:w="11906" w:h="16838"/>
      <w:pgMar w:top="1417" w:right="1417" w:bottom="1417" w:left="993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CB0" w:rsidRDefault="00A22CB0" w:rsidP="001C1D72">
      <w:r>
        <w:separator/>
      </w:r>
    </w:p>
  </w:endnote>
  <w:endnote w:type="continuationSeparator" w:id="0">
    <w:p w:rsidR="00A22CB0" w:rsidRDefault="00A22CB0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">
    <w:altName w:val="Century Schoolbook"/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Century Tur">
    <w:altName w:val="Century Schoolbook"/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Aparajit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CB0" w:rsidRDefault="00A22CB0">
    <w:pPr>
      <w:pStyle w:val="Footer"/>
      <w:jc w:val="center"/>
    </w:pPr>
    <w:fldSimple w:instr="PAGE   \* MERGEFORMAT">
      <w:r>
        <w:rPr>
          <w:noProof/>
        </w:rPr>
        <w:t>4</w:t>
      </w:r>
    </w:fldSimple>
  </w:p>
  <w:p w:rsidR="00A22CB0" w:rsidRPr="00F846F1" w:rsidRDefault="00A22CB0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CB0" w:rsidRDefault="00A22CB0" w:rsidP="001C1D72">
      <w:r>
        <w:separator/>
      </w:r>
    </w:p>
  </w:footnote>
  <w:footnote w:type="continuationSeparator" w:id="0">
    <w:p w:rsidR="00A22CB0" w:rsidRDefault="00A22CB0" w:rsidP="001C1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C16"/>
    <w:rsid w:val="000C7A8C"/>
    <w:rsid w:val="001810F7"/>
    <w:rsid w:val="0018541E"/>
    <w:rsid w:val="001C1D72"/>
    <w:rsid w:val="001C4ACB"/>
    <w:rsid w:val="001C4EE8"/>
    <w:rsid w:val="00231498"/>
    <w:rsid w:val="002C666B"/>
    <w:rsid w:val="00321845"/>
    <w:rsid w:val="004A3498"/>
    <w:rsid w:val="005E6A9B"/>
    <w:rsid w:val="00626EEF"/>
    <w:rsid w:val="00696DDB"/>
    <w:rsid w:val="00705C16"/>
    <w:rsid w:val="007E0297"/>
    <w:rsid w:val="007F5470"/>
    <w:rsid w:val="00806939"/>
    <w:rsid w:val="0081345E"/>
    <w:rsid w:val="00891F3D"/>
    <w:rsid w:val="008E323E"/>
    <w:rsid w:val="0094630F"/>
    <w:rsid w:val="00950B11"/>
    <w:rsid w:val="00982AEC"/>
    <w:rsid w:val="009B7294"/>
    <w:rsid w:val="00A22CB0"/>
    <w:rsid w:val="00A73145"/>
    <w:rsid w:val="00AB7490"/>
    <w:rsid w:val="00B00304"/>
    <w:rsid w:val="00B10EEC"/>
    <w:rsid w:val="00B1640C"/>
    <w:rsid w:val="00B46B05"/>
    <w:rsid w:val="00C100F0"/>
    <w:rsid w:val="00C25340"/>
    <w:rsid w:val="00C50534"/>
    <w:rsid w:val="00CE2248"/>
    <w:rsid w:val="00D25BB2"/>
    <w:rsid w:val="00D328F4"/>
    <w:rsid w:val="00D35910"/>
    <w:rsid w:val="00D455DB"/>
    <w:rsid w:val="00D8447F"/>
    <w:rsid w:val="00DC5732"/>
    <w:rsid w:val="00DD5414"/>
    <w:rsid w:val="00DE6BF9"/>
    <w:rsid w:val="00E356D1"/>
    <w:rsid w:val="00EA2A23"/>
    <w:rsid w:val="00EC648F"/>
    <w:rsid w:val="00F846F1"/>
    <w:rsid w:val="00FD7B17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5C16"/>
    <w:rPr>
      <w:rFonts w:ascii="Times New Roman" w:hAnsi="Times New Roman" w:cs="Times New Roman"/>
      <w:sz w:val="24"/>
      <w:szCs w:val="24"/>
      <w:lang w:eastAsia="tr-TR"/>
    </w:rPr>
  </w:style>
  <w:style w:type="paragraph" w:styleId="BodyText3">
    <w:name w:val="Body Text 3"/>
    <w:basedOn w:val="Normal"/>
    <w:link w:val="BodyText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05C16"/>
    <w:rPr>
      <w:rFonts w:ascii="Arial" w:hAnsi="Arial" w:cs="Arial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218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184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EA2A2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A2A23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://www.canim.net/hikaye/23824-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4</Pages>
  <Words>870</Words>
  <Characters>4960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>www.sorubak.com</cp:keywords>
  <dc:description/>
  <cp:lastModifiedBy>edanur</cp:lastModifiedBy>
  <cp:revision>11</cp:revision>
  <cp:lastPrinted>2013-09-15T13:33:00Z</cp:lastPrinted>
  <dcterms:created xsi:type="dcterms:W3CDTF">2013-09-15T12:40:00Z</dcterms:created>
  <dcterms:modified xsi:type="dcterms:W3CDTF">2014-08-27T07:50:00Z</dcterms:modified>
</cp:coreProperties>
</file>