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7C" w:rsidRPr="007330E6" w:rsidRDefault="00B8367C" w:rsidP="00581416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D62D83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6" o:title=""/>
          </v:shape>
        </w:pict>
      </w:r>
    </w:p>
    <w:p w:rsidR="00B8367C" w:rsidRDefault="00B8367C" w:rsidP="00581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hyperlink r:id="rId7" w:history="1">
        <w:r w:rsidRPr="00FE0ACB">
          <w:rPr>
            <w:rStyle w:val="Hyperlink"/>
          </w:rPr>
          <w:t>www.sorubak.com</w:t>
        </w:r>
      </w:hyperlink>
      <w:r>
        <w:rPr>
          <w:color w:val="FF0000"/>
          <w:sz w:val="28"/>
          <w:szCs w:val="28"/>
        </w:rPr>
        <w:tab/>
        <w:t xml:space="preserve">       </w:t>
      </w:r>
    </w:p>
    <w:p w:rsidR="00B8367C" w:rsidRPr="00EB0835" w:rsidRDefault="00B8367C" w:rsidP="00581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  <w:r w:rsidRPr="00EB0835">
        <w:rPr>
          <w:b/>
          <w:color w:val="FF0000"/>
          <w:sz w:val="28"/>
          <w:szCs w:val="28"/>
        </w:rPr>
        <w:tab/>
      </w:r>
    </w:p>
    <w:p w:rsidR="00B8367C" w:rsidRPr="004A4DDC" w:rsidRDefault="00B8367C" w:rsidP="00581416">
      <w:pPr>
        <w:rPr>
          <w:b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   </w:t>
      </w:r>
      <w:r w:rsidRPr="004A4DDC">
        <w:rPr>
          <w:b/>
          <w:color w:val="1F497D"/>
          <w:sz w:val="36"/>
          <w:szCs w:val="36"/>
          <w:u w:val="single"/>
        </w:rPr>
        <w:t xml:space="preserve">2/B SINIFI GENEL  DEĞERLENDİRME SINAVI  </w:t>
      </w:r>
      <w:r>
        <w:rPr>
          <w:b/>
          <w:color w:val="1F497D"/>
          <w:sz w:val="36"/>
          <w:szCs w:val="36"/>
          <w:u w:val="single"/>
        </w:rPr>
        <w:t>2/ II.DÖNEM</w:t>
      </w:r>
    </w:p>
    <w:p w:rsidR="00B8367C" w:rsidRDefault="00B8367C" w:rsidP="00581416">
      <w:pPr>
        <w:rPr>
          <w:b/>
          <w:color w:val="0070C0"/>
          <w:sz w:val="36"/>
          <w:szCs w:val="36"/>
        </w:rPr>
      </w:pPr>
      <w:r w:rsidRPr="007330E6"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>MATEMATİK</w:t>
      </w:r>
      <w:r>
        <w:rPr>
          <w:b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 w:rsidRPr="001C0E51">
        <w:rPr>
          <w:rFonts w:ascii="Comic Sans MS" w:hAnsi="Comic Sans MS"/>
        </w:rPr>
        <w:t>PY</w:t>
      </w:r>
    </w:p>
    <w:p w:rsidR="00B8367C" w:rsidRPr="00581416" w:rsidRDefault="00B8367C" w:rsidP="00581416">
      <w:pPr>
        <w:rPr>
          <w:rFonts w:ascii="Comic Sans MS" w:hAnsi="Comic Sans MS"/>
          <w:sz w:val="24"/>
          <w:szCs w:val="24"/>
        </w:rPr>
      </w:pPr>
      <w:r w:rsidRPr="00581416">
        <w:rPr>
          <w:rFonts w:ascii="Comic Sans MS" w:hAnsi="Comic Sans MS"/>
          <w:b/>
          <w:color w:val="FF0000"/>
          <w:sz w:val="28"/>
          <w:szCs w:val="28"/>
        </w:rPr>
        <w:t>1)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581416">
        <w:rPr>
          <w:rFonts w:ascii="Comic Sans MS" w:hAnsi="Comic Sans MS"/>
          <w:sz w:val="24"/>
          <w:szCs w:val="24"/>
        </w:rPr>
        <w:t xml:space="preserve">Aşağıdaki modellerden hangisi </w:t>
      </w:r>
      <w:r w:rsidRPr="00581416">
        <w:rPr>
          <w:rFonts w:ascii="Comic Sans MS" w:hAnsi="Comic Sans MS"/>
          <w:sz w:val="24"/>
          <w:szCs w:val="24"/>
          <w:u w:val="single"/>
        </w:rPr>
        <w:t>koni</w:t>
      </w:r>
      <w:r w:rsidRPr="00581416">
        <w:rPr>
          <w:rFonts w:ascii="Comic Sans MS" w:hAnsi="Comic Sans MS"/>
          <w:sz w:val="24"/>
          <w:szCs w:val="24"/>
        </w:rPr>
        <w:t xml:space="preserve"> modelidir ?</w:t>
      </w:r>
    </w:p>
    <w:p w:rsidR="00B8367C" w:rsidRPr="004A18AC" w:rsidRDefault="00B8367C" w:rsidP="00581416">
      <w:pPr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pict>
          <v:shape id="irc_mi" o:spid="_x0000_s1026" type="#_x0000_t75" alt="http://www.itusozluk.com/image/koni_123231.jpg" href="http://www.google.com.tr/url?sa=i&amp;rct=j&amp;q=koni+g%C3%B6rseller&amp;source=images&amp;cd=&amp;cad=rja&amp;docid=sWG4IzVAgxi-GM&amp;tbnid=9f9KWNNsjSHg6M:&amp;ved=0CAUQjRw&amp;url=http://www.itusozluk.com/gorseller/koni/123231&amp;ei=pLIvUbKiLY6ZhQfQpYGICw&amp;bvm=bv.43148975,d.ZG4&amp;psig=AFQjCNFiQRCSjTmmjKwV7yl8uA6iNCIVEQ&amp;ust=13621668169581" style="position:absolute;margin-left:13.9pt;margin-top:4.25pt;width:61.65pt;height:57.75pt;z-index:25163417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Resim 7" o:spid="_x0000_s1027" type="#_x0000_t75" alt="Promo kupa türleri Foto,  Promo kupa türleri" href="http://tr.all.biz/img/tr/catalog/187721.jp" title="&quot;&quot;" style="position:absolute;margin-left:349.9pt;margin-top:-.25pt;width:36pt;height:54pt;z-index:25163622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rg_hi" o:spid="_x0000_s1028" type="#_x0000_t75" alt="http://t1.gstatic.com/images?q=tbn:ANd9GcRPO7d_JQXtfRu5TANpNTjiHCqecozlIc0DrBAf2jVJcap91dNI9g" href="http://www.google.com.tr/imgres?imgurl=http://www.ayniyer.com/upload/images/396886top gorseller.jpg&amp;imgrefurl=http://www.ayniyer.com/unlulerin-resimleri/131044-top-gorseller.html&amp;h=479&amp;w=465&amp;sz=30&amp;tbnid=32yF3WFfNVEPvM:&amp;tbnh=90&amp;tbnw=87&amp;prev=/search?q=top+g%C3%B6rselleri&amp;tbm=isch&amp;tbo=u&amp;zoom=1&amp;q=top+g%C3%B6rselleri&amp;usg=__UOFMVQW6vfmaCBXVcht6fgyisPQ=&amp;docid=zWhUcHdplad61M&amp;hl=tr&amp;sa=X&amp;ei=sLMvUeCaLo25hAfOy4GABw&amp;ved=0CCoQ9QEwAA&amp;dur=5" style="position:absolute;margin-left:192.5pt;margin-top:9.5pt;width:38.9pt;height:39.75pt;z-index:-251681280;visibility:visible" o:button="t">
            <v:fill o:detectmouseclick="t"/>
            <v:imagedata r:id="rId10" o:title=""/>
          </v:shape>
        </w:pict>
      </w:r>
      <w:r w:rsidRPr="004A18AC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b) 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     c)</w:t>
      </w:r>
      <w:r w:rsidRPr="004A18AC">
        <w:rPr>
          <w:rFonts w:ascii="Verdana" w:hAnsi="Verdana"/>
          <w:color w:val="454344"/>
          <w:sz w:val="18"/>
          <w:szCs w:val="18"/>
        </w:rPr>
        <w:t xml:space="preserve"> </w:t>
      </w:r>
    </w:p>
    <w:p w:rsidR="00B8367C" w:rsidRDefault="00B8367C"/>
    <w:p w:rsidR="00B8367C" w:rsidRDefault="00B8367C"/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30" o:spid="_x0000_s1029" type="#_x0000_t75" alt="SAAT2" style="position:absolute;margin-left:313.15pt;margin-top:5.65pt;width:96.75pt;height:102pt;z-index:251637248;visibility:visible">
            <v:imagedata r:id="rId11" o:title=""/>
          </v:shape>
        </w:pict>
      </w:r>
      <w:r w:rsidRPr="00B84B28">
        <w:rPr>
          <w:rFonts w:ascii="Comic Sans MS" w:hAnsi="Comic Sans MS"/>
          <w:b/>
          <w:color w:val="FF0000"/>
          <w:sz w:val="28"/>
          <w:szCs w:val="28"/>
        </w:rPr>
        <w:t>2)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B84B28">
        <w:rPr>
          <w:rFonts w:ascii="Comic Sans MS" w:hAnsi="Comic Sans MS"/>
          <w:sz w:val="24"/>
          <w:szCs w:val="24"/>
        </w:rPr>
        <w:t>Yandaki saatin yüzü aşağıdakilerden</w:t>
      </w:r>
      <w:r>
        <w:rPr>
          <w:rFonts w:ascii="Comic Sans MS" w:hAnsi="Comic Sans MS"/>
          <w:sz w:val="24"/>
          <w:szCs w:val="24"/>
        </w:rPr>
        <w:t xml:space="preserve"> hangisidir ?</w:t>
      </w:r>
    </w:p>
    <w:p w:rsidR="00B8367C" w:rsidRDefault="00B8367C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61.9pt;margin-top:23.5pt;width:38.25pt;height:0;z-index:251639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361.9pt;margin-top:.25pt;width:0;height:23.25pt;flip:y;z-index:251638272" o:connectortype="straight">
            <v:stroke endarrow="block"/>
          </v:shape>
        </w:pict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B84B28">
        <w:rPr>
          <w:rFonts w:ascii="Comic Sans MS" w:hAnsi="Comic Sans MS"/>
          <w:b/>
          <w:sz w:val="28"/>
          <w:szCs w:val="28"/>
        </w:rPr>
        <w:t>a)</w:t>
      </w:r>
      <w:r w:rsidRPr="00B84B28">
        <w:rPr>
          <w:rFonts w:ascii="Comic Sans MS" w:hAnsi="Comic Sans MS"/>
          <w:sz w:val="28"/>
          <w:szCs w:val="28"/>
        </w:rPr>
        <w:t xml:space="preserve"> </w:t>
      </w:r>
      <w:r w:rsidRPr="00B84B28">
        <w:rPr>
          <w:rFonts w:ascii="Comic Sans MS" w:hAnsi="Comic Sans MS"/>
          <w:sz w:val="24"/>
          <w:szCs w:val="24"/>
        </w:rPr>
        <w:t>Karesel bölge</w:t>
      </w:r>
    </w:p>
    <w:p w:rsidR="00B8367C" w:rsidRPr="00B84B28" w:rsidRDefault="00B836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ab/>
      </w:r>
      <w:r w:rsidRPr="00B84B28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Pr="00B84B28">
        <w:rPr>
          <w:rFonts w:ascii="Comic Sans MS" w:hAnsi="Comic Sans MS"/>
          <w:sz w:val="24"/>
          <w:szCs w:val="24"/>
        </w:rPr>
        <w:t>Üçgen Bölge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ab/>
      </w:r>
      <w:r w:rsidRPr="00B84B28">
        <w:rPr>
          <w:rFonts w:ascii="Comic Sans MS" w:hAnsi="Comic Sans MS"/>
          <w:b/>
          <w:sz w:val="28"/>
          <w:szCs w:val="28"/>
        </w:rPr>
        <w:t>c</w:t>
      </w:r>
      <w:r w:rsidRPr="00B84B28">
        <w:rPr>
          <w:rFonts w:ascii="Comic Sans MS" w:hAnsi="Comic Sans MS"/>
          <w:b/>
          <w:sz w:val="24"/>
          <w:szCs w:val="24"/>
        </w:rPr>
        <w:t>)</w:t>
      </w:r>
      <w:r w:rsidRPr="00B84B28">
        <w:rPr>
          <w:rFonts w:ascii="Comic Sans MS" w:hAnsi="Comic Sans MS"/>
          <w:sz w:val="24"/>
          <w:szCs w:val="24"/>
        </w:rPr>
        <w:t xml:space="preserve"> Daire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 w:rsidRPr="00815D5F">
        <w:rPr>
          <w:rFonts w:ascii="Comic Sans MS" w:hAnsi="Comic Sans MS"/>
          <w:b/>
          <w:color w:val="FF0000"/>
          <w:sz w:val="28"/>
          <w:szCs w:val="28"/>
        </w:rPr>
        <w:t>3)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Emel, Lale ve Ela oturdukları </w:t>
      </w:r>
      <w:r w:rsidRPr="00815D5F">
        <w:rPr>
          <w:rFonts w:ascii="Comic Sans MS" w:hAnsi="Comic Sans MS"/>
          <w:sz w:val="24"/>
          <w:szCs w:val="24"/>
          <w:u w:val="single"/>
        </w:rPr>
        <w:t>masanın uzunluğunu</w:t>
      </w:r>
      <w:r>
        <w:rPr>
          <w:rFonts w:ascii="Comic Sans MS" w:hAnsi="Comic Sans MS"/>
          <w:sz w:val="24"/>
          <w:szCs w:val="24"/>
        </w:rPr>
        <w:t xml:space="preserve"> sırasıyla:  Emel ‘1 metre 52 santimetre’ , Lale ‘1 metre 95 santimetre’, Ela ‘2 metre 15 santimetre’ olarak tahmin etmişlerdir.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Masanın uzunluğu gerçekte  </w:t>
      </w:r>
      <w:smartTag w:uri="urn:schemas-microsoft-com:office:smarttags" w:element="metricconverter">
        <w:smartTagPr>
          <w:attr w:name="ProductID" w:val="1 metre"/>
        </w:smartTagPr>
        <w:r>
          <w:rPr>
            <w:rFonts w:ascii="Comic Sans MS" w:hAnsi="Comic Sans MS"/>
            <w:sz w:val="24"/>
            <w:szCs w:val="24"/>
          </w:rPr>
          <w:t>1 metre</w:t>
        </w:r>
      </w:smartTag>
      <w:r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5 santimetre"/>
        </w:smartTagPr>
        <w:r>
          <w:rPr>
            <w:rFonts w:ascii="Comic Sans MS" w:hAnsi="Comic Sans MS"/>
            <w:sz w:val="24"/>
            <w:szCs w:val="24"/>
          </w:rPr>
          <w:t>55 santimetre</w:t>
        </w:r>
      </w:smartTag>
      <w:r>
        <w:rPr>
          <w:rFonts w:ascii="Comic Sans MS" w:hAnsi="Comic Sans MS"/>
          <w:sz w:val="24"/>
          <w:szCs w:val="24"/>
        </w:rPr>
        <w:t xml:space="preserve"> olduğuna göre, en yakın tahmini kim yapmıştır?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815D5F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Emel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15D5F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Lale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15D5F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Ela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4) </w:t>
      </w:r>
      <w:r w:rsidRPr="00EA5236">
        <w:rPr>
          <w:rFonts w:ascii="Comic Sans MS" w:hAnsi="Comic Sans MS"/>
          <w:sz w:val="24"/>
          <w:szCs w:val="24"/>
        </w:rPr>
        <w:t>Öğretmen masasının yüksekliği</w:t>
      </w:r>
      <w:r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90 santimetre"/>
        </w:smartTagPr>
        <w:r>
          <w:rPr>
            <w:rFonts w:ascii="Comic Sans MS" w:hAnsi="Comic Sans MS"/>
            <w:sz w:val="24"/>
            <w:szCs w:val="24"/>
          </w:rPr>
          <w:t>90 santimetre</w:t>
        </w:r>
      </w:smartTag>
      <w:r>
        <w:rPr>
          <w:rFonts w:ascii="Comic Sans MS" w:hAnsi="Comic Sans MS"/>
          <w:sz w:val="24"/>
          <w:szCs w:val="24"/>
        </w:rPr>
        <w:t>, sıranın yüksekliği ise  65   santimetredir. Buna göre masa, sıradan kaç santimetre yüksektir?</w:t>
      </w:r>
    </w:p>
    <w:p w:rsidR="00B8367C" w:rsidRDefault="00B836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 w:rsidRPr="00EA5236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35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A5236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30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A5236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25</w:t>
      </w:r>
      <w:r w:rsidRPr="00EA5236">
        <w:rPr>
          <w:rFonts w:ascii="Comic Sans MS" w:hAnsi="Comic Sans MS"/>
          <w:sz w:val="28"/>
          <w:szCs w:val="28"/>
        </w:rPr>
        <w:t xml:space="preserve"> 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 w:rsidRPr="00030856">
        <w:rPr>
          <w:rFonts w:ascii="Comic Sans MS" w:hAnsi="Comic Sans MS"/>
          <w:b/>
          <w:color w:val="FF0000"/>
          <w:sz w:val="28"/>
          <w:szCs w:val="28"/>
        </w:rPr>
        <w:t>5)</w:t>
      </w:r>
      <w:r>
        <w:rPr>
          <w:rFonts w:ascii="Comic Sans MS" w:hAnsi="Comic Sans MS"/>
          <w:sz w:val="28"/>
          <w:szCs w:val="28"/>
        </w:rPr>
        <w:t xml:space="preserve"> </w:t>
      </w:r>
      <w:r w:rsidRPr="00C80DDD">
        <w:rPr>
          <w:rFonts w:ascii="Comic Sans MS" w:hAnsi="Comic Sans MS"/>
          <w:sz w:val="24"/>
          <w:szCs w:val="24"/>
        </w:rPr>
        <w:t>Mehmet’in 10 tane boya kalemi varken, babası Mehmet’e 20 tane daha boya kalemi alıyor.</w:t>
      </w:r>
      <w:r>
        <w:rPr>
          <w:rFonts w:ascii="Comic Sans MS" w:hAnsi="Comic Sans MS"/>
          <w:sz w:val="24"/>
          <w:szCs w:val="24"/>
        </w:rPr>
        <w:t xml:space="preserve">Buna göre, Mehmet’in kaç </w:t>
      </w:r>
      <w:r w:rsidRPr="00966036">
        <w:rPr>
          <w:rFonts w:ascii="Comic Sans MS" w:hAnsi="Comic Sans MS"/>
          <w:sz w:val="24"/>
          <w:szCs w:val="24"/>
          <w:u w:val="single"/>
        </w:rPr>
        <w:t>deste</w:t>
      </w:r>
      <w:r>
        <w:rPr>
          <w:rFonts w:ascii="Comic Sans MS" w:hAnsi="Comic Sans MS"/>
          <w:sz w:val="24"/>
          <w:szCs w:val="24"/>
        </w:rPr>
        <w:t xml:space="preserve"> boya kalemi olmuştur ?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346.15pt;margin-top:1.25pt;width:173.25pt;height:93pt;z-index:251641344" adj="1072,17385">
            <v:textbox>
              <w:txbxContent>
                <w:p w:rsidR="00B8367C" w:rsidRPr="00030856" w:rsidRDefault="00B8367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30856">
                    <w:rPr>
                      <w:rFonts w:ascii="Comic Sans MS" w:hAnsi="Comic Sans MS"/>
                      <w:sz w:val="20"/>
                      <w:szCs w:val="20"/>
                    </w:rPr>
                    <w:t>Benim kalemlerimin sayısı  Kitty’nin kalemlerinin sayısından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14 fazladır</w:t>
                  </w:r>
                  <w:r w:rsidRPr="0003085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3" style="position:absolute;margin-left:67.15pt;margin-top:26.75pt;width:117.75pt;height:49.5pt;z-index:251640320" adj="963,22058">
            <v:textbox>
              <w:txbxContent>
                <w:p w:rsidR="00B8367C" w:rsidRDefault="00B8367C">
                  <w:r>
                    <w:t>Benim 10 tane     kalemim var.</w:t>
                  </w:r>
                </w:p>
                <w:p w:rsidR="00B8367C" w:rsidRDefault="00B8367C"/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4</w:t>
      </w:r>
    </w:p>
    <w:p w:rsidR="00B8367C" w:rsidRPr="00030856" w:rsidRDefault="00B8367C">
      <w:pPr>
        <w:rPr>
          <w:rFonts w:ascii="Comic Sans MS" w:hAnsi="Comic Sans MS"/>
          <w:b/>
          <w:color w:val="FF0000"/>
          <w:sz w:val="28"/>
          <w:szCs w:val="28"/>
        </w:rPr>
      </w:pPr>
      <w:r w:rsidRPr="00030856">
        <w:rPr>
          <w:rFonts w:ascii="Comic Sans MS" w:hAnsi="Comic Sans MS"/>
          <w:b/>
          <w:color w:val="FF0000"/>
          <w:sz w:val="28"/>
          <w:szCs w:val="28"/>
        </w:rPr>
        <w:t>6)</w:t>
      </w:r>
    </w:p>
    <w:p w:rsidR="00B8367C" w:rsidRDefault="00B8367C">
      <w:hyperlink r:id="rId12" w:history="1">
        <w:r w:rsidRPr="00D62D83">
          <w:rPr>
            <w:noProof/>
            <w:color w:val="0000FF"/>
            <w:lang w:eastAsia="tr-TR"/>
          </w:rPr>
          <w:pict>
            <v:shape id="irc_mi" o:spid="_x0000_i1026" type="#_x0000_t75" alt="http://www.kadinportal.net/resimler/resim102452.jpg" href="http://www.google.com.tr/url?sa=i&amp;rct=j&amp;q=%C3%A7izgi+kahramanlar&amp;source=images&amp;cd=&amp;cad=rja&amp;docid=_J_37lOCCKtRWM&amp;tbnid=Ldjt5u1SfoRS6M:&amp;ved=0CAUQjRw&amp;url=http://www.kadinportal.net/moda/2628/cizgi-kahraman-modasi/&amp;ei=9r4vUY_BL4iohAeQyICgAQ&amp;bvm=bv.43148975,d.ZG4&amp;psig=AFQjCNFghbhfEqclv3XXbNQTf-0604Mv8w&amp;ust=13621699431422" style="width:57pt;height:60pt;visibility:visible" o:button="t">
              <v:fill o:detectmouseclick="t"/>
              <v:imagedata r:id="rId13" o:title=""/>
            </v:shape>
          </w:pict>
        </w:r>
      </w:hyperlink>
      <w:r>
        <w:t xml:space="preserve"> Kitty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6C93">
        <w:rPr>
          <w:noProof/>
          <w:lang w:eastAsia="tr-TR"/>
        </w:rPr>
        <w:pict>
          <v:shape id="ctl00_ContentPlaceHolder1_imgSoru" o:spid="_x0000_i1027" type="#_x0000_t75" alt="resimde yer alan ve şirinler isimli çizgi filmde şirinlerin en büyüğü ve diğerlerinden farklı olarak tanıdığımız kırmızı şapkalı bu şirinin adı nedir?" style="width:60pt;height:60.75pt;visibility:visible">
            <v:imagedata r:id="rId14" o:title=""/>
          </v:shape>
        </w:pict>
      </w:r>
      <w:r>
        <w:tab/>
        <w:t>Şirin Baba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tab/>
      </w:r>
      <w:r w:rsidRPr="00030856">
        <w:rPr>
          <w:rFonts w:ascii="Comic Sans MS" w:hAnsi="Comic Sans MS"/>
          <w:sz w:val="24"/>
          <w:szCs w:val="24"/>
        </w:rPr>
        <w:t>Yu</w:t>
      </w:r>
      <w:r>
        <w:rPr>
          <w:rFonts w:ascii="Comic Sans MS" w:hAnsi="Comic Sans MS"/>
          <w:sz w:val="24"/>
          <w:szCs w:val="24"/>
        </w:rPr>
        <w:t xml:space="preserve">karıda Kitty ve Şirin Baba’nın verdiği bilgilere göre, Şirin Baba’nın kaç </w:t>
      </w:r>
      <w:r w:rsidRPr="00262A5E">
        <w:rPr>
          <w:rFonts w:ascii="Comic Sans MS" w:hAnsi="Comic Sans MS"/>
          <w:sz w:val="24"/>
          <w:szCs w:val="24"/>
          <w:u w:val="single"/>
        </w:rPr>
        <w:t xml:space="preserve">düzine </w:t>
      </w:r>
      <w:r>
        <w:rPr>
          <w:rFonts w:ascii="Comic Sans MS" w:hAnsi="Comic Sans MS"/>
          <w:sz w:val="24"/>
          <w:szCs w:val="24"/>
        </w:rPr>
        <w:t>kalemi vardır ?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>2</w:t>
      </w:r>
    </w:p>
    <w:p w:rsidR="00B8367C" w:rsidRDefault="00B8367C" w:rsidP="00A81F3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7) </w:t>
      </w:r>
      <w:r w:rsidRPr="00FB037E">
        <w:rPr>
          <w:rFonts w:ascii="Comic Sans MS" w:hAnsi="Comic Sans MS"/>
          <w:sz w:val="28"/>
          <w:szCs w:val="28"/>
        </w:rPr>
        <w:t>4</w:t>
      </w:r>
      <w:r w:rsidRPr="00FB037E">
        <w:rPr>
          <w:rFonts w:ascii="Comic Sans MS" w:hAnsi="Comic Sans MS"/>
          <w:sz w:val="32"/>
          <w:szCs w:val="32"/>
        </w:rPr>
        <w:t xml:space="preserve">? 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 </w:t>
      </w:r>
      <w:r w:rsidRPr="00FB037E">
        <w:rPr>
          <w:rFonts w:ascii="Comic Sans MS" w:hAnsi="Comic Sans MS"/>
          <w:sz w:val="24"/>
          <w:szCs w:val="24"/>
        </w:rPr>
        <w:t>İki basamaklı</w:t>
      </w:r>
      <w:r>
        <w:rPr>
          <w:rFonts w:ascii="Comic Sans MS" w:hAnsi="Comic Sans MS"/>
          <w:sz w:val="24"/>
          <w:szCs w:val="24"/>
        </w:rPr>
        <w:t xml:space="preserve"> </w:t>
      </w:r>
      <w:r w:rsidRPr="00A81F31">
        <w:rPr>
          <w:rFonts w:ascii="Comic Sans MS" w:hAnsi="Comic Sans MS"/>
          <w:sz w:val="24"/>
          <w:szCs w:val="24"/>
        </w:rPr>
        <w:t xml:space="preserve">doğal sayısının </w:t>
      </w:r>
      <w:r w:rsidRPr="00FB037E">
        <w:rPr>
          <w:rFonts w:ascii="Comic Sans MS" w:hAnsi="Comic Sans MS"/>
          <w:sz w:val="24"/>
          <w:szCs w:val="24"/>
          <w:u w:val="single"/>
        </w:rPr>
        <w:t xml:space="preserve">birler </w:t>
      </w:r>
      <w:r w:rsidRPr="00A81F31">
        <w:rPr>
          <w:rFonts w:ascii="Comic Sans MS" w:hAnsi="Comic Sans MS"/>
          <w:sz w:val="24"/>
          <w:szCs w:val="24"/>
        </w:rPr>
        <w:t xml:space="preserve">basamağındaki rakam </w:t>
      </w:r>
      <w:r w:rsidRPr="00FB037E">
        <w:rPr>
          <w:rFonts w:ascii="Comic Sans MS" w:hAnsi="Comic Sans MS"/>
          <w:sz w:val="24"/>
          <w:szCs w:val="24"/>
          <w:u w:val="single"/>
        </w:rPr>
        <w:t>3</w:t>
      </w:r>
      <w:r w:rsidRPr="00A81F31">
        <w:rPr>
          <w:rFonts w:ascii="Comic Sans MS" w:hAnsi="Comic Sans MS"/>
          <w:sz w:val="24"/>
          <w:szCs w:val="24"/>
        </w:rPr>
        <w:t xml:space="preserve"> azaltılırsa </w:t>
      </w:r>
      <w:r w:rsidRPr="00FB037E">
        <w:rPr>
          <w:rFonts w:ascii="Comic Sans MS" w:hAnsi="Comic Sans MS"/>
          <w:sz w:val="24"/>
          <w:szCs w:val="24"/>
          <w:u w:val="single"/>
        </w:rPr>
        <w:t xml:space="preserve">44 </w:t>
      </w:r>
      <w:r>
        <w:rPr>
          <w:rFonts w:ascii="Comic Sans MS" w:hAnsi="Comic Sans MS"/>
          <w:sz w:val="24"/>
          <w:szCs w:val="24"/>
        </w:rPr>
        <w:t>sayısı elde edilir. Azaltılmadan önce bu sayı kaç olabilir</w:t>
      </w:r>
      <w:r w:rsidRPr="00A81F31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?</w:t>
      </w:r>
      <w:r w:rsidRPr="00A81F31">
        <w:rPr>
          <w:rFonts w:ascii="Comic Sans MS" w:hAnsi="Comic Sans MS"/>
          <w:sz w:val="24"/>
          <w:szCs w:val="24"/>
        </w:rPr>
        <w:t xml:space="preserve">    </w:t>
      </w:r>
    </w:p>
    <w:p w:rsidR="00B8367C" w:rsidRDefault="00B8367C" w:rsidP="00A81F3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74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b</w:t>
      </w:r>
      <w:r w:rsidRPr="00206BB6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4"/>
          <w:szCs w:val="24"/>
        </w:rPr>
        <w:t xml:space="preserve"> 47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44</w:t>
      </w:r>
      <w:r>
        <w:rPr>
          <w:rFonts w:ascii="Comic Sans MS" w:hAnsi="Comic Sans MS"/>
          <w:sz w:val="24"/>
          <w:szCs w:val="24"/>
        </w:rPr>
        <w:tab/>
      </w:r>
    </w:p>
    <w:p w:rsidR="00B8367C" w:rsidRDefault="00B8367C" w:rsidP="0046495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5.4pt;margin-top:31.65pt;width:14.25pt;height:15pt;z-index:251643392"/>
        </w:pict>
      </w:r>
      <w:r>
        <w:rPr>
          <w:noProof/>
          <w:lang w:eastAsia="tr-TR"/>
        </w:rPr>
        <w:pict>
          <v:shape id="_x0000_s1035" type="#_x0000_t96" style="position:absolute;margin-left:45.4pt;margin-top:6.15pt;width:14.25pt;height:15pt;z-index:251642368"/>
        </w:pict>
      </w:r>
      <w:r w:rsidRPr="00464958">
        <w:rPr>
          <w:rFonts w:ascii="Comic Sans MS" w:hAnsi="Comic Sans MS"/>
          <w:b/>
          <w:color w:val="FF0000"/>
          <w:sz w:val="28"/>
          <w:szCs w:val="28"/>
        </w:rPr>
        <w:t>8)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  </w:t>
      </w:r>
      <w:r w:rsidRPr="00464958"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 xml:space="preserve">     </w:t>
      </w:r>
      <w:r w:rsidRPr="00464958">
        <w:rPr>
          <w:rFonts w:ascii="Comic Sans MS" w:hAnsi="Comic Sans MS"/>
          <w:sz w:val="24"/>
          <w:szCs w:val="24"/>
          <w:u w:val="single"/>
        </w:rPr>
        <w:t>Birler</w:t>
      </w:r>
      <w:r w:rsidRPr="00464958">
        <w:rPr>
          <w:rFonts w:ascii="Comic Sans MS" w:hAnsi="Comic Sans MS"/>
          <w:sz w:val="24"/>
          <w:szCs w:val="24"/>
        </w:rPr>
        <w:t xml:space="preserve"> basamağındaki rakam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’"/>
        </w:smartTagPr>
        <w:r w:rsidRPr="00464958">
          <w:rPr>
            <w:rFonts w:ascii="Comic Sans MS" w:hAnsi="Comic Sans MS"/>
            <w:sz w:val="24"/>
            <w:szCs w:val="24"/>
          </w:rPr>
          <w:t>5’</w:t>
        </w:r>
      </w:smartTag>
      <w:r w:rsidRPr="00464958">
        <w:rPr>
          <w:rFonts w:ascii="Comic Sans MS" w:hAnsi="Comic Sans MS"/>
          <w:sz w:val="24"/>
          <w:szCs w:val="24"/>
        </w:rPr>
        <w:t xml:space="preserve"> dir</w:t>
      </w:r>
      <w:r>
        <w:rPr>
          <w:rFonts w:ascii="Comic Sans MS" w:hAnsi="Comic Sans MS"/>
          <w:sz w:val="24"/>
          <w:szCs w:val="24"/>
        </w:rPr>
        <w:t>.</w:t>
      </w:r>
    </w:p>
    <w:p w:rsidR="00B8367C" w:rsidRDefault="00B8367C" w:rsidP="004649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ab/>
        <w:t xml:space="preserve">         </w:t>
      </w:r>
      <w:r w:rsidRPr="00464958">
        <w:rPr>
          <w:rFonts w:ascii="Comic Sans MS" w:hAnsi="Comic Sans MS"/>
          <w:sz w:val="24"/>
          <w:szCs w:val="24"/>
          <w:u w:val="single"/>
        </w:rPr>
        <w:t>Onlar</w:t>
      </w:r>
      <w:r>
        <w:rPr>
          <w:rFonts w:ascii="Comic Sans MS" w:hAnsi="Comic Sans MS"/>
          <w:sz w:val="24"/>
          <w:szCs w:val="24"/>
        </w:rPr>
        <w:t xml:space="preserve"> basamağındaki rakam 3’tür.</w:t>
      </w:r>
    </w:p>
    <w:p w:rsidR="00B8367C" w:rsidRDefault="00B8367C" w:rsidP="004649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Yukarıda verilen bilgiler aşağıdaki hangi doğal sayıya aittir ?</w:t>
      </w:r>
    </w:p>
    <w:p w:rsidR="00B8367C" w:rsidRDefault="00B8367C" w:rsidP="004649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 53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35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9B5804">
        <w:rPr>
          <w:rFonts w:ascii="Comic Sans MS" w:hAnsi="Comic Sans MS"/>
          <w:b/>
          <w:sz w:val="28"/>
          <w:szCs w:val="28"/>
        </w:rPr>
        <w:t>c)</w:t>
      </w:r>
      <w:r w:rsidRPr="00206BB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4"/>
          <w:szCs w:val="24"/>
        </w:rPr>
        <w:t>63</w:t>
      </w:r>
    </w:p>
    <w:p w:rsidR="00B8367C" w:rsidRDefault="00B8367C" w:rsidP="00A81F31">
      <w:pPr>
        <w:rPr>
          <w:rFonts w:ascii="Comic Sans MS" w:hAnsi="Comic Sans MS"/>
          <w:sz w:val="24"/>
          <w:szCs w:val="24"/>
        </w:rPr>
      </w:pPr>
      <w:r w:rsidRPr="00FA442F">
        <w:rPr>
          <w:rFonts w:ascii="Comic Sans MS" w:hAnsi="Comic Sans MS"/>
          <w:b/>
          <w:color w:val="FF0000"/>
          <w:sz w:val="28"/>
          <w:szCs w:val="28"/>
        </w:rPr>
        <w:t>9)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FA442F">
        <w:rPr>
          <w:rFonts w:ascii="Comic Sans MS" w:hAnsi="Comic Sans MS"/>
          <w:sz w:val="24"/>
          <w:szCs w:val="24"/>
        </w:rPr>
        <w:t>Ayşe, geriye doğru ritmik sayarken 26’dan sonra 22’yi sayıyor.Buna göre</w:t>
      </w:r>
      <w:r>
        <w:rPr>
          <w:rFonts w:ascii="Comic Sans MS" w:hAnsi="Comic Sans MS"/>
          <w:sz w:val="24"/>
          <w:szCs w:val="24"/>
        </w:rPr>
        <w:t xml:space="preserve"> , Ayşe kaçar ritmik saymaktadır?</w:t>
      </w:r>
    </w:p>
    <w:p w:rsidR="00B8367C" w:rsidRPr="00FA442F" w:rsidRDefault="00B8367C" w:rsidP="00A81F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ab/>
      </w:r>
      <w:r w:rsidRPr="00FA442F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beşer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A442F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dörder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A442F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>üçer</w:t>
      </w:r>
    </w:p>
    <w:p w:rsidR="00B8367C" w:rsidRDefault="00B8367C">
      <w:pPr>
        <w:rPr>
          <w:rFonts w:ascii="Comic Sans MS" w:hAnsi="Comic Sans MS"/>
          <w:sz w:val="24"/>
          <w:szCs w:val="24"/>
        </w:rPr>
      </w:pPr>
      <w:r w:rsidRPr="00FD1631">
        <w:rPr>
          <w:rFonts w:ascii="Comic Sans MS" w:hAnsi="Comic Sans MS"/>
          <w:b/>
          <w:color w:val="FF0000"/>
          <w:sz w:val="28"/>
          <w:szCs w:val="28"/>
        </w:rPr>
        <w:t>10)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FD1631">
        <w:rPr>
          <w:rFonts w:ascii="Comic Sans MS" w:hAnsi="Comic Sans MS"/>
          <w:b/>
          <w:sz w:val="24"/>
          <w:szCs w:val="24"/>
        </w:rPr>
        <w:t>58</w:t>
      </w:r>
      <w:r w:rsidRPr="00FD1631">
        <w:rPr>
          <w:rFonts w:ascii="Comic Sans MS" w:hAnsi="Comic Sans MS"/>
          <w:sz w:val="24"/>
          <w:szCs w:val="24"/>
        </w:rPr>
        <w:t xml:space="preserve"> doğal sayısının </w:t>
      </w:r>
      <w:r w:rsidRPr="00FD1631">
        <w:rPr>
          <w:rFonts w:ascii="Comic Sans MS" w:hAnsi="Comic Sans MS"/>
          <w:sz w:val="24"/>
          <w:szCs w:val="24"/>
          <w:u w:val="single"/>
        </w:rPr>
        <w:t>birler</w:t>
      </w:r>
      <w:r w:rsidRPr="00FD1631">
        <w:rPr>
          <w:rFonts w:ascii="Comic Sans MS" w:hAnsi="Comic Sans MS"/>
          <w:sz w:val="24"/>
          <w:szCs w:val="24"/>
        </w:rPr>
        <w:t xml:space="preserve"> basamağında bulunan rakamın basamak değeri aşağıdakilerden hangisidir</w:t>
      </w:r>
      <w:r>
        <w:rPr>
          <w:rFonts w:ascii="Comic Sans MS" w:hAnsi="Comic Sans MS"/>
          <w:sz w:val="24"/>
          <w:szCs w:val="24"/>
        </w:rPr>
        <w:t>?</w:t>
      </w:r>
    </w:p>
    <w:p w:rsidR="00B8367C" w:rsidRDefault="00B8367C">
      <w:pP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</w:pPr>
      <w:r>
        <w:rPr>
          <w:rFonts w:ascii="Comic Sans MS" w:hAnsi="Comic Sans MS"/>
          <w:sz w:val="24"/>
          <w:szCs w:val="24"/>
        </w:rPr>
        <w:tab/>
      </w:r>
      <w:r w:rsidRPr="00FD1631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50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FD1631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FD1631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80</w:t>
      </w:r>
      <w:r>
        <w:rPr>
          <w:rFonts w:ascii="Comic Sans MS" w:hAnsi="Comic Sans MS"/>
          <w:sz w:val="24"/>
          <w:szCs w:val="24"/>
        </w:rPr>
        <w:tab/>
      </w:r>
    </w:p>
    <w:p w:rsidR="00B8367C" w:rsidRPr="00E00489" w:rsidRDefault="00B8367C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E00489">
        <w:rPr>
          <w:rFonts w:ascii="Comic Sans MS" w:hAnsi="Comic Sans MS"/>
          <w:noProof/>
          <w:lang w:eastAsia="tr-TR"/>
        </w:rPr>
        <w:t>PY</w:t>
      </w:r>
    </w:p>
    <w:p w:rsidR="00B8367C" w:rsidRDefault="00B8367C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F9308A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11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) </w:t>
      </w:r>
      <w:r w:rsidRPr="00BD0EFD">
        <w:rPr>
          <w:rFonts w:ascii="Comic Sans MS" w:hAnsi="Comic Sans MS"/>
          <w:b/>
          <w:noProof/>
          <w:sz w:val="24"/>
          <w:szCs w:val="24"/>
          <w:lang w:eastAsia="tr-TR"/>
        </w:rPr>
        <w:t>38 -?-30-26-22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BD0EFD">
        <w:rPr>
          <w:rFonts w:ascii="Comic Sans MS" w:hAnsi="Comic Sans MS"/>
          <w:noProof/>
          <w:sz w:val="24"/>
          <w:szCs w:val="24"/>
          <w:lang w:eastAsia="tr-TR"/>
        </w:rPr>
        <w:t>örüntüsünde ‘?’ (soru işareti) olan yere aşağıdaki sayılardan hangisi yazılmalıdır ?</w:t>
      </w:r>
    </w:p>
    <w:p w:rsidR="00B8367C" w:rsidRDefault="00B8367C">
      <w:pPr>
        <w:rPr>
          <w:rFonts w:ascii="Comic Sans MS" w:hAnsi="Comic Sans MS"/>
          <w:b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C96747">
        <w:rPr>
          <w:rFonts w:ascii="Comic Sans MS" w:hAnsi="Comic Sans MS"/>
          <w:b/>
          <w:noProof/>
          <w:sz w:val="28"/>
          <w:szCs w:val="28"/>
          <w:lang w:eastAsia="tr-TR"/>
        </w:rPr>
        <w:t>a)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 xml:space="preserve"> 30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  <w:t>b)22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  <w:t>c)34</w:t>
      </w:r>
    </w:p>
    <w:p w:rsidR="00B8367C" w:rsidRDefault="00B8367C">
      <w:pPr>
        <w:rPr>
          <w:rFonts w:ascii="Comic Sans MS" w:hAnsi="Comic Sans MS"/>
          <w:b/>
          <w:noProof/>
          <w:sz w:val="28"/>
          <w:szCs w:val="28"/>
          <w:lang w:eastAsia="tr-TR"/>
        </w:rPr>
      </w:pPr>
      <w:r w:rsidRPr="000608E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12)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 xml:space="preserve">  59…………………..45’den</w:t>
      </w:r>
    </w:p>
    <w:p w:rsidR="00B8367C" w:rsidRDefault="00B8367C">
      <w:pPr>
        <w:rPr>
          <w:rFonts w:ascii="Comic Sans MS" w:hAnsi="Comic Sans MS"/>
          <w:b/>
          <w:noProof/>
          <w:sz w:val="28"/>
          <w:szCs w:val="28"/>
          <w:lang w:eastAsia="tr-TR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  <w:t>14…………………….14’e</w:t>
      </w:r>
    </w:p>
    <w:p w:rsidR="00B8367C" w:rsidRDefault="00B8367C">
      <w:pPr>
        <w:rPr>
          <w:rFonts w:ascii="Comic Sans MS" w:hAnsi="Comic Sans MS"/>
          <w:b/>
          <w:noProof/>
          <w:sz w:val="28"/>
          <w:szCs w:val="28"/>
          <w:lang w:eastAsia="tr-TR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  <w:t>26…………………….40’dan</w:t>
      </w:r>
    </w:p>
    <w:p w:rsidR="00B8367C" w:rsidRDefault="00B8367C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tab/>
      </w:r>
      <w:r w:rsidRPr="000608E9">
        <w:rPr>
          <w:rFonts w:ascii="Comic Sans MS" w:hAnsi="Comic Sans MS"/>
          <w:noProof/>
          <w:sz w:val="24"/>
          <w:szCs w:val="24"/>
          <w:lang w:eastAsia="tr-TR"/>
        </w:rPr>
        <w:t>Yukarıdaki boşluklara gelebilecek ifadeler sırasıyla aşağıdakilerden hangisinde doğru verilmiştir</w:t>
      </w:r>
      <w:r>
        <w:rPr>
          <w:rFonts w:ascii="Comic Sans MS" w:hAnsi="Comic Sans MS"/>
          <w:noProof/>
          <w:sz w:val="24"/>
          <w:szCs w:val="24"/>
          <w:lang w:eastAsia="tr-TR"/>
        </w:rPr>
        <w:t>?</w:t>
      </w:r>
    </w:p>
    <w:p w:rsidR="00B8367C" w:rsidRDefault="00B8367C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0608E9">
        <w:rPr>
          <w:rFonts w:ascii="Comic Sans MS" w:hAnsi="Comic Sans MS"/>
          <w:b/>
          <w:noProof/>
          <w:sz w:val="28"/>
          <w:szCs w:val="28"/>
          <w:lang w:eastAsia="tr-TR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eşittir-küçüktür-büyüktür</w:t>
      </w:r>
    </w:p>
    <w:p w:rsidR="00B8367C" w:rsidRDefault="00B8367C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0608E9">
        <w:rPr>
          <w:rFonts w:ascii="Comic Sans MS" w:hAnsi="Comic Sans MS"/>
          <w:b/>
          <w:noProof/>
          <w:sz w:val="28"/>
          <w:szCs w:val="28"/>
          <w:lang w:eastAsia="tr-TR"/>
        </w:rPr>
        <w:t>b)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büyüktür-eşittir-küçüktür</w:t>
      </w:r>
    </w:p>
    <w:p w:rsidR="00B8367C" w:rsidRDefault="00B8367C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0608E9">
        <w:rPr>
          <w:rFonts w:ascii="Comic Sans MS" w:hAnsi="Comic Sans MS"/>
          <w:b/>
          <w:noProof/>
          <w:sz w:val="28"/>
          <w:szCs w:val="28"/>
          <w:lang w:eastAsia="tr-TR"/>
        </w:rPr>
        <w:t xml:space="preserve">c) </w:t>
      </w:r>
      <w:r w:rsidRPr="00D00E8E">
        <w:rPr>
          <w:rFonts w:ascii="Comic Sans MS" w:hAnsi="Comic Sans MS"/>
          <w:noProof/>
          <w:sz w:val="24"/>
          <w:szCs w:val="24"/>
          <w:lang w:eastAsia="tr-TR"/>
        </w:rPr>
        <w:t>küçüktür-eşittir-büyüktür</w:t>
      </w:r>
    </w:p>
    <w:p w:rsidR="00B8367C" w:rsidRDefault="00B8367C" w:rsidP="00B21F5E">
      <w:pPr>
        <w:keepNext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3.9pt;margin-top:61.7pt;width:1in;height:.05pt;z-index:251647488" stroked="f">
            <v:textbox style="mso-fit-shape-to-text:t" inset="0,0,0,0">
              <w:txbxContent>
                <w:p w:rsidR="00B8367C" w:rsidRPr="00831FDF" w:rsidRDefault="00B8367C" w:rsidP="00A32223">
                  <w:pPr>
                    <w:pStyle w:val="Caption"/>
                    <w:rPr>
                      <w:rFonts w:ascii="Comic Sans MS" w:hAnsi="Comic Sans MS"/>
                      <w:noProof/>
                      <w:color w:val="FF0000"/>
                      <w:sz w:val="28"/>
                      <w:szCs w:val="28"/>
                    </w:rPr>
                  </w:pPr>
                  <w:r>
                    <w:t xml:space="preserve">        Arı ZARA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5" alt="http://www.titizilaclama.com/ilaclama/wp-content/uploads/ari.png" href="http://www.google.com.tr/url?sa=i&amp;rct=j&amp;q=ar%C4%B1+boyama&amp;source=images&amp;cd=&amp;cad=rja&amp;docid=wkkfKR1TaZeopM&amp;tbnid=QjWGa63qmxPzpM:&amp;ved=0CAUQjRw&amp;url=http://www.titizilaclama.com/ilaclama/bal-arilari.html&amp;ei=eigxUe32GK-U0QXU7oD4Cg&amp;bvm=bv.43148975,d.bGE&amp;psig=AFQjCNHq7ICika-Qemge6yxMXLeF6_gfmg&amp;ust=13622625015009" style="position:absolute;margin-left:163.9pt;margin-top:.2pt;width:67.5pt;height:57pt;z-index:251644416;visibility:visible" o:button="t">
            <v:fill o:detectmouseclick="t"/>
            <v:imagedata r:id="rId15" o:title=""/>
          </v:shape>
        </w:pict>
      </w:r>
      <w:r w:rsidRPr="00A47AAB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13)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noProof/>
          <w:lang w:eastAsia="tr-TR"/>
        </w:rPr>
        <w:pict>
          <v:shape id="_x0000_s1038" type="#_x0000_t202" style="position:absolute;margin-left:29.65pt;margin-top:60.95pt;width:1in;height:.05pt;z-index:251646464;mso-position-horizontal-relative:text;mso-position-vertical-relative:text" stroked="f">
            <v:textbox style="mso-fit-shape-to-text:t" inset="0,0,0,0">
              <w:txbxContent>
                <w:p w:rsidR="00B8367C" w:rsidRPr="00551348" w:rsidRDefault="00B8367C" w:rsidP="00A32223">
                  <w:pPr>
                    <w:pStyle w:val="Caption"/>
                    <w:rPr>
                      <w:rFonts w:ascii="Comic Sans MS" w:hAnsi="Comic Sans MS"/>
                      <w:noProof/>
                      <w:color w:val="FF0000"/>
                      <w:sz w:val="28"/>
                      <w:szCs w:val="28"/>
                    </w:rPr>
                  </w:pPr>
                  <w:r>
                    <w:t xml:space="preserve">  Arı MAYA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75" alt="http://www.titizilaclama.com/ilaclama/wp-content/uploads/ari.png" href="http://www.google.com.tr/url?sa=i&amp;rct=j&amp;q=ar%C4%B1+boyama&amp;source=images&amp;cd=&amp;cad=rja&amp;docid=wkkfKR1TaZeopM&amp;tbnid=QjWGa63qmxPzpM:&amp;ved=0CAUQjRw&amp;url=http://www.titizilaclama.com/ilaclama/bal-arilari.html&amp;ei=eigxUe32GK-U0QXU7oD4Cg&amp;bvm=bv.43148975,d.bGE&amp;psig=AFQjCNHq7ICika-Qemge6yxMXLeF6_gfmg&amp;ust=13622625015009" style="position:absolute;margin-left:29.65pt;margin-top:.2pt;width:67.05pt;height:56.25pt;z-index:-251671040;visibility:visible;mso-position-horizontal-relative:text;mso-position-vertical-relative:text" o:button="t">
            <v:fill o:detectmouseclick="t"/>
            <v:imagedata r:id="rId15" o:title=""/>
          </v:shape>
        </w:pict>
      </w:r>
    </w:p>
    <w:p w:rsidR="00B8367C" w:rsidRDefault="00B8367C" w:rsidP="00B21F5E">
      <w:pPr>
        <w:pStyle w:val="Caption"/>
        <w:ind w:left="708" w:firstLine="708"/>
        <w:rPr>
          <w:rFonts w:ascii="Comic Sans MS" w:hAnsi="Comic Sans MS"/>
          <w:b w:val="0"/>
          <w:color w:val="FF0000"/>
          <w:sz w:val="28"/>
          <w:szCs w:val="28"/>
        </w:rPr>
      </w:pPr>
      <w:r>
        <w:rPr>
          <w:rFonts w:ascii="Comic Sans MS" w:hAnsi="Comic Sans MS"/>
          <w:b w:val="0"/>
          <w:color w:val="FF0000"/>
          <w:sz w:val="28"/>
          <w:szCs w:val="28"/>
        </w:rPr>
        <w:t xml:space="preserve">                                      </w:t>
      </w:r>
    </w:p>
    <w:p w:rsidR="00B8367C" w:rsidRDefault="00B8367C" w:rsidP="00240A02"/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tab/>
      </w:r>
      <w:r w:rsidRPr="00240A02">
        <w:rPr>
          <w:rFonts w:ascii="Comic Sans MS" w:hAnsi="Comic Sans MS"/>
          <w:sz w:val="24"/>
          <w:szCs w:val="24"/>
        </w:rPr>
        <w:t>Arı  MAYA bugün tam 36 çiçeğe konarak bal özü topladı.</w:t>
      </w:r>
      <w:r>
        <w:rPr>
          <w:rFonts w:ascii="Comic Sans MS" w:hAnsi="Comic Sans MS"/>
          <w:sz w:val="24"/>
          <w:szCs w:val="24"/>
        </w:rPr>
        <w:t xml:space="preserve"> Arı ZARA ise 24 çiçekten bal özü topladı. Bu iki şirin  arının kondukları çiçek sayılarının, </w:t>
      </w:r>
      <w:r w:rsidRPr="00310516">
        <w:rPr>
          <w:rFonts w:ascii="Comic Sans MS" w:hAnsi="Comic Sans MS"/>
          <w:sz w:val="24"/>
          <w:szCs w:val="24"/>
          <w:u w:val="single"/>
        </w:rPr>
        <w:t>en yakın</w:t>
      </w:r>
      <w:r>
        <w:rPr>
          <w:rFonts w:ascii="Comic Sans MS" w:hAnsi="Comic Sans MS"/>
          <w:sz w:val="24"/>
          <w:szCs w:val="24"/>
        </w:rPr>
        <w:t xml:space="preserve"> </w:t>
      </w:r>
      <w:r w:rsidRPr="00310516">
        <w:rPr>
          <w:rFonts w:ascii="Comic Sans MS" w:hAnsi="Comic Sans MS"/>
          <w:sz w:val="24"/>
          <w:szCs w:val="24"/>
          <w:u w:val="single"/>
        </w:rPr>
        <w:t>onluklarına yuvarlanmış</w:t>
      </w:r>
      <w:r>
        <w:rPr>
          <w:rFonts w:ascii="Comic Sans MS" w:hAnsi="Comic Sans MS"/>
          <w:sz w:val="24"/>
          <w:szCs w:val="24"/>
        </w:rPr>
        <w:t xml:space="preserve"> şekilleri  aşağıdakilerden hangisidir?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0357F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Arı MAYA: 30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0357F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Arı MAYA: 40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0357F">
        <w:rPr>
          <w:rFonts w:ascii="Comic Sans MS" w:hAnsi="Comic Sans MS"/>
          <w:b/>
          <w:sz w:val="32"/>
          <w:szCs w:val="32"/>
        </w:rPr>
        <w:t>c)</w:t>
      </w:r>
      <w:r>
        <w:rPr>
          <w:rFonts w:ascii="Comic Sans MS" w:hAnsi="Comic Sans MS"/>
          <w:sz w:val="24"/>
          <w:szCs w:val="24"/>
        </w:rPr>
        <w:t xml:space="preserve"> Arı MAYA: 40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Arı ZARA:30                   Arı ZARA : 20                  Arı ZARA:30</w:t>
      </w:r>
    </w:p>
    <w:p w:rsidR="00B8367C" w:rsidRDefault="00B8367C" w:rsidP="00240A02">
      <w:pPr>
        <w:rPr>
          <w:rFonts w:ascii="Comic Sans MS" w:hAnsi="Comic Sans MS"/>
          <w:b/>
          <w:color w:val="FF0000"/>
          <w:sz w:val="32"/>
          <w:szCs w:val="32"/>
        </w:rPr>
      </w:pPr>
      <w:r w:rsidRPr="00AD3166">
        <w:rPr>
          <w:rFonts w:ascii="Comic Sans MS" w:hAnsi="Comic Sans MS"/>
          <w:b/>
          <w:color w:val="FF0000"/>
          <w:sz w:val="28"/>
          <w:szCs w:val="28"/>
        </w:rPr>
        <w:t>14)</w:t>
      </w:r>
      <w:r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r w:rsidRPr="0099262E">
        <w:rPr>
          <w:rFonts w:ascii="Comic Sans MS" w:hAnsi="Comic Sans MS"/>
          <w:b/>
          <w:sz w:val="28"/>
          <w:szCs w:val="28"/>
        </w:rPr>
        <w:t>29+18+11=</w:t>
      </w:r>
      <w:r>
        <w:rPr>
          <w:rFonts w:ascii="Comic Sans MS" w:hAnsi="Comic Sans MS"/>
          <w:b/>
          <w:color w:val="FF0000"/>
          <w:sz w:val="32"/>
          <w:szCs w:val="32"/>
        </w:rPr>
        <w:t xml:space="preserve"> 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32"/>
          <w:szCs w:val="32"/>
        </w:rPr>
        <w:tab/>
      </w:r>
      <w:r w:rsidRPr="0099262E">
        <w:rPr>
          <w:rFonts w:ascii="Comic Sans MS" w:hAnsi="Comic Sans MS"/>
          <w:sz w:val="24"/>
          <w:szCs w:val="24"/>
        </w:rPr>
        <w:t>Yukarıdaki toplama işleminin sonucu kaçtır?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D00AF1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58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00AF1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85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00AF1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48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</w:p>
    <w:p w:rsidR="00B8367C" w:rsidRPr="00E00489" w:rsidRDefault="00B8367C" w:rsidP="00240A02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r w:rsidRPr="00E00489">
        <w:rPr>
          <w:rFonts w:ascii="Comic Sans MS" w:hAnsi="Comic Sans MS"/>
        </w:rPr>
        <w:t>PY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</w:p>
    <w:p w:rsidR="00B8367C" w:rsidRPr="00494B10" w:rsidRDefault="00B8367C" w:rsidP="00240A02">
      <w:pPr>
        <w:rPr>
          <w:rFonts w:ascii="Comic Sans MS" w:hAnsi="Comic Sans MS"/>
          <w:b/>
          <w:color w:val="FF0000"/>
          <w:sz w:val="32"/>
          <w:szCs w:val="32"/>
        </w:rPr>
      </w:pPr>
      <w:r>
        <w:rPr>
          <w:noProof/>
          <w:lang w:eastAsia="tr-TR"/>
        </w:rPr>
        <w:pict>
          <v:shape id="Resim 1" o:spid="_x0000_s1040" type="#_x0000_t75" alt="http://t1.gstatic.com/images?q=tbn:ANd9GcSNBw1dCaHYHObozSQ2PIC50gEujcdZlNHU0sXHrKOTnK3jWtNn" href="http://www.google.com.tr/imgres?q=armut+g%C3%B6rselleri&amp;hl=tr&amp;sa=X&amp;biw=1366&amp;bih=621&amp;tbm=isch&amp;tbnid=i-FtHjXoAdnTzM:&amp;imgrefurl=http://pdfcast.net/armut-resimleri.html&amp;docid=xJvKuP1x8W8DPM&amp;imgurl=http://1.bp.blogspot.com/-ySaCjrxpjL0/T47Y908XEjI/AAAAAAAAAAU/A0PnLRVPmAk/s1600/armut3.jpg&amp;w=400&amp;h=328&amp;ei=y2IzUbH_CM6QhQeN94CIDw&amp;zoom=1&amp;ved=1t:3588,r:50,s:0,i:236&amp;iact=rc&amp;dur=712&amp;sig=104203382462555779467&amp;page=3&amp;tbnh=184&amp;tbnw=248&amp;start=41&amp;ndsp=23&amp;tx=139&amp;ty=1" style="position:absolute;margin-left:237.85pt;margin-top:4.9pt;width:61.8pt;height:50.25pt;z-index:251651584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shape id="_x0000_s1041" type="#_x0000_t202" style="position:absolute;margin-left:199.15pt;margin-top:54.4pt;width:1in;height:.05pt;z-index:251649536" stroked="f">
            <v:textbox style="mso-next-textbox:#_x0000_s1041;mso-fit-shape-to-text:t" inset="0,0,0,0">
              <w:txbxContent>
                <w:p w:rsidR="00B8367C" w:rsidRPr="00E340F3" w:rsidRDefault="00B8367C" w:rsidP="00E340F3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57.4pt;margin-top:73.15pt;width:1in;height:.05pt;z-index:251648512" stroked="f">
            <v:textbox style="mso-next-textbox:#_x0000_s1042;mso-fit-shape-to-text:t" inset="0,0,0,0">
              <w:txbxContent>
                <w:p w:rsidR="00B8367C" w:rsidRPr="004E0F8C" w:rsidRDefault="00B8367C" w:rsidP="004E0F8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494B10">
        <w:rPr>
          <w:rFonts w:ascii="Comic Sans MS" w:hAnsi="Comic Sans MS"/>
          <w:b/>
          <w:color w:val="FF0000"/>
          <w:sz w:val="32"/>
          <w:szCs w:val="32"/>
        </w:rPr>
        <w:t>15)</w:t>
      </w:r>
      <w:r w:rsidRPr="00494B10">
        <w:rPr>
          <w:rFonts w:ascii="Arial" w:hAnsi="Arial" w:cs="Arial"/>
          <w:noProof/>
          <w:color w:val="0000FF"/>
          <w:sz w:val="32"/>
          <w:szCs w:val="32"/>
          <w:shd w:val="clear" w:color="auto" w:fill="CCCCCC"/>
          <w:lang w:eastAsia="tr-TR"/>
        </w:rPr>
        <w:t xml:space="preserve"> </w:t>
      </w:r>
      <w:r>
        <w:rPr>
          <w:noProof/>
          <w:lang w:eastAsia="tr-TR"/>
        </w:rPr>
        <w:pict>
          <v:shape id="Resim 13" o:spid="_x0000_s1043" type="#_x0000_t75" alt="http://t2.gstatic.com/images?q=tbn:ANd9GcTrtn_yCyWXHDnt7DWyFweZM3QevJjFodKVvJmpBCMjEs7aj6T6Hg" href="http://www.google.com.tr/imgres?q=elma+g%C3%B6rseller&amp;hl=tr&amp;sa=X&amp;biw=1366&amp;bih=621&amp;tbm=isch&amp;tbnid=s0kaniGqCrCDzM:&amp;imgrefurl=http://galeri.uludagsozluk.com/r/kirmizi-elma-71982/&amp;docid=sm8sKs1lxhqUOM&amp;imgurl=http://galeri.uludagsozluk.com/42/kirmizi-elma_71982.jpg&amp;w=640&amp;h=480&amp;ei=gF8zUbOsBomQhQeavYDYCQ&amp;zoom=1&amp;ved=1t:3588,r:55,s:0,i:251&amp;iact=rc&amp;dur=828&amp;sig=112741074099547586402&amp;page=3&amp;tbnh=185&amp;tbnw=247&amp;start=40&amp;ndsp=18&amp;tx=114&amp;ty=1" style="position:absolute;margin-left:27.4pt;margin-top:-.35pt;width:1in;height:54pt;z-index:251650560;visibility:visible;mso-position-horizontal-relative:text;mso-position-vertical-relative:text" o:button="t">
            <v:fill o:detectmouseclick="t"/>
            <v:imagedata r:id="rId17" o:title=""/>
          </v:shape>
        </w:pict>
      </w:r>
    </w:p>
    <w:p w:rsidR="00B8367C" w:rsidRPr="003C55A1" w:rsidRDefault="00B8367C" w:rsidP="00240A02">
      <w:pPr>
        <w:rPr>
          <w:rFonts w:ascii="Comic Sans MS" w:hAnsi="Comic Sans MS"/>
          <w:szCs w:val="24"/>
        </w:rPr>
      </w:pPr>
      <w:r w:rsidRPr="003C55A1">
        <w:rPr>
          <w:rFonts w:ascii="Comic Sans MS" w:hAnsi="Comic Sans MS"/>
          <w:szCs w:val="24"/>
        </w:rPr>
        <w:t xml:space="preserve">                            = 32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  <w:t>= 1     = 13</w:t>
      </w:r>
    </w:p>
    <w:p w:rsidR="00B8367C" w:rsidRPr="003C55A1" w:rsidRDefault="00B8367C" w:rsidP="00240A02">
      <w:pPr>
        <w:rPr>
          <w:rFonts w:ascii="Comic Sans MS" w:hAnsi="Comic Sans MS"/>
          <w:szCs w:val="24"/>
        </w:rPr>
      </w:pPr>
      <w:r w:rsidRPr="003C55A1">
        <w:rPr>
          <w:rFonts w:ascii="Comic Sans MS" w:hAnsi="Comic Sans MS"/>
          <w:szCs w:val="24"/>
        </w:rPr>
        <w:t xml:space="preserve">     </w:t>
      </w:r>
    </w:p>
    <w:p w:rsidR="00B8367C" w:rsidRPr="003C55A1" w:rsidRDefault="00B8367C" w:rsidP="00240A02">
      <w:pPr>
        <w:rPr>
          <w:rFonts w:ascii="Comic Sans MS" w:hAnsi="Comic Sans MS"/>
          <w:szCs w:val="24"/>
        </w:rPr>
      </w:pPr>
      <w:r>
        <w:rPr>
          <w:noProof/>
          <w:lang w:eastAsia="tr-TR"/>
        </w:rPr>
        <w:pict>
          <v:shape id="_x0000_s1044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margin-left:260.65pt;margin-top:16.75pt;width:39pt;height:39pt;z-index:251657728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Resim 4" o:spid="_x0000_s1045" type="#_x0000_t75" alt="http://t0.gstatic.com/images?q=tbn:ANd9GcTDuJu9QCzao4V4fUM4rvqpZTfaKTKnrVH0BDCgBqw1HVkdBrnG" href="http://www.google.com.tr/imgres?q=%C3%BCz%C3%BCm+g%C3%B6rselleri&amp;hl=tr&amp;biw=1366&amp;bih=621&amp;tbm=isch&amp;tbnid=RhZkAvi8w3AY2M:&amp;imgrefurl=http://www.mumsema.com/merak-ettigimiz-konular/145137-yaz-mevsimi-sebze-ve-meyveleri-nelerdir.html&amp;docid=cRnAdiU5WnnPLM&amp;imgurl=http://img81.imageshack.us/img81/267/uzum.jpg&amp;w=350&amp;h=455&amp;ei=Y2MzUaeGHImQhQeavYDYCQ&amp;zoom=1&amp;ved=1t:3588,r:11,s:0,i:107&amp;iact=rc&amp;dur=790&amp;sig=104203382462555779467&amp;page=1&amp;tbnh=185&amp;tbnw=142&amp;start=0&amp;ndsp=18&amp;tx=62&amp;ty=1" style="position:absolute;margin-left:41.65pt;margin-top:1.75pt;width:41.55pt;height:54pt;z-index:251652608;visibility:visible" o:button="t">
            <v:fill o:detectmouseclick="t"/>
            <v:imagedata r:id="rId19" o:title=""/>
          </v:shape>
        </w:pict>
      </w:r>
      <w:r w:rsidRPr="003C55A1">
        <w:rPr>
          <w:rFonts w:ascii="Comic Sans MS" w:hAnsi="Comic Sans MS"/>
          <w:szCs w:val="24"/>
        </w:rPr>
        <w:t xml:space="preserve"> </w:t>
      </w:r>
    </w:p>
    <w:p w:rsidR="00B8367C" w:rsidRPr="003C55A1" w:rsidRDefault="00B8367C" w:rsidP="00240A02">
      <w:pPr>
        <w:rPr>
          <w:rFonts w:ascii="Comic Sans MS" w:hAnsi="Comic Sans MS"/>
          <w:szCs w:val="24"/>
        </w:rPr>
      </w:pPr>
      <w:r w:rsidRPr="003C55A1">
        <w:rPr>
          <w:rFonts w:ascii="Comic Sans MS" w:hAnsi="Comic Sans MS"/>
          <w:szCs w:val="24"/>
        </w:rPr>
        <w:t xml:space="preserve">                             = 57 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  <w:t xml:space="preserve">                               = 45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</w:p>
    <w:p w:rsidR="00B8367C" w:rsidRPr="00494B10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6" type="#_x0000_t75" alt="http://t1.gstatic.com/images?q=tbn:ANd9GcSNBw1dCaHYHObozSQ2PIC50gEujcdZlNHU0sXHrKOTnK3jWtNn" href="http://www.google.com.tr/imgres?q=armut+g%C3%B6rselleri&amp;hl=tr&amp;sa=X&amp;biw=1366&amp;bih=621&amp;tbm=isch&amp;tbnid=i-FtHjXoAdnTzM:&amp;imgrefurl=http://pdfcast.net/armut-resimleri.html&amp;docid=xJvKuP1x8W8DPM&amp;imgurl=http://1.bp.blogspot.com/-ySaCjrxpjL0/T47Y908XEjI/AAAAAAAAAAU/A0PnLRVPmAk/s1600/armut3.jpg&amp;w=400&amp;h=328&amp;ei=y2IzUbH_CM6QhQeN94CIDw&amp;zoom=1&amp;ved=1t:3588,r:50,s:0,i:236&amp;iact=rc&amp;dur=712&amp;sig=104203382462555779467&amp;page=3&amp;tbnh=184&amp;tbnw=248&amp;start=41&amp;ndsp=23&amp;tx=139&amp;ty=1" style="position:absolute;margin-left:134.65pt;margin-top:26.8pt;width:60.85pt;height:49.5pt;z-index:251655680;visibility:visible" o:button="t">
            <v:fill o:detectmouseclick="t"/>
            <v:imagedata r:id="rId16" o:title=""/>
          </v:shape>
        </w:pict>
      </w:r>
      <w:r w:rsidRPr="003C55A1">
        <w:rPr>
          <w:rFonts w:ascii="Comic Sans MS" w:hAnsi="Comic Sans MS"/>
          <w:szCs w:val="24"/>
        </w:rPr>
        <w:tab/>
      </w:r>
      <w:r w:rsidRPr="00494B10">
        <w:rPr>
          <w:rFonts w:ascii="Comic Sans MS" w:hAnsi="Comic Sans MS"/>
          <w:sz w:val="24"/>
          <w:szCs w:val="24"/>
        </w:rPr>
        <w:t>Yukarıda verilenlere göre , aşağıdaki eşitliklerden hangisi doğrudur?</w:t>
      </w:r>
    </w:p>
    <w:p w:rsidR="00B8367C" w:rsidRPr="003C55A1" w:rsidRDefault="00B8367C" w:rsidP="00240A02">
      <w:pPr>
        <w:rPr>
          <w:rFonts w:ascii="Comic Sans MS" w:hAnsi="Comic Sans MS"/>
          <w:b/>
          <w:sz w:val="24"/>
          <w:szCs w:val="28"/>
        </w:rPr>
      </w:pPr>
      <w:r>
        <w:rPr>
          <w:noProof/>
          <w:lang w:eastAsia="tr-TR"/>
        </w:rPr>
        <w:pict>
          <v:shape id="_x0000_s1047" type="#_x0000_t75" alt="http://t0.gstatic.com/images?q=tbn:ANd9GcTDuJu9QCzao4V4fUM4rvqpZTfaKTKnrVH0BDCgBqw1HVkdBrnG" href="http://www.google.com.tr/imgres?q=%C3%BCz%C3%BCm+g%C3%B6rselleri&amp;hl=tr&amp;biw=1366&amp;bih=621&amp;tbm=isch&amp;tbnid=RhZkAvi8w3AY2M:&amp;imgrefurl=http://www.mumsema.com/merak-ettigimiz-konular/145137-yaz-mevsimi-sebze-ve-meyveleri-nelerdir.html&amp;docid=cRnAdiU5WnnPLM&amp;imgurl=http://img81.imageshack.us/img81/267/uzum.jpg&amp;w=350&amp;h=455&amp;ei=Y2MzUaeGHImQhQeavYDYCQ&amp;zoom=1&amp;ved=1t:3588,r:11,s:0,i:107&amp;iact=rc&amp;dur=790&amp;sig=104203382462555779467&amp;page=1&amp;tbnh=185&amp;tbnw=142&amp;start=0&amp;ndsp=18&amp;tx=62&amp;ty=1" style="position:absolute;margin-left:224.65pt;margin-top:47.1pt;width:36.95pt;height:48pt;z-index:251659776;visibility:visible" o:button="t">
            <v:fill o:detectmouseclick="t"/>
            <v:imagedata r:id="rId19" o:title=""/>
          </v:shape>
        </w:pict>
      </w:r>
      <w:r>
        <w:rPr>
          <w:noProof/>
          <w:lang w:eastAsia="tr-TR"/>
        </w:rPr>
        <w:pict>
          <v:shape id="_x0000_s1048" type="#_x0000_t75" alt="http://t1.gstatic.com/images?q=tbn:ANd9GcSNBw1dCaHYHObozSQ2PIC50gEujcdZlNHU0sXHrKOTnK3jWtNn" href="http://www.google.com.tr/imgres?q=armut+g%C3%B6rselleri&amp;hl=tr&amp;sa=X&amp;biw=1366&amp;bih=621&amp;tbm=isch&amp;tbnid=i-FtHjXoAdnTzM:&amp;imgrefurl=http://pdfcast.net/armut-resimleri.html&amp;docid=xJvKuP1x8W8DPM&amp;imgurl=http://1.bp.blogspot.com/-ySaCjrxpjL0/T47Y908XEjI/AAAAAAAAAAU/A0PnLRVPmAk/s1600/armut3.jpg&amp;w=400&amp;h=328&amp;ei=y2IzUbH_CM6QhQeN94CIDw&amp;zoom=1&amp;ved=1t:3588,r:50,s:0,i:236&amp;iact=rc&amp;dur=712&amp;sig=104203382462555779467&amp;page=3&amp;tbnh=184&amp;tbnw=248&amp;start=41&amp;ndsp=23&amp;tx=139&amp;ty=1" style="position:absolute;margin-left:61.15pt;margin-top:52.35pt;width:61.8pt;height:50.25pt;z-index:251656704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shape id="_x0000_s1049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margin-left:224.65pt;margin-top:1.35pt;width:39pt;height:39pt;z-index:251653632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50" type="#_x0000_t75" alt="http://t2.gstatic.com/images?q=tbn:ANd9GcTrtn_yCyWXHDnt7DWyFweZM3QevJjFodKVvJmpBCMjEs7aj6T6Hg" href="http://www.google.com.tr/imgres?q=elma+g%C3%B6rseller&amp;hl=tr&amp;sa=X&amp;biw=1366&amp;bih=621&amp;tbm=isch&amp;tbnid=s0kaniGqCrCDzM:&amp;imgrefurl=http://galeri.uludagsozluk.com/r/kirmizi-elma-71982/&amp;docid=sm8sKs1lxhqUOM&amp;imgurl=http://galeri.uludagsozluk.com/42/kirmizi-elma_71982.jpg&amp;w=640&amp;h=480&amp;ei=gF8zUbOsBomQhQeavYDYCQ&amp;zoom=1&amp;ved=1t:3588,r:55,s:0,i:251&amp;iact=rc&amp;dur=828&amp;sig=112741074099547586402&amp;page=3&amp;tbnh=185&amp;tbnw=247&amp;start=40&amp;ndsp=18&amp;tx=114&amp;ty=1" style="position:absolute;margin-left:70.9pt;margin-top:5.85pt;width:42pt;height:31.5pt;z-index:251654656;visibility:visible" o:button="t">
            <v:fill o:detectmouseclick="t"/>
            <v:imagedata r:id="rId17" o:title=""/>
          </v:shape>
        </w:pict>
      </w:r>
      <w:r w:rsidRPr="003C55A1">
        <w:rPr>
          <w:rFonts w:ascii="Comic Sans MS" w:hAnsi="Comic Sans MS"/>
          <w:szCs w:val="24"/>
        </w:rPr>
        <w:tab/>
      </w:r>
      <w:r w:rsidRPr="00494B10">
        <w:rPr>
          <w:rFonts w:ascii="Comic Sans MS" w:hAnsi="Comic Sans MS"/>
          <w:b/>
          <w:sz w:val="28"/>
          <w:szCs w:val="28"/>
        </w:rPr>
        <w:t>a)</w:t>
      </w:r>
      <w:r w:rsidRPr="003C55A1">
        <w:rPr>
          <w:rFonts w:ascii="Comic Sans MS" w:hAnsi="Comic Sans MS"/>
          <w:b/>
          <w:sz w:val="24"/>
          <w:szCs w:val="28"/>
        </w:rPr>
        <w:t xml:space="preserve">         + </w:t>
      </w:r>
      <w:r w:rsidRPr="003C55A1">
        <w:rPr>
          <w:rFonts w:ascii="Comic Sans MS" w:hAnsi="Comic Sans MS"/>
          <w:b/>
          <w:sz w:val="52"/>
          <w:szCs w:val="56"/>
        </w:rPr>
        <w:t xml:space="preserve">+      = </w:t>
      </w:r>
    </w:p>
    <w:p w:rsidR="00B8367C" w:rsidRPr="003C55A1" w:rsidRDefault="00B8367C" w:rsidP="00240A02">
      <w:pPr>
        <w:rPr>
          <w:rFonts w:ascii="Comic Sans MS" w:hAnsi="Comic Sans MS"/>
          <w:b/>
          <w:sz w:val="52"/>
          <w:szCs w:val="56"/>
        </w:rPr>
      </w:pPr>
      <w:r>
        <w:rPr>
          <w:noProof/>
          <w:lang w:eastAsia="tr-TR"/>
        </w:rPr>
        <w:pict>
          <v:shape id="_x0000_s1051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margin-left:149.65pt;margin-top:1.2pt;width:39pt;height:39pt;z-index:251658752;visibility:visible" o:button="t">
            <v:fill o:detectmouseclick="t"/>
            <v:imagedata r:id="rId18" o:title=""/>
          </v:shape>
        </w:pict>
      </w:r>
      <w:r w:rsidRPr="003C55A1">
        <w:rPr>
          <w:rFonts w:ascii="Comic Sans MS" w:hAnsi="Comic Sans MS"/>
          <w:b/>
          <w:sz w:val="24"/>
          <w:szCs w:val="28"/>
        </w:rPr>
        <w:tab/>
      </w:r>
      <w:r w:rsidRPr="00494B10">
        <w:rPr>
          <w:rFonts w:ascii="Comic Sans MS" w:hAnsi="Comic Sans MS"/>
          <w:b/>
          <w:sz w:val="28"/>
          <w:szCs w:val="28"/>
        </w:rPr>
        <w:t>b)</w:t>
      </w:r>
      <w:r w:rsidRPr="003C55A1">
        <w:rPr>
          <w:rFonts w:ascii="Comic Sans MS" w:hAnsi="Comic Sans MS"/>
          <w:b/>
          <w:sz w:val="24"/>
          <w:szCs w:val="28"/>
        </w:rPr>
        <w:t xml:space="preserve"> </w:t>
      </w:r>
      <w:r w:rsidRPr="003C55A1">
        <w:rPr>
          <w:rFonts w:ascii="Comic Sans MS" w:hAnsi="Comic Sans MS"/>
          <w:b/>
          <w:sz w:val="24"/>
          <w:szCs w:val="28"/>
        </w:rPr>
        <w:tab/>
      </w:r>
      <w:r w:rsidRPr="003C55A1">
        <w:rPr>
          <w:rFonts w:ascii="Comic Sans MS" w:hAnsi="Comic Sans MS"/>
          <w:b/>
          <w:sz w:val="24"/>
          <w:szCs w:val="28"/>
        </w:rPr>
        <w:tab/>
        <w:t xml:space="preserve">   </w:t>
      </w:r>
      <w:r w:rsidRPr="003C55A1">
        <w:rPr>
          <w:rFonts w:ascii="Comic Sans MS" w:hAnsi="Comic Sans MS"/>
          <w:b/>
          <w:sz w:val="52"/>
          <w:szCs w:val="56"/>
        </w:rPr>
        <w:t xml:space="preserve">+     =  </w:t>
      </w:r>
    </w:p>
    <w:p w:rsidR="00B8367C" w:rsidRPr="003C55A1" w:rsidRDefault="00B8367C" w:rsidP="00BF162C">
      <w:pPr>
        <w:ind w:firstLine="708"/>
        <w:rPr>
          <w:rFonts w:ascii="Comic Sans MS" w:hAnsi="Comic Sans MS"/>
          <w:b/>
          <w:sz w:val="24"/>
          <w:szCs w:val="28"/>
        </w:rPr>
      </w:pPr>
      <w:r>
        <w:rPr>
          <w:noProof/>
          <w:lang w:eastAsia="tr-TR"/>
        </w:rPr>
        <w:pict>
          <v:shape id="_x0000_s1052" type="#_x0000_t75" alt="http://t0.gstatic.com/images?q=tbn:ANd9GcTDuJu9QCzao4V4fUM4rvqpZTfaKTKnrVH0BDCgBqw1HVkdBrnG" href="http://www.google.com.tr/imgres?q=%C3%BCz%C3%BCm+g%C3%B6rselleri&amp;hl=tr&amp;biw=1366&amp;bih=621&amp;tbm=isch&amp;tbnid=RhZkAvi8w3AY2M:&amp;imgrefurl=http://www.mumsema.com/merak-ettigimiz-konular/145137-yaz-mevsimi-sebze-ve-meyveleri-nelerdir.html&amp;docid=cRnAdiU5WnnPLM&amp;imgurl=http://img81.imageshack.us/img81/267/uzum.jpg&amp;w=350&amp;h=455&amp;ei=Y2MzUaeGHImQhQeavYDYCQ&amp;zoom=1&amp;ved=1t:3588,r:11,s:0,i:107&amp;iact=rc&amp;dur=790&amp;sig=104203382462555779467&amp;page=1&amp;tbnh=185&amp;tbnw=142&amp;start=0&amp;ndsp=18&amp;tx=62&amp;ty=1" style="position:absolute;left:0;text-align:left;margin-left:226.7pt;margin-top:4.1pt;width:36.95pt;height:48pt;z-index:251662848;visibility:visible" o:button="t">
            <v:fill o:detectmouseclick="t"/>
            <v:imagedata r:id="rId19" o:title=""/>
          </v:shape>
        </w:pict>
      </w:r>
      <w:r>
        <w:rPr>
          <w:noProof/>
          <w:lang w:eastAsia="tr-TR"/>
        </w:rPr>
        <w:pict>
          <v:shape id="_x0000_s1053" type="#_x0000_t75" alt="http://t2.gstatic.com/images?q=tbn:ANd9GcTrtn_yCyWXHDnt7DWyFweZM3QevJjFodKVvJmpBCMjEs7aj6T6Hg" href="http://www.google.com.tr/imgres?q=elma+g%C3%B6rseller&amp;hl=tr&amp;sa=X&amp;biw=1366&amp;bih=621&amp;tbm=isch&amp;tbnid=s0kaniGqCrCDzM:&amp;imgrefurl=http://galeri.uludagsozluk.com/r/kirmizi-elma-71982/&amp;docid=sm8sKs1lxhqUOM&amp;imgurl=http://galeri.uludagsozluk.com/42/kirmizi-elma_71982.jpg&amp;w=640&amp;h=480&amp;ei=gF8zUbOsBomQhQeavYDYCQ&amp;zoom=1&amp;ved=1t:3588,r:55,s:0,i:251&amp;iact=rc&amp;dur=828&amp;sig=112741074099547586402&amp;page=3&amp;tbnh=185&amp;tbnw=247&amp;start=40&amp;ndsp=18&amp;tx=114&amp;ty=1" style="position:absolute;left:0;text-align:left;margin-left:146.65pt;margin-top:4.1pt;width:42pt;height:31.5pt;z-index:251661824;visibility:visible" o:button="t">
            <v:fill o:detectmouseclick="t"/>
            <v:imagedata r:id="rId17" o:title=""/>
          </v:shape>
        </w:pict>
      </w:r>
      <w:r>
        <w:rPr>
          <w:noProof/>
          <w:lang w:eastAsia="tr-TR"/>
        </w:rPr>
        <w:pict>
          <v:shape id="_x0000_s1054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left:0;text-align:left;margin-left:70.9pt;margin-top:4.1pt;width:39pt;height:39pt;z-index:251660800;visibility:visible" o:button="t">
            <v:fill o:detectmouseclick="t"/>
            <v:imagedata r:id="rId18" o:title=""/>
          </v:shape>
        </w:pict>
      </w:r>
      <w:r w:rsidRPr="00494B10">
        <w:rPr>
          <w:rFonts w:ascii="Comic Sans MS" w:hAnsi="Comic Sans MS"/>
          <w:b/>
          <w:sz w:val="28"/>
          <w:szCs w:val="28"/>
        </w:rPr>
        <w:t>c)</w:t>
      </w:r>
      <w:r w:rsidRPr="003C55A1">
        <w:rPr>
          <w:rFonts w:ascii="Comic Sans MS" w:hAnsi="Comic Sans MS"/>
          <w:b/>
          <w:sz w:val="24"/>
          <w:szCs w:val="28"/>
        </w:rPr>
        <w:t xml:space="preserve">             </w:t>
      </w:r>
      <w:r w:rsidRPr="003C55A1">
        <w:rPr>
          <w:rFonts w:ascii="Comic Sans MS" w:hAnsi="Comic Sans MS"/>
          <w:b/>
          <w:sz w:val="52"/>
          <w:szCs w:val="56"/>
        </w:rPr>
        <w:t>+     =</w:t>
      </w:r>
    </w:p>
    <w:p w:rsidR="00B8367C" w:rsidRPr="003C55A1" w:rsidRDefault="00B8367C" w:rsidP="00240A02">
      <w:pPr>
        <w:rPr>
          <w:rFonts w:ascii="Comic Sans MS" w:hAnsi="Comic Sans MS"/>
          <w:b/>
          <w:sz w:val="24"/>
          <w:szCs w:val="28"/>
        </w:rPr>
      </w:pPr>
      <w:r w:rsidRPr="003C55A1">
        <w:rPr>
          <w:rFonts w:ascii="Comic Sans MS" w:hAnsi="Comic Sans MS"/>
          <w:b/>
          <w:sz w:val="24"/>
          <w:szCs w:val="28"/>
        </w:rPr>
        <w:t xml:space="preserve">                    </w:t>
      </w:r>
    </w:p>
    <w:p w:rsidR="00B8367C" w:rsidRPr="00494B10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5" type="#_x0000_t75" alt="http://tr.all.biz/img/tr/catalog/67443.jpeg" href="http://www.google.com.tr/url?sa=i&amp;rct=j&amp;q=s%C3%BCzge%C3%A7+g%C3%B6rselleri&amp;source=images&amp;cd=&amp;cad=rja&amp;docid=2P-IrP30lzY7kM&amp;tbnid=kJDuVbVvfRm3sM:&amp;ved=0CAUQjRw&amp;url=http://www.tr.all.biz/makarna-suzgeci-g67443&amp;ei=JW4zUfbtCIyZhQfty4HQCQ&amp;bvm=bv.43148975,d.ZG4&amp;psig=AFQjCNG3tKpq_kGYAeHzwW8x9PF_Qcv43A&amp;ust=13624113370516" style="position:absolute;margin-left:334.15pt;margin-top:15pt;width:114pt;height:114pt;z-index:251665920;visibility:visible" o:button="t">
            <v:fill o:detectmouseclick="t"/>
            <v:imagedata r:id="rId20" o:title=""/>
          </v:shape>
        </w:pict>
      </w:r>
      <w:r w:rsidRPr="00494B10">
        <w:rPr>
          <w:rFonts w:ascii="Comic Sans MS" w:hAnsi="Comic Sans MS"/>
          <w:b/>
          <w:color w:val="FF0000"/>
          <w:sz w:val="28"/>
          <w:szCs w:val="28"/>
        </w:rPr>
        <w:t>16)</w:t>
      </w:r>
      <w:r w:rsidRPr="00494B10">
        <w:rPr>
          <w:rFonts w:ascii="Comic Sans MS" w:hAnsi="Comic Sans MS"/>
          <w:b/>
          <w:sz w:val="24"/>
          <w:szCs w:val="24"/>
        </w:rPr>
        <w:t xml:space="preserve"> </w:t>
      </w:r>
      <w:r w:rsidRPr="00494B10">
        <w:rPr>
          <w:rFonts w:ascii="Comic Sans MS" w:hAnsi="Comic Sans MS"/>
          <w:sz w:val="24"/>
          <w:szCs w:val="24"/>
        </w:rPr>
        <w:t>Aşağıdakilerden hangisi sıvıları ölçmede kullanılmaz ?</w:t>
      </w:r>
    </w:p>
    <w:p w:rsidR="00B8367C" w:rsidRPr="00494B10" w:rsidRDefault="00B8367C" w:rsidP="00240A02">
      <w:pPr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pict>
          <v:shape id="_x0000_s1056" type="#_x0000_t75" alt="http://t3.gstatic.com/images?q=tbn:ANd9GcQf80thcYEiG8fIHgxCKIwUzhS-ZWusnrBQNkbhiWjYyZ6CxTjt" href="http://www.google.com.tr/imgres?q=s%C3%BCrahi+g%C3%B6rselleri&amp;hl=tr&amp;sa=X&amp;biw=1366&amp;bih=621&amp;tbm=isch&amp;tbnid=xJQza2uvE0iOGM:&amp;imgrefurl=http://www.hepsiburada.com/liste/cam-damacana-surahi-19-litre-turkuaz/productDetails.aspx?productId=dkevansa00002&amp;categoryId=18033490&amp;docid=NFux4obcI-shjM&amp;imgurl=http://images.hepsiburada.net/assets/Mobilya/300/Mobilya_1192600.jpg&amp;w=300&amp;h=300&amp;ei=ImwzUfOBHY2XhQedioHACg&amp;zoom=1&amp;ved=1t:3588,r:46,s:0,i:224&amp;iact=rc&amp;dur=672&amp;sig=111449136920317339540&amp;page=3&amp;tbnh=173&amp;tbnw=211&amp;start=36&amp;ndsp=23&amp;tx=102&amp;ty=1" style="position:absolute;margin-left:193.9pt;margin-top:2.85pt;width:78.75pt;height:78.75pt;z-index:251664896;visibility:visible" o:button="t">
            <v:fill o:detectmouseclick="t"/>
            <v:imagedata r:id="rId21" o:title=""/>
          </v:shape>
        </w:pict>
      </w:r>
      <w:r>
        <w:rPr>
          <w:noProof/>
          <w:lang w:eastAsia="tr-TR"/>
        </w:rPr>
        <w:pict>
          <v:shape id="Resim 10" o:spid="_x0000_s1057" type="#_x0000_t75" alt="http://t1.gstatic.com/images?q=tbn:ANd9GcSngMUcXTY_83pXv4HFI6g2caI0Hno6Fd7OhaARfYHxfUwa2tpyMw" href="http://www.google.com.tr/imgres?q=s%C3%BCrahi+g%C3%B6rselleri&amp;hl=tr&amp;sa=X&amp;biw=1366&amp;bih=621&amp;tbm=isch&amp;tbnid=kChlFZiAEpl-JM:&amp;imgrefurl=http://www.hepsiburada.com/liste/pasabahce-penguen-surahi/productDetails.aspx?productId=mtfid80110&amp;categoryId=238613&amp;docid=fmxz-5Rbql4ykM&amp;imgurl=http://images.hepsiburada.net/assets/MAG/300/MAG_1852161.jpg&amp;w=300&amp;h=300&amp;ei=ImwzUfOBHY2XhQedioHACg&amp;zoom=1&amp;ved=1t:3588,r:57,s:0,i:257&amp;iact=rc&amp;dur=548&amp;sig=111449136920317339540&amp;page=3&amp;tbnh=197&amp;tbnw=197&amp;start=36&amp;ndsp=23&amp;tx=105&amp;ty=" style="position:absolute;margin-left:52.15pt;margin-top:11.85pt;width:65.25pt;height:65.25pt;z-index:251663872;visibility:visible" o:button="t">
            <v:fill o:detectmouseclick="t"/>
            <v:imagedata r:id="rId22" o:title=""/>
          </v:shape>
        </w:pict>
      </w:r>
      <w:r w:rsidRPr="003C55A1">
        <w:rPr>
          <w:rFonts w:ascii="Comic Sans MS" w:hAnsi="Comic Sans MS"/>
          <w:szCs w:val="24"/>
        </w:rPr>
        <w:tab/>
      </w:r>
      <w:r w:rsidRPr="00494B10">
        <w:rPr>
          <w:rFonts w:ascii="Comic Sans MS" w:hAnsi="Comic Sans MS"/>
          <w:b/>
          <w:sz w:val="28"/>
          <w:szCs w:val="28"/>
        </w:rPr>
        <w:t xml:space="preserve"> a)</w:t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494B10">
        <w:rPr>
          <w:rFonts w:ascii="Comic Sans MS" w:hAnsi="Comic Sans MS"/>
          <w:b/>
          <w:sz w:val="28"/>
          <w:szCs w:val="28"/>
        </w:rPr>
        <w:t>b)</w:t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494B10">
        <w:rPr>
          <w:rFonts w:ascii="Comic Sans MS" w:hAnsi="Comic Sans MS"/>
          <w:b/>
          <w:sz w:val="28"/>
          <w:szCs w:val="28"/>
        </w:rPr>
        <w:t>c)</w:t>
      </w:r>
    </w:p>
    <w:p w:rsidR="00B8367C" w:rsidRPr="003C55A1" w:rsidRDefault="00B8367C" w:rsidP="00240A02">
      <w:pPr>
        <w:rPr>
          <w:rFonts w:ascii="Comic Sans MS" w:hAnsi="Comic Sans MS"/>
          <w:sz w:val="24"/>
          <w:szCs w:val="28"/>
        </w:rPr>
      </w:pPr>
    </w:p>
    <w:p w:rsidR="00B8367C" w:rsidRPr="003C55A1" w:rsidRDefault="00B8367C" w:rsidP="00240A02">
      <w:pPr>
        <w:rPr>
          <w:rFonts w:ascii="Comic Sans MS" w:hAnsi="Comic Sans MS"/>
          <w:sz w:val="24"/>
          <w:szCs w:val="28"/>
        </w:rPr>
      </w:pPr>
    </w:p>
    <w:p w:rsidR="00B8367C" w:rsidRPr="003C55A1" w:rsidRDefault="00B8367C" w:rsidP="00240A02">
      <w:pPr>
        <w:rPr>
          <w:rFonts w:ascii="Comic Sans MS" w:hAnsi="Comic Sans MS"/>
          <w:b/>
          <w:color w:val="FF0000"/>
          <w:sz w:val="24"/>
          <w:szCs w:val="28"/>
        </w:rPr>
      </w:pPr>
    </w:p>
    <w:p w:rsidR="00B8367C" w:rsidRPr="00494B10" w:rsidRDefault="00B8367C" w:rsidP="00240A02">
      <w:pPr>
        <w:rPr>
          <w:rFonts w:ascii="Comic Sans MS" w:hAnsi="Comic Sans MS"/>
          <w:sz w:val="24"/>
          <w:szCs w:val="24"/>
        </w:rPr>
      </w:pPr>
      <w:r w:rsidRPr="00494B10">
        <w:rPr>
          <w:rFonts w:ascii="Comic Sans MS" w:hAnsi="Comic Sans MS"/>
          <w:b/>
          <w:color w:val="FF0000"/>
          <w:sz w:val="28"/>
          <w:szCs w:val="28"/>
        </w:rPr>
        <w:t>17)</w:t>
      </w:r>
      <w:r w:rsidRPr="00494B10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494B10">
        <w:rPr>
          <w:rFonts w:ascii="Comic Sans MS" w:hAnsi="Comic Sans MS"/>
          <w:sz w:val="24"/>
          <w:szCs w:val="24"/>
        </w:rPr>
        <w:t xml:space="preserve">Hasan Amca </w:t>
      </w:r>
      <w:r>
        <w:rPr>
          <w:rFonts w:ascii="Comic Sans MS" w:hAnsi="Comic Sans MS"/>
          <w:sz w:val="24"/>
          <w:szCs w:val="24"/>
        </w:rPr>
        <w:t>6</w:t>
      </w:r>
      <w:r w:rsidRPr="00494B10">
        <w:rPr>
          <w:rFonts w:ascii="Comic Sans MS" w:hAnsi="Comic Sans MS"/>
          <w:sz w:val="24"/>
          <w:szCs w:val="24"/>
        </w:rPr>
        <w:t>0 karpuzdan 27 tanesini satmıştır. Hasan Amca’nın tezgahında kaç tane karpuz kal tezgahındaki 6mıştır?</w:t>
      </w:r>
    </w:p>
    <w:p w:rsidR="00B8367C" w:rsidRDefault="00B8367C" w:rsidP="00240A02">
      <w:pPr>
        <w:rPr>
          <w:rFonts w:ascii="Comic Sans MS" w:hAnsi="Comic Sans MS"/>
          <w:szCs w:val="24"/>
        </w:rPr>
      </w:pP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 w:val="24"/>
          <w:szCs w:val="28"/>
        </w:rPr>
        <w:t xml:space="preserve">a) </w:t>
      </w:r>
      <w:r w:rsidRPr="003C55A1">
        <w:rPr>
          <w:rFonts w:ascii="Comic Sans MS" w:hAnsi="Comic Sans MS"/>
          <w:szCs w:val="24"/>
        </w:rPr>
        <w:t>33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  <w:t xml:space="preserve">b) </w:t>
      </w:r>
      <w:r w:rsidRPr="003C55A1">
        <w:rPr>
          <w:rFonts w:ascii="Comic Sans MS" w:hAnsi="Comic Sans MS"/>
          <w:szCs w:val="24"/>
        </w:rPr>
        <w:t>43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</w:r>
      <w:r w:rsidRPr="003C55A1">
        <w:rPr>
          <w:rFonts w:ascii="Comic Sans MS" w:hAnsi="Comic Sans MS"/>
          <w:sz w:val="24"/>
          <w:szCs w:val="28"/>
        </w:rPr>
        <w:tab/>
        <w:t>c)</w:t>
      </w:r>
      <w:r w:rsidRPr="003C55A1">
        <w:rPr>
          <w:rFonts w:ascii="Comic Sans MS" w:hAnsi="Comic Sans MS"/>
          <w:szCs w:val="24"/>
        </w:rPr>
        <w:t>23</w:t>
      </w:r>
    </w:p>
    <w:p w:rsidR="00B8367C" w:rsidRDefault="00B8367C" w:rsidP="00240A02">
      <w:pPr>
        <w:rPr>
          <w:rFonts w:ascii="Comic Sans MS" w:hAnsi="Comic Sans MS"/>
          <w:szCs w:val="24"/>
        </w:rPr>
      </w:pPr>
    </w:p>
    <w:p w:rsidR="00B8367C" w:rsidRDefault="00B8367C" w:rsidP="00240A02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  <w:t>PY</w:t>
      </w:r>
    </w:p>
    <w:p w:rsidR="00B8367C" w:rsidRPr="00092D1F" w:rsidRDefault="00B8367C" w:rsidP="00240A0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  <w:lang w:eastAsia="tr-TR"/>
        </w:rPr>
        <w:pict>
          <v:shape id="_x0000_s1058" type="#_x0000_t75" alt="http://galeri3.uludagsozluk.com/172/en-aptal-cizgi-film-karakterleri_192466.jpg" href="http://www.google.com.tr/url?sa=i&amp;rct=j&amp;q=%C3%A7izgi+film+karakterleri&amp;source=images&amp;cd=&amp;cad=rja&amp;docid=8I8JTQKlkY5r6M&amp;tbnid=PTps8vxoqCIEgM:&amp;ved=0CAUQjRw&amp;url=http://galeri.uludagsozluk.com/r/en-aptal-%C3%A7izgi-film-karakterleri-192466/&amp;ei=PnMzUeeTAofNhAfi7IBA&amp;bvm=bv.43148975,d.ZG4&amp;psig=AFQjCNHITWTv6Csa8CFVLYayfQjgc9qCXA&amp;ust=13624127186390" style="position:absolute;margin-left:22.6pt;margin-top:19.15pt;width:77.1pt;height:105pt;z-index:251666944;visibility:visible" o:button="t">
            <v:fill o:detectmouseclick="t"/>
            <v:imagedata r:id="rId23" o:title=""/>
          </v:shape>
        </w:pict>
      </w:r>
      <w:r w:rsidRPr="00092D1F">
        <w:rPr>
          <w:rFonts w:ascii="Comic Sans MS" w:hAnsi="Comic Sans MS"/>
          <w:b/>
          <w:color w:val="FF0000"/>
          <w:sz w:val="28"/>
          <w:szCs w:val="28"/>
        </w:rPr>
        <w:t>1</w:t>
      </w:r>
      <w:r>
        <w:rPr>
          <w:rFonts w:ascii="Comic Sans MS" w:hAnsi="Comic Sans MS"/>
          <w:b/>
          <w:color w:val="FF0000"/>
          <w:sz w:val="28"/>
          <w:szCs w:val="28"/>
        </w:rPr>
        <w:t>8</w:t>
      </w:r>
      <w:r w:rsidRPr="00092D1F">
        <w:rPr>
          <w:rFonts w:ascii="Comic Sans MS" w:hAnsi="Comic Sans MS"/>
          <w:b/>
          <w:color w:val="FF0000"/>
          <w:sz w:val="28"/>
          <w:szCs w:val="28"/>
        </w:rPr>
        <w:t xml:space="preserve">) 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</w:p>
    <w:p w:rsidR="00B8367C" w:rsidRPr="003C55A1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:  </w:t>
      </w:r>
      <w:r w:rsidRPr="003C55A1">
        <w:rPr>
          <w:rFonts w:ascii="Comic Sans MS" w:hAnsi="Comic Sans MS"/>
          <w:sz w:val="24"/>
          <w:szCs w:val="24"/>
        </w:rPr>
        <w:t xml:space="preserve">“ Benim işlemimde çıkan sayı 27’dir. Kalan sayı ise çıkan </w:t>
      </w:r>
    </w:p>
    <w:p w:rsidR="00B8367C" w:rsidRPr="003C55A1" w:rsidRDefault="00B8367C" w:rsidP="00240A02">
      <w:pPr>
        <w:rPr>
          <w:rFonts w:ascii="Comic Sans MS" w:hAnsi="Comic Sans MS"/>
          <w:sz w:val="24"/>
          <w:szCs w:val="24"/>
        </w:rPr>
      </w:pPr>
      <w:r w:rsidRPr="003C55A1">
        <w:rPr>
          <w:rFonts w:ascii="Comic Sans MS" w:hAnsi="Comic Sans MS"/>
          <w:sz w:val="24"/>
          <w:szCs w:val="24"/>
        </w:rPr>
        <w:t xml:space="preserve">                                    Sayıdan 10 fazladır.” Kayu’nun verdiği bilgiye göre , </w:t>
      </w:r>
    </w:p>
    <w:p w:rsidR="00B8367C" w:rsidRPr="003C55A1" w:rsidRDefault="00B8367C" w:rsidP="00240A02">
      <w:pPr>
        <w:rPr>
          <w:rFonts w:ascii="Comic Sans MS" w:hAnsi="Comic Sans MS"/>
          <w:szCs w:val="24"/>
        </w:rPr>
      </w:pPr>
      <w:r w:rsidRPr="003C55A1">
        <w:rPr>
          <w:rFonts w:ascii="Comic Sans MS" w:hAnsi="Comic Sans MS"/>
          <w:szCs w:val="24"/>
        </w:rPr>
        <w:t xml:space="preserve"> 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  <w:t xml:space="preserve">      Kayu’nun işleminde </w:t>
      </w:r>
      <w:r w:rsidRPr="003C55A1">
        <w:rPr>
          <w:rFonts w:ascii="Comic Sans MS" w:hAnsi="Comic Sans MS"/>
          <w:b/>
          <w:szCs w:val="24"/>
          <w:u w:val="single"/>
        </w:rPr>
        <w:t xml:space="preserve">eksilen </w:t>
      </w:r>
      <w:r w:rsidRPr="003C55A1">
        <w:rPr>
          <w:rFonts w:ascii="Comic Sans MS" w:hAnsi="Comic Sans MS"/>
          <w:szCs w:val="24"/>
        </w:rPr>
        <w:t>sayı aşağıdakilerden hangisidir?</w:t>
      </w:r>
    </w:p>
    <w:p w:rsidR="00B8367C" w:rsidRDefault="00B8367C" w:rsidP="00240A02">
      <w:pPr>
        <w:rPr>
          <w:rFonts w:ascii="Comic Sans MS" w:hAnsi="Comic Sans MS"/>
          <w:szCs w:val="24"/>
        </w:rPr>
      </w:pP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b/>
          <w:sz w:val="24"/>
          <w:szCs w:val="28"/>
        </w:rPr>
        <w:t>a)</w:t>
      </w:r>
      <w:r w:rsidRPr="003C55A1">
        <w:rPr>
          <w:rFonts w:ascii="Comic Sans MS" w:hAnsi="Comic Sans MS"/>
          <w:szCs w:val="24"/>
        </w:rPr>
        <w:t xml:space="preserve"> 42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b/>
          <w:sz w:val="24"/>
          <w:szCs w:val="28"/>
        </w:rPr>
        <w:t>b)</w:t>
      </w:r>
      <w:r w:rsidRPr="003C55A1">
        <w:rPr>
          <w:rFonts w:ascii="Comic Sans MS" w:hAnsi="Comic Sans MS"/>
          <w:szCs w:val="24"/>
        </w:rPr>
        <w:t xml:space="preserve"> 53</w:t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szCs w:val="24"/>
        </w:rPr>
        <w:tab/>
      </w:r>
      <w:r w:rsidRPr="003C55A1">
        <w:rPr>
          <w:rFonts w:ascii="Comic Sans MS" w:hAnsi="Comic Sans MS"/>
          <w:b/>
          <w:sz w:val="24"/>
          <w:szCs w:val="28"/>
        </w:rPr>
        <w:t xml:space="preserve">c) </w:t>
      </w:r>
      <w:r w:rsidRPr="003C55A1">
        <w:rPr>
          <w:rFonts w:ascii="Comic Sans MS" w:hAnsi="Comic Sans MS"/>
          <w:szCs w:val="24"/>
        </w:rPr>
        <w:t>64</w:t>
      </w:r>
    </w:p>
    <w:p w:rsidR="00B8367C" w:rsidRDefault="00B8367C" w:rsidP="00240A02">
      <w:pPr>
        <w:rPr>
          <w:rFonts w:ascii="Comic Sans MS" w:hAnsi="Comic Sans MS"/>
          <w:b/>
          <w:color w:val="FF0000"/>
          <w:sz w:val="28"/>
          <w:szCs w:val="28"/>
        </w:rPr>
      </w:pPr>
    </w:p>
    <w:p w:rsidR="00B8367C" w:rsidRDefault="00B8367C" w:rsidP="00240A0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  <w:lang w:eastAsia="tr-TR"/>
        </w:rPr>
        <w:pict>
          <v:shape id="_x0000_s1059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280.15pt;margin-top:.25pt;width:76.5pt;height:75.75pt;z-index:251671040;visibility:visible" o:button="t">
            <v:fill o:detectmouseclick="t"/>
            <v:imagedata r:id="rId24" o:title=""/>
          </v:shape>
        </w:pict>
      </w:r>
      <w:r>
        <w:rPr>
          <w:noProof/>
          <w:lang w:eastAsia="tr-TR"/>
        </w:rPr>
        <w:pict>
          <v:shape id="_x0000_s1060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197.65pt;margin-top:.25pt;width:76.5pt;height:75.75pt;z-index:251670016;visibility:visible" o:button="t">
            <v:fill o:detectmouseclick="t"/>
            <v:imagedata r:id="rId24" o:title=""/>
          </v:shape>
        </w:pict>
      </w:r>
      <w:r>
        <w:rPr>
          <w:noProof/>
          <w:lang w:eastAsia="tr-TR"/>
        </w:rPr>
        <w:pict>
          <v:shape id="_x0000_s1061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114.4pt;margin-top:.25pt;width:76.5pt;height:75.75pt;z-index:251668992;visibility:visible" o:button="t">
            <v:fill o:detectmouseclick="t"/>
            <v:imagedata r:id="rId24" o:title=""/>
          </v:shape>
        </w:pict>
      </w:r>
      <w:r w:rsidRPr="00392350">
        <w:rPr>
          <w:rFonts w:ascii="Comic Sans MS" w:hAnsi="Comic Sans MS"/>
          <w:b/>
          <w:color w:val="FF0000"/>
          <w:sz w:val="28"/>
          <w:szCs w:val="28"/>
        </w:rPr>
        <w:t>19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) </w:t>
      </w:r>
      <w:r>
        <w:rPr>
          <w:noProof/>
          <w:lang w:eastAsia="tr-TR"/>
        </w:rPr>
        <w:pict>
          <v:shape id="_x0000_s1062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29.65pt;margin-top:.25pt;width:76.5pt;height:75.75pt;z-index:251667968;visibility:visible;mso-position-horizontal-relative:text;mso-position-vertical-relative:text" o:button="t">
            <v:fill o:detectmouseclick="t"/>
            <v:imagedata r:id="rId24" o:title=""/>
          </v:shape>
        </w:pict>
      </w:r>
      <w:r>
        <w:rPr>
          <w:rFonts w:ascii="Comic Sans MS" w:hAnsi="Comic Sans MS"/>
          <w:b/>
          <w:color w:val="FF0000"/>
          <w:sz w:val="28"/>
          <w:szCs w:val="28"/>
        </w:rPr>
        <w:t xml:space="preserve">                                                       </w:t>
      </w:r>
    </w:p>
    <w:p w:rsidR="00B8367C" w:rsidRDefault="00B8367C" w:rsidP="00240A02">
      <w:pPr>
        <w:rPr>
          <w:rFonts w:ascii="Comic Sans MS" w:hAnsi="Comic Sans MS"/>
          <w:b/>
          <w:color w:val="FF0000"/>
          <w:sz w:val="28"/>
          <w:szCs w:val="28"/>
        </w:rPr>
      </w:pPr>
    </w:p>
    <w:p w:rsidR="00B8367C" w:rsidRDefault="00B8367C" w:rsidP="00240A02">
      <w:pPr>
        <w:rPr>
          <w:rFonts w:ascii="Comic Sans MS" w:hAnsi="Comic Sans MS"/>
          <w:b/>
          <w:color w:val="FF0000"/>
          <w:sz w:val="28"/>
          <w:szCs w:val="28"/>
        </w:rPr>
      </w:pP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3D53A8">
        <w:rPr>
          <w:rFonts w:ascii="Comic Sans MS" w:hAnsi="Comic Sans MS"/>
          <w:sz w:val="24"/>
          <w:szCs w:val="24"/>
        </w:rPr>
        <w:t>Yukarıdaki tavukların ayaklarını</w:t>
      </w:r>
      <w:r>
        <w:rPr>
          <w:rFonts w:ascii="Comic Sans MS" w:hAnsi="Comic Sans MS"/>
          <w:sz w:val="24"/>
          <w:szCs w:val="24"/>
        </w:rPr>
        <w:t>n toplam sayısı aşağıdaki çarpma işlemlerinden hangisi ile bulunabilir ?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63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316.15pt;margin-top:29.95pt;width:60pt;height:53.25pt;z-index:251679232;visibility:visible" o:button="t">
            <v:fill o:detectmouseclick="t"/>
            <v:imagedata r:id="rId25" o:title=""/>
          </v:shape>
        </w:pict>
      </w:r>
      <w:r>
        <w:rPr>
          <w:noProof/>
          <w:lang w:eastAsia="tr-TR"/>
        </w:rPr>
        <w:pict>
          <v:shape id="_x0000_s1064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114.4pt;margin-top:29.2pt;width:56.25pt;height:49.5pt;z-index:251674112;visibility:visible" o:button="t">
            <v:fill o:detectmouseclick="t"/>
            <v:imagedata r:id="rId26" o:title=""/>
          </v:shape>
        </w:pict>
      </w:r>
      <w:r>
        <w:rPr>
          <w:noProof/>
          <w:lang w:eastAsia="tr-TR"/>
        </w:rPr>
        <w:pict>
          <v:shape id="_x0000_s1065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73.15pt;margin-top:29.95pt;width:55.2pt;height:48.75pt;z-index:251673088;visibility:visible" o:button="t">
            <v:fill o:detectmouseclick="t"/>
            <v:imagedata r:id="rId27" o:title=""/>
          </v:shape>
        </w:pict>
      </w:r>
      <w:r>
        <w:rPr>
          <w:rFonts w:ascii="Comic Sans MS" w:hAnsi="Comic Sans MS"/>
          <w:sz w:val="24"/>
          <w:szCs w:val="24"/>
        </w:rPr>
        <w:tab/>
      </w:r>
      <w:r w:rsidRPr="004A0B71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4 x 4 = 16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A0B71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4 x 2 =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A0B71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4 x 1 = 4</w:t>
      </w:r>
      <w:r w:rsidRPr="003D53A8">
        <w:rPr>
          <w:rFonts w:ascii="Comic Sans MS" w:hAnsi="Comic Sans MS"/>
          <w:sz w:val="24"/>
          <w:szCs w:val="24"/>
        </w:rPr>
        <w:t xml:space="preserve"> </w:t>
      </w:r>
    </w:p>
    <w:p w:rsidR="00B8367C" w:rsidRDefault="00B8367C" w:rsidP="00240A02">
      <w:r>
        <w:rPr>
          <w:noProof/>
          <w:lang w:eastAsia="tr-TR"/>
        </w:rPr>
        <w:pict>
          <v:shape id="_x0000_s1066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74.15pt;margin-top:-.25pt;width:57.75pt;height:51pt;z-index:251678208;visibility:visible" o:button="t">
            <v:fill o:detectmouseclick="t"/>
            <v:imagedata r:id="rId28" o:title=""/>
          </v:shape>
        </w:pict>
      </w:r>
      <w:r>
        <w:rPr>
          <w:noProof/>
          <w:lang w:eastAsia="tr-TR"/>
        </w:rPr>
        <w:pict>
          <v:shape id="_x0000_s1067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29.15pt;margin-top:-.25pt;width:56.05pt;height:49.5pt;z-index:251677184;visibility:visible" o:button="t">
            <v:fill o:detectmouseclick="t"/>
            <v:imagedata r:id="rId29" o:title=""/>
          </v:shape>
        </w:pict>
      </w:r>
      <w:r>
        <w:rPr>
          <w:noProof/>
          <w:lang w:eastAsia="tr-TR"/>
        </w:rPr>
        <w:pict>
          <v:shape id="_x0000_s1068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9.65pt;margin-top:-.25pt;width:55.5pt;height:49.1pt;z-index:251672064;visibility:visible" o:button="t">
            <v:fill o:detectmouseclick="t"/>
            <v:imagedata r:id="rId30" o:title=""/>
          </v:shape>
        </w:pict>
      </w:r>
      <w:r w:rsidRPr="004A0B71">
        <w:rPr>
          <w:rFonts w:ascii="Comic Sans MS" w:hAnsi="Comic Sans MS"/>
          <w:b/>
          <w:color w:val="FF0000"/>
          <w:sz w:val="28"/>
          <w:szCs w:val="28"/>
        </w:rPr>
        <w:t>20)</w:t>
      </w:r>
      <w:r w:rsidRPr="008143FF">
        <w:t xml:space="preserve"> </w:t>
      </w:r>
    </w:p>
    <w:p w:rsidR="00B8367C" w:rsidRDefault="00B8367C" w:rsidP="00240A02">
      <w:r>
        <w:rPr>
          <w:noProof/>
          <w:lang w:eastAsia="tr-TR"/>
        </w:rPr>
        <w:pict>
          <v:shape id="_x0000_s1069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95.9pt;margin-top:.35pt;width:55.25pt;height:48.75pt;z-index:251681280;visibility:visible" o:button="t">
            <v:fill o:detectmouseclick="t"/>
            <v:imagedata r:id="rId27" o:title=""/>
          </v:shape>
        </w:pict>
      </w:r>
      <w:r>
        <w:rPr>
          <w:noProof/>
          <w:lang w:eastAsia="tr-TR"/>
        </w:rPr>
        <w:pict>
          <v:shape id="_x0000_s1070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52.4pt;margin-top:.35pt;width:55.2pt;height:48.75pt;z-index:251680256;visibility:visible" o:button="t">
            <v:fill o:detectmouseclick="t"/>
            <v:imagedata r:id="rId27" o:title=""/>
          </v:shape>
        </w:pict>
      </w:r>
      <w:r>
        <w:rPr>
          <w:noProof/>
          <w:lang w:eastAsia="tr-TR"/>
        </w:rPr>
        <w:pict>
          <v:shape id="_x0000_s1071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94.15pt;margin-top:6.35pt;width:55.25pt;height:48.75pt;z-index:251676160;visibility:visible" o:button="t">
            <v:fill o:detectmouseclick="t"/>
            <v:imagedata r:id="rId27" o:title=""/>
          </v:shape>
        </w:pict>
      </w:r>
      <w:r>
        <w:rPr>
          <w:noProof/>
          <w:lang w:eastAsia="tr-TR"/>
        </w:rPr>
        <w:pict>
          <v:shape id="_x0000_s1072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53.65pt;margin-top:6.5pt;width:52.5pt;height:46.5pt;z-index:251675136;visibility:visible" o:button="t">
            <v:fill o:detectmouseclick="t"/>
            <v:imagedata r:id="rId31" o:title=""/>
          </v:shape>
        </w:pict>
      </w:r>
    </w:p>
    <w:p w:rsidR="00B8367C" w:rsidRDefault="00B8367C" w:rsidP="00240A02">
      <w:r>
        <w:t xml:space="preserve">                            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tab/>
      </w:r>
      <w:r w:rsidRPr="004909A2">
        <w:rPr>
          <w:rFonts w:ascii="Comic Sans MS" w:hAnsi="Comic Sans MS"/>
          <w:sz w:val="24"/>
          <w:szCs w:val="24"/>
        </w:rPr>
        <w:t>Yukarıdaki kalemtraşların</w:t>
      </w:r>
      <w:r>
        <w:rPr>
          <w:rFonts w:ascii="Comic Sans MS" w:hAnsi="Comic Sans MS"/>
          <w:sz w:val="24"/>
          <w:szCs w:val="24"/>
        </w:rPr>
        <w:t xml:space="preserve"> sayısı </w:t>
      </w:r>
      <w:r w:rsidRPr="004909A2">
        <w:rPr>
          <w:rFonts w:ascii="Comic Sans MS" w:hAnsi="Comic Sans MS"/>
          <w:sz w:val="24"/>
          <w:szCs w:val="24"/>
          <w:u w:val="single"/>
        </w:rPr>
        <w:t xml:space="preserve">toplama </w:t>
      </w:r>
      <w:r>
        <w:rPr>
          <w:rFonts w:ascii="Comic Sans MS" w:hAnsi="Comic Sans MS"/>
          <w:sz w:val="24"/>
          <w:szCs w:val="24"/>
        </w:rPr>
        <w:t xml:space="preserve">ve </w:t>
      </w:r>
      <w:r w:rsidRPr="004909A2">
        <w:rPr>
          <w:rFonts w:ascii="Comic Sans MS" w:hAnsi="Comic Sans MS"/>
          <w:sz w:val="24"/>
          <w:szCs w:val="24"/>
          <w:u w:val="single"/>
        </w:rPr>
        <w:t xml:space="preserve">çarpma </w:t>
      </w:r>
      <w:r>
        <w:rPr>
          <w:rFonts w:ascii="Comic Sans MS" w:hAnsi="Comic Sans MS"/>
          <w:sz w:val="24"/>
          <w:szCs w:val="24"/>
        </w:rPr>
        <w:t xml:space="preserve">işlemleri ile bulunacaktır. Buna göre , aşağıdakilerden hangisi </w:t>
      </w:r>
      <w:r w:rsidRPr="004909A2">
        <w:rPr>
          <w:rFonts w:ascii="Comic Sans MS" w:hAnsi="Comic Sans MS"/>
          <w:sz w:val="24"/>
          <w:szCs w:val="24"/>
          <w:u w:val="single"/>
        </w:rPr>
        <w:t>doğrudur</w:t>
      </w:r>
      <w:r>
        <w:rPr>
          <w:rFonts w:ascii="Comic Sans MS" w:hAnsi="Comic Sans MS"/>
          <w:sz w:val="24"/>
          <w:szCs w:val="24"/>
        </w:rPr>
        <w:t>?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4 + 4=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5 + 5 + 5=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5 + 5= 10</w:t>
      </w:r>
    </w:p>
    <w:p w:rsidR="00B8367C" w:rsidRDefault="00B8367C" w:rsidP="00240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2 x 4=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5 x 3=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5 x 2= 10 </w:t>
      </w:r>
      <w:r>
        <w:rPr>
          <w:rFonts w:ascii="Comic Sans MS" w:hAnsi="Comic Sans MS"/>
          <w:sz w:val="24"/>
          <w:szCs w:val="24"/>
        </w:rPr>
        <w:tab/>
      </w:r>
    </w:p>
    <w:p w:rsidR="00B8367C" w:rsidRDefault="00B8367C" w:rsidP="00240A0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B8367C" w:rsidRPr="00763E11" w:rsidRDefault="00B8367C" w:rsidP="00240A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 w:rsidRPr="00763E11">
        <w:rPr>
          <w:rFonts w:ascii="Comic Sans MS" w:hAnsi="Comic Sans MS"/>
          <w:sz w:val="28"/>
          <w:szCs w:val="28"/>
        </w:rPr>
        <w:t>BAŞARILAR</w:t>
      </w:r>
    </w:p>
    <w:p w:rsidR="00B8367C" w:rsidRPr="00763E11" w:rsidRDefault="00B8367C" w:rsidP="00240A02">
      <w:pPr>
        <w:rPr>
          <w:rFonts w:ascii="Comic Sans MS" w:hAnsi="Comic Sans MS"/>
          <w:i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63E11">
        <w:rPr>
          <w:rFonts w:ascii="Comic Sans MS" w:hAnsi="Comic Sans MS"/>
          <w:i/>
          <w:sz w:val="36"/>
          <w:szCs w:val="36"/>
        </w:rPr>
        <w:t xml:space="preserve">          Pınar YAZICI</w:t>
      </w:r>
    </w:p>
    <w:p w:rsidR="00B8367C" w:rsidRPr="00763E11" w:rsidRDefault="00B8367C" w:rsidP="00240A02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 w:rsidRPr="00763E11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B8367C" w:rsidRPr="00763E11" w:rsidRDefault="00B8367C">
      <w:pPr>
        <w:rPr>
          <w:rFonts w:ascii="Comic Sans MS" w:hAnsi="Comic Sans MS"/>
          <w:color w:val="000000"/>
          <w:sz w:val="24"/>
          <w:szCs w:val="24"/>
        </w:rPr>
      </w:pPr>
    </w:p>
    <w:sectPr w:rsidR="00B8367C" w:rsidRPr="00763E11" w:rsidSect="006C564D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67C" w:rsidRDefault="00B8367C" w:rsidP="00C80DDD">
      <w:pPr>
        <w:spacing w:after="0" w:line="240" w:lineRule="auto"/>
      </w:pPr>
      <w:r>
        <w:separator/>
      </w:r>
    </w:p>
  </w:endnote>
  <w:endnote w:type="continuationSeparator" w:id="0">
    <w:p w:rsidR="00B8367C" w:rsidRDefault="00B8367C" w:rsidP="00C80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7C" w:rsidRDefault="00B836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7C" w:rsidRDefault="00B8367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7C" w:rsidRDefault="00B836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67C" w:rsidRDefault="00B8367C" w:rsidP="00C80DDD">
      <w:pPr>
        <w:spacing w:after="0" w:line="240" w:lineRule="auto"/>
      </w:pPr>
      <w:r>
        <w:separator/>
      </w:r>
    </w:p>
  </w:footnote>
  <w:footnote w:type="continuationSeparator" w:id="0">
    <w:p w:rsidR="00B8367C" w:rsidRDefault="00B8367C" w:rsidP="00C80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7C" w:rsidRDefault="00B836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7C" w:rsidRDefault="00B8367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7C" w:rsidRDefault="00B836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416"/>
    <w:rsid w:val="00030856"/>
    <w:rsid w:val="000608E9"/>
    <w:rsid w:val="00092D1F"/>
    <w:rsid w:val="00120D90"/>
    <w:rsid w:val="0012475C"/>
    <w:rsid w:val="001B7C03"/>
    <w:rsid w:val="001C0E51"/>
    <w:rsid w:val="001E3A8D"/>
    <w:rsid w:val="00206BB6"/>
    <w:rsid w:val="00231D19"/>
    <w:rsid w:val="00240A02"/>
    <w:rsid w:val="00262A5E"/>
    <w:rsid w:val="00263B1E"/>
    <w:rsid w:val="002876D1"/>
    <w:rsid w:val="002A6C93"/>
    <w:rsid w:val="002C3E4F"/>
    <w:rsid w:val="00310516"/>
    <w:rsid w:val="0032794A"/>
    <w:rsid w:val="00353088"/>
    <w:rsid w:val="00375EDA"/>
    <w:rsid w:val="00381055"/>
    <w:rsid w:val="00392350"/>
    <w:rsid w:val="003A589D"/>
    <w:rsid w:val="003B3916"/>
    <w:rsid w:val="003C55A1"/>
    <w:rsid w:val="003D53A8"/>
    <w:rsid w:val="003E6AA0"/>
    <w:rsid w:val="0041396D"/>
    <w:rsid w:val="0042721B"/>
    <w:rsid w:val="00436BA5"/>
    <w:rsid w:val="00464958"/>
    <w:rsid w:val="00475D4C"/>
    <w:rsid w:val="004807C8"/>
    <w:rsid w:val="00485BBC"/>
    <w:rsid w:val="004909A2"/>
    <w:rsid w:val="00494B10"/>
    <w:rsid w:val="004A0B71"/>
    <w:rsid w:val="004A18AC"/>
    <w:rsid w:val="004A4DDC"/>
    <w:rsid w:val="004C2EB8"/>
    <w:rsid w:val="004E0F8C"/>
    <w:rsid w:val="00500E67"/>
    <w:rsid w:val="00551348"/>
    <w:rsid w:val="005667D5"/>
    <w:rsid w:val="00567524"/>
    <w:rsid w:val="00581416"/>
    <w:rsid w:val="005D32C7"/>
    <w:rsid w:val="00614C17"/>
    <w:rsid w:val="006C564D"/>
    <w:rsid w:val="006F060A"/>
    <w:rsid w:val="0070357F"/>
    <w:rsid w:val="00721061"/>
    <w:rsid w:val="007330E6"/>
    <w:rsid w:val="00763E11"/>
    <w:rsid w:val="00792629"/>
    <w:rsid w:val="007E0B29"/>
    <w:rsid w:val="008143FF"/>
    <w:rsid w:val="00815D5F"/>
    <w:rsid w:val="00831FDF"/>
    <w:rsid w:val="0087369F"/>
    <w:rsid w:val="00961594"/>
    <w:rsid w:val="00966036"/>
    <w:rsid w:val="0099262E"/>
    <w:rsid w:val="009B5804"/>
    <w:rsid w:val="00A32223"/>
    <w:rsid w:val="00A3359C"/>
    <w:rsid w:val="00A47AAB"/>
    <w:rsid w:val="00A77E84"/>
    <w:rsid w:val="00A81F31"/>
    <w:rsid w:val="00AB7054"/>
    <w:rsid w:val="00AC0DEC"/>
    <w:rsid w:val="00AD3166"/>
    <w:rsid w:val="00B075BB"/>
    <w:rsid w:val="00B21F5E"/>
    <w:rsid w:val="00B8367C"/>
    <w:rsid w:val="00B84B28"/>
    <w:rsid w:val="00BA2029"/>
    <w:rsid w:val="00BD0EFD"/>
    <w:rsid w:val="00BF162C"/>
    <w:rsid w:val="00C06111"/>
    <w:rsid w:val="00C747D4"/>
    <w:rsid w:val="00C80DDD"/>
    <w:rsid w:val="00C96747"/>
    <w:rsid w:val="00CA30C1"/>
    <w:rsid w:val="00CD09C1"/>
    <w:rsid w:val="00CE4E32"/>
    <w:rsid w:val="00D00AF1"/>
    <w:rsid w:val="00D00E8E"/>
    <w:rsid w:val="00D62D83"/>
    <w:rsid w:val="00D63C2B"/>
    <w:rsid w:val="00DC23A4"/>
    <w:rsid w:val="00E00489"/>
    <w:rsid w:val="00E340F3"/>
    <w:rsid w:val="00E637BE"/>
    <w:rsid w:val="00E92BF8"/>
    <w:rsid w:val="00EA5236"/>
    <w:rsid w:val="00EB0835"/>
    <w:rsid w:val="00EE1120"/>
    <w:rsid w:val="00F9308A"/>
    <w:rsid w:val="00FA442F"/>
    <w:rsid w:val="00FB037E"/>
    <w:rsid w:val="00FD1631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4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8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4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80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0DD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80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0DDD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BD0EFD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2C3E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34" Type="http://schemas.openxmlformats.org/officeDocument/2006/relationships/footer" Target="footer1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url?sa=i&amp;rct=j&amp;q=%C3%A7izgi+kahramanlar&amp;source=images&amp;cd=&amp;cad=rja&amp;docid=_J_37lOCCKtRWM&amp;tbnid=Ldjt5u1SfoRS6M:&amp;ved=0CAUQjRw&amp;url=http://www.kadinportal.net/moda/2628/cizgi-kahraman-modasi/&amp;ei=9r4vUY_BL4iohAeQyICgAQ&amp;bvm=bv.43148975,d.ZG4&amp;psig=AFQjCNFghbhfEqclv3XXbNQTf-0604Mv8w&amp;ust=1362169943142216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343</TotalTime>
  <Pages>6</Pages>
  <Words>661</Words>
  <Characters>3768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54</cp:revision>
  <cp:lastPrinted>2013-02-28T20:40:00Z</cp:lastPrinted>
  <dcterms:created xsi:type="dcterms:W3CDTF">2013-02-28T19:36:00Z</dcterms:created>
  <dcterms:modified xsi:type="dcterms:W3CDTF">2014-04-13T17:59:00Z</dcterms:modified>
  <cp:category>www.sorubak.com</cp:category>
</cp:coreProperties>
</file>