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47" w:rsidRDefault="00A90D47" w:rsidP="00A26C28">
      <w:pPr>
        <w:spacing w:before="100" w:beforeAutospacing="1" w:after="120"/>
        <w:jc w:val="center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2.SINIF KESİR PROBLEMLERİ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bookmarkStart w:id="0" w:name="_GoBack"/>
      <w:bookmarkEnd w:id="0"/>
      <w:r w:rsidRPr="00D75B41">
        <w:rPr>
          <w:rFonts w:ascii="ALFABET98" w:hAnsi="ALFABET98"/>
          <w:sz w:val="28"/>
        </w:rPr>
        <w:t>1-. 16’nın yarısı kaçtır?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 w:rsidRPr="00D75B41">
        <w:rPr>
          <w:rFonts w:ascii="ALFABET98" w:hAnsi="ALFABET98"/>
          <w:sz w:val="28"/>
        </w:rPr>
        <w:t>2-. 8’in yarısı kaçtır?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 w:rsidRPr="00D75B41">
        <w:rPr>
          <w:rFonts w:ascii="ALFABET98" w:hAnsi="ALFABET98"/>
          <w:sz w:val="28"/>
        </w:rPr>
        <w:t>3-. Yarısı 2 olan sayının tamamı kaçtır?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 w:rsidRPr="00D75B41">
        <w:rPr>
          <w:rFonts w:ascii="ALFABET98" w:hAnsi="ALFABET98"/>
          <w:sz w:val="28"/>
        </w:rPr>
        <w:t>4-. Yarısı 9 olan sayının tamamı kaçtır?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 w:rsidRPr="00D75B41">
        <w:rPr>
          <w:rFonts w:ascii="ALFABET98" w:hAnsi="ALFABET98"/>
          <w:sz w:val="28"/>
        </w:rPr>
        <w:t>5-. Yarısı 3 0lan sayının tamamının 2 fazlası kaçtır?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 w:rsidRPr="00D75B41">
        <w:rPr>
          <w:rFonts w:ascii="ALFABET98" w:hAnsi="ALFABET98"/>
          <w:sz w:val="28"/>
        </w:rPr>
        <w:t>6-.Yarısı 5 olan sayının tamamının 2 fazlası kaçtır?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 w:rsidRPr="00D75B41">
        <w:rPr>
          <w:rFonts w:ascii="ALFABET98" w:hAnsi="ALFABET98"/>
          <w:sz w:val="28"/>
        </w:rPr>
        <w:t>7-. Yarısı 7 olan sayının tamamının 3 eksiği kaçtır?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 w:rsidRPr="00D75B41">
        <w:rPr>
          <w:rFonts w:ascii="ALFABET98" w:hAnsi="ALFABET98"/>
          <w:sz w:val="28"/>
        </w:rPr>
        <w:t>8-. Yarısının 3 fazlası 6 olan sayının tamamı kaçtır?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 w:rsidRPr="00D75B41">
        <w:rPr>
          <w:rFonts w:ascii="ALFABET98" w:hAnsi="ALFABET98"/>
          <w:sz w:val="28"/>
        </w:rPr>
        <w:t>9-. Yarısının 2 fazlası 4 olan sayının tamamı kaçtır?</w:t>
      </w:r>
    </w:p>
    <w:p w:rsidR="00A90D47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 w:rsidRPr="00D75B41">
        <w:rPr>
          <w:rFonts w:ascii="ALFABET98" w:hAnsi="ALFABET98"/>
          <w:sz w:val="28"/>
        </w:rPr>
        <w:t>10-. Yarısının 4 eksiği 9 olan sayının tamamı kaçtır?</w:t>
      </w:r>
    </w:p>
    <w:p w:rsidR="00A90D47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11-.8 sayısının çeyreği ile yarısının toplamı kaçtır?</w:t>
      </w:r>
    </w:p>
    <w:p w:rsidR="00A90D47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12-.Bir düzine kalemin çeyreğini kullanırsam geriye kaç kalem kalır?</w:t>
      </w:r>
    </w:p>
    <w:p w:rsidR="00A90D47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13-. Bir deste silginin yarısını kullandım. Daha sonra annem 9 silgi daha aldı. Benim kaç silgim oldu?</w:t>
      </w:r>
    </w:p>
    <w:p w:rsidR="00A90D47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14-.Çeyreğinin 3 fazlası 5 olan sayı kaçtır?</w:t>
      </w:r>
    </w:p>
    <w:p w:rsidR="00A90D47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15-. Çeyreği 5 olan sayının tamamının 7 eksiği kaçtır?</w:t>
      </w:r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hyperlink r:id="rId4" w:history="1">
        <w:r w:rsidRPr="00FE0ACB">
          <w:rPr>
            <w:rStyle w:val="Hyperlink"/>
          </w:rPr>
          <w:t>www.sorubak.com</w:t>
        </w:r>
      </w:hyperlink>
    </w:p>
    <w:p w:rsidR="00A90D47" w:rsidRPr="00D75B41" w:rsidRDefault="00A90D47" w:rsidP="00D75B41">
      <w:pPr>
        <w:spacing w:before="100" w:beforeAutospacing="1" w:after="120"/>
        <w:rPr>
          <w:rFonts w:ascii="ALFABET98" w:hAnsi="ALFABET98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421.9pt;margin-top:21.1pt;width:28.5pt;height:21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" strokeweight=".5pt">
            <v:textbox>
              <w:txbxContent>
                <w:p w:rsidR="00A90D47" w:rsidRDefault="00A90D47" w:rsidP="00D75B41"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" o:spid="_x0000_s1027" type="#_x0000_t202" style="position:absolute;margin-left:367.9pt;margin-top:23.35pt;width:28.5pt;height:21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" strokeweight=".5pt">
            <v:textbox>
              <w:txbxContent>
                <w:p w:rsidR="00A90D47" w:rsidRDefault="00A90D47" w:rsidP="00D75B41"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0" o:spid="_x0000_s1028" type="#_x0000_t202" style="position:absolute;margin-left:316.15pt;margin-top:24.85pt;width:28.5pt;height:21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" strokeweight=".5pt">
            <v:textbox>
              <w:txbxContent>
                <w:p w:rsidR="00A90D47" w:rsidRDefault="00A90D47" w:rsidP="00D75B41"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1" o:spid="_x0000_s1029" type="#_x0000_t202" style="position:absolute;margin-left:261.4pt;margin-top:25.6pt;width:28.5pt;height:21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" strokeweight=".5pt">
            <v:textbox>
              <w:txbxContent>
                <w:p w:rsidR="00A90D47" w:rsidRDefault="00A90D47" w:rsidP="00D75B41"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2" o:spid="_x0000_s1030" type="#_x0000_t202" style="position:absolute;margin-left:205.15pt;margin-top:25.6pt;width:28.5pt;height:21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" strokeweight=".5pt">
            <v:textbox>
              <w:txbxContent>
                <w:p w:rsidR="00A90D47" w:rsidRDefault="00A90D47" w:rsidP="00D75B41"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3" o:spid="_x0000_s1031" type="#_x0000_t202" style="position:absolute;margin-left:147.4pt;margin-top:26.35pt;width:28.5pt;height:2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" strokeweight=".5pt">
            <v:textbox>
              <w:txbxContent>
                <w:p w:rsidR="00A90D47" w:rsidRDefault="00A90D47" w:rsidP="00D75B41"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4" o:spid="_x0000_s1032" type="#_x0000_t202" style="position:absolute;margin-left:86.65pt;margin-top:27.1pt;width:28.5pt;height:21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" strokeweight=".5pt">
            <v:textbox>
              <w:txbxContent>
                <w:p w:rsidR="00A90D47" w:rsidRDefault="00A90D47" w:rsidP="00D75B41">
                  <w:r>
                    <w:t>26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7" o:spid="_x0000_s1033" type="#_x0000_t202" style="position:absolute;margin-left:34.15pt;margin-top:28.6pt;width:28.5pt;height:21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" strokeweight=".5pt">
            <v:textbox>
              <w:txbxContent>
                <w:p w:rsidR="00A90D47" w:rsidRDefault="00A90D47" w:rsidP="00D75B41"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" o:spid="_x0000_s1034" type="#_x0000_t202" style="position:absolute;margin-left:-13.85pt;margin-top:28.65pt;width:28.5pt;height:21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" strokeweight=".5pt">
            <v:textbox>
              <w:txbxContent>
                <w:p w:rsidR="00A90D47" w:rsidRDefault="00A90D47">
                  <w:r>
                    <w:t>19</w:t>
                  </w:r>
                </w:p>
              </w:txbxContent>
            </v:textbox>
          </v:shape>
        </w:pict>
      </w:r>
    </w:p>
    <w:p w:rsidR="00A90D47" w:rsidRDefault="00A90D47">
      <w:r>
        <w:t>1</w:t>
      </w:r>
    </w:p>
    <w:p w:rsidR="00A90D47" w:rsidRDefault="00A90D47">
      <w:r>
        <w:rPr>
          <w:noProof/>
        </w:rPr>
        <w:pict>
          <v:shape id="Metin Kutusu 15" o:spid="_x0000_s1035" type="#_x0000_t202" style="position:absolute;margin-left:52.9pt;margin-top:41.1pt;width:28.5pt;height:21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" strokeweight=".5pt">
            <v:textbox>
              <w:txbxContent>
                <w:p w:rsidR="00A90D47" w:rsidRDefault="00A90D47" w:rsidP="00D75B41"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6" o:spid="_x0000_s1036" type="#_x0000_t202" style="position:absolute;margin-left:139.15pt;margin-top:41.85pt;width:28.5pt;height:21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" strokeweight=".5pt">
            <v:textbox>
              <w:txbxContent>
                <w:p w:rsidR="00A90D47" w:rsidRDefault="00A90D47" w:rsidP="00D75B41"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7" o:spid="_x0000_s1037" type="#_x0000_t202" style="position:absolute;margin-left:196.15pt;margin-top:41.85pt;width:28.5pt;height:21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" strokeweight=".5pt">
            <v:textbox>
              <w:txbxContent>
                <w:p w:rsidR="00A90D47" w:rsidRDefault="00A90D47" w:rsidP="00D75B41">
                  <w: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8" o:spid="_x0000_s1038" type="#_x0000_t202" style="position:absolute;margin-left:272.65pt;margin-top:41.85pt;width:28.5pt;height:21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" strokeweight=".5pt">
            <v:textbox>
              <w:txbxContent>
                <w:p w:rsidR="00A90D47" w:rsidRDefault="00A90D47" w:rsidP="00D75B41"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9" o:spid="_x0000_s1039" type="#_x0000_t202" style="position:absolute;margin-left:353.65pt;margin-top:41.85pt;width:28.5pt;height:21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" strokeweight=".5pt">
            <v:textbox>
              <w:txbxContent>
                <w:p w:rsidR="00A90D47" w:rsidRDefault="00A90D47" w:rsidP="00D75B41"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0" o:spid="_x0000_s1040" type="#_x0000_t202" style="position:absolute;margin-left:419.65pt;margin-top:41.85pt;width:28.5pt;height:21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" strokeweight=".5pt">
            <v:textbox>
              <w:txbxContent>
                <w:p w:rsidR="00A90D47" w:rsidRDefault="00A90D47" w:rsidP="00D75B41">
                  <w:r>
                    <w:t>13</w:t>
                  </w:r>
                </w:p>
              </w:txbxContent>
            </v:textbox>
          </v:shape>
        </w:pict>
      </w:r>
    </w:p>
    <w:sectPr w:rsidR="00A90D47" w:rsidSect="00013F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38EA"/>
    <w:rsid w:val="00013F4F"/>
    <w:rsid w:val="001027E4"/>
    <w:rsid w:val="001B38EA"/>
    <w:rsid w:val="001F5451"/>
    <w:rsid w:val="002B4809"/>
    <w:rsid w:val="006A1E47"/>
    <w:rsid w:val="00A26C28"/>
    <w:rsid w:val="00A90D47"/>
    <w:rsid w:val="00D75B41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7E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F545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131</Words>
  <Characters>750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2-C</dc:creator>
  <cp:keywords>www.sorubak.com</cp:keywords>
  <dc:description>www.sorubak.com</dc:description>
  <cp:lastModifiedBy>edanur</cp:lastModifiedBy>
  <cp:revision>2</cp:revision>
  <dcterms:created xsi:type="dcterms:W3CDTF">2013-03-11T21:42:00Z</dcterms:created>
  <dcterms:modified xsi:type="dcterms:W3CDTF">2014-04-13T18:08:00Z</dcterms:modified>
  <cp:category>www.sorubak.com</cp:category>
</cp:coreProperties>
</file>