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4DF" w:rsidRDefault="007A44DF" w:rsidP="00DD3333">
      <w:pPr>
        <w:pStyle w:val="ListParagraph"/>
        <w:jc w:val="center"/>
      </w:pPr>
      <w:r>
        <w:t>BU HAFTA NELER ÖĞRENDİK? – 2</w:t>
      </w:r>
    </w:p>
    <w:p w:rsidR="007A44DF" w:rsidRDefault="007A44DF" w:rsidP="00055E3B">
      <w:pPr>
        <w:pStyle w:val="ListParagraph"/>
        <w:numPr>
          <w:ilvl w:val="0"/>
          <w:numId w:val="1"/>
        </w:numPr>
      </w:pPr>
      <w:r>
        <w:rPr>
          <w:noProof/>
          <w:lang w:eastAsia="tr-TR"/>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Patlama 1 7" o:spid="_x0000_s1026" type="#_x0000_t71" style="position:absolute;left:0;text-align:left;margin-left:458.3pt;margin-top:7.7pt;width:91.5pt;height:1in;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" strokecolor="#f79646" strokeweight="2pt">
            <v:textbox>
              <w:txbxContent>
                <w:p w:rsidR="007A44DF" w:rsidRDefault="007A44DF" w:rsidP="00055E3B">
                  <w:r>
                    <w:t>52+47=</w:t>
                  </w:r>
                </w:p>
              </w:txbxContent>
            </v:textbox>
          </v:shape>
        </w:pict>
      </w:r>
      <w:r>
        <w:rPr>
          <w:noProof/>
          <w:lang w:eastAsia="tr-TR"/>
        </w:rPr>
        <w:pict>
          <v:shape id="Patlama 1 6" o:spid="_x0000_s1027" type="#_x0000_t71" style="position:absolute;left:0;text-align:left;margin-left:337.3pt;margin-top:13.2pt;width:89.5pt;height:1in;z-index:251645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" strokecolor="#f79646" strokeweight="2pt">
            <v:textbox>
              <w:txbxContent>
                <w:p w:rsidR="007A44DF" w:rsidRDefault="007A44DF" w:rsidP="00055E3B">
                  <w:r>
                    <w:t>30+30=</w:t>
                  </w:r>
                </w:p>
              </w:txbxContent>
            </v:textbox>
          </v:shape>
        </w:pict>
      </w:r>
      <w:r>
        <w:t>Aşağıdaki işlemleri zihinden yapınız.</w:t>
      </w:r>
    </w:p>
    <w:p w:rsidR="007A44DF" w:rsidRDefault="007A44DF" w:rsidP="00055E3B">
      <w:pPr>
        <w:pStyle w:val="ListParagraph"/>
      </w:pPr>
      <w:r>
        <w:rPr>
          <w:noProof/>
          <w:lang w:eastAsia="tr-TR"/>
        </w:rPr>
        <w:pict>
          <v:shape id="Patlama 1 5" o:spid="_x0000_s1028" type="#_x0000_t71" style="position:absolute;left:0;text-align:left;margin-left:228.3pt;margin-top:.7pt;width:92pt;height:1in;z-index:251644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" strokecolor="#f79646" strokeweight="2pt">
            <v:textbox>
              <w:txbxContent>
                <w:p w:rsidR="007A44DF" w:rsidRDefault="007A44DF" w:rsidP="00055E3B">
                  <w:r>
                    <w:t>33+41=</w:t>
                  </w:r>
                </w:p>
              </w:txbxContent>
            </v:textbox>
          </v:shape>
        </w:pict>
      </w:r>
      <w:r>
        <w:rPr>
          <w:noProof/>
          <w:lang w:eastAsia="tr-TR"/>
        </w:rPr>
        <w:pict>
          <v:shape id="Patlama 1 4" o:spid="_x0000_s1029" type="#_x0000_t71" style="position:absolute;left:0;text-align:left;margin-left:111.8pt;margin-top:.7pt;width:94.5pt;height:1in;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" strokecolor="#f79646" strokeweight="2pt">
            <v:textbox>
              <w:txbxContent>
                <w:p w:rsidR="007A44DF" w:rsidRDefault="007A44DF" w:rsidP="00055E3B">
                  <w:r>
                    <w:t>20+36=</w:t>
                  </w:r>
                </w:p>
              </w:txbxContent>
            </v:textbox>
          </v:shape>
        </w:pict>
      </w:r>
      <w:r>
        <w:rPr>
          <w:noProof/>
          <w:lang w:eastAsia="tr-TR"/>
        </w:rPr>
        <w:pict>
          <v:shape id="Patlama 1 3" o:spid="_x0000_s1030" type="#_x0000_t71" style="position:absolute;left:0;text-align:left;margin-left:-7.7pt;margin-top:.7pt;width:96pt;height:1in;z-index:251642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" strokecolor="#f79646" strokeweight="2pt">
            <v:textbox>
              <w:txbxContent>
                <w:p w:rsidR="007A44DF" w:rsidRDefault="007A44DF" w:rsidP="00055E3B">
                  <w:r>
                    <w:t>10+20=</w:t>
                  </w:r>
                </w:p>
              </w:txbxContent>
            </v:textbox>
          </v:shape>
        </w:pict>
      </w:r>
      <w:r>
        <w:t xml:space="preserve">    </w:t>
      </w:r>
    </w:p>
    <w:p w:rsidR="007A44DF" w:rsidRDefault="007A44DF" w:rsidP="00055E3B">
      <w:pPr>
        <w:pStyle w:val="ListParagraph"/>
      </w:pPr>
    </w:p>
    <w:p w:rsidR="007A44DF" w:rsidRDefault="007A44DF" w:rsidP="00055E3B">
      <w:pPr>
        <w:pStyle w:val="ListParagraph"/>
      </w:pPr>
    </w:p>
    <w:p w:rsidR="007A44DF" w:rsidRDefault="007A44DF" w:rsidP="00055E3B">
      <w:pPr>
        <w:pStyle w:val="ListParagraph"/>
      </w:pPr>
    </w:p>
    <w:p w:rsidR="007A44DF" w:rsidRDefault="007A44DF" w:rsidP="00055E3B">
      <w:pPr>
        <w:pStyle w:val="ListParagraph"/>
      </w:pPr>
    </w:p>
    <w:p w:rsidR="007A44DF" w:rsidRDefault="007A44DF" w:rsidP="00055E3B">
      <w:pPr>
        <w:pStyle w:val="ListParagraph"/>
        <w:numPr>
          <w:ilvl w:val="0"/>
          <w:numId w:val="1"/>
        </w:numPr>
      </w:pPr>
      <w:r>
        <w:t>Aşağıdaki sayıları en yakın onluğa yuvarlayınız.</w:t>
      </w:r>
    </w:p>
    <w:p w:rsidR="007A44DF" w:rsidRDefault="007A44DF" w:rsidP="00055E3B">
      <w:pPr>
        <w:pStyle w:val="ListParagraph"/>
      </w:pPr>
      <w:r>
        <w:rPr>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10" o:spid="_x0000_s1031" type="#_x0000_t15" style="position:absolute;left:0;text-align:left;margin-left:423.3pt;margin-top:5.95pt;width:35pt;height:21.15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" adj="15074" strokecolor="#f79646" strokeweight="2pt">
            <v:textbox>
              <w:txbxContent>
                <w:p w:rsidR="007A44DF" w:rsidRDefault="007A44DF" w:rsidP="00A75DB1">
                  <w:pPr>
                    <w:jc w:val="center"/>
                  </w:pPr>
                  <w:r>
                    <w:t>67</w:t>
                  </w:r>
                </w:p>
              </w:txbxContent>
            </v:textbox>
          </v:shape>
        </w:pict>
      </w:r>
      <w:r>
        <w:rPr>
          <w:noProof/>
          <w:lang w:eastAsia="tr-TR"/>
        </w:rPr>
        <w:pict>
          <v:shape id="Beşgen 11" o:spid="_x0000_s1032" type="#_x0000_t15" style="position:absolute;left:0;text-align:left;margin-left:305.8pt;margin-top:7.95pt;width:36pt;height:21.1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" adj="15255" strokecolor="#f79646" strokeweight="2pt">
            <v:textbox>
              <w:txbxContent>
                <w:p w:rsidR="007A44DF" w:rsidRDefault="007A44DF" w:rsidP="00A75DB1">
                  <w:pPr>
                    <w:jc w:val="center"/>
                  </w:pPr>
                  <w:r>
                    <w:t>88</w:t>
                  </w:r>
                </w:p>
              </w:txbxContent>
            </v:textbox>
          </v:shape>
        </w:pict>
      </w:r>
      <w:r>
        <w:rPr>
          <w:noProof/>
          <w:lang w:eastAsia="tr-TR"/>
        </w:rPr>
        <w:pict>
          <v:shape id="Beşgen 12" o:spid="_x0000_s1033" type="#_x0000_t15" style="position:absolute;left:0;text-align:left;margin-left:206.3pt;margin-top:9.95pt;width:36pt;height:21.1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" adj="15255" strokecolor="#f79646" strokeweight="2pt">
            <v:textbox>
              <w:txbxContent>
                <w:p w:rsidR="007A44DF" w:rsidRDefault="007A44DF" w:rsidP="00A75DB1">
                  <w:r>
                    <w:t>46</w:t>
                  </w:r>
                </w:p>
              </w:txbxContent>
            </v:textbox>
          </v:shape>
        </w:pict>
      </w:r>
      <w:r>
        <w:rPr>
          <w:noProof/>
          <w:lang w:eastAsia="tr-TR"/>
        </w:rPr>
        <w:pict>
          <v:shape id="Beşgen 13" o:spid="_x0000_s1034" type="#_x0000_t15" style="position:absolute;left:0;text-align:left;margin-left:108.8pt;margin-top:11.45pt;width:35.5pt;height:21.15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" adj="15166" strokecolor="#f79646" strokeweight="2pt">
            <v:textbox>
              <w:txbxContent>
                <w:p w:rsidR="007A44DF" w:rsidRDefault="007A44DF" w:rsidP="00055E3B">
                  <w:pPr>
                    <w:jc w:val="center"/>
                  </w:pPr>
                  <w:r>
                    <w:t>23</w:t>
                  </w:r>
                </w:p>
              </w:txbxContent>
            </v:textbox>
          </v:shape>
        </w:pict>
      </w:r>
      <w:r>
        <w:rPr>
          <w:noProof/>
          <w:lang w:eastAsia="tr-TR"/>
        </w:rPr>
        <w:pict>
          <v:shape id="Beşgen 8" o:spid="_x0000_s1035" type="#_x0000_t15" style="position:absolute;left:0;text-align:left;margin-left:19.8pt;margin-top:13.45pt;width:35pt;height:21.15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" adj="15074" strokecolor="#f79646" strokeweight="2pt">
            <v:textbox>
              <w:txbxContent>
                <w:p w:rsidR="007A44DF" w:rsidRDefault="007A44DF" w:rsidP="00055E3B">
                  <w:r>
                    <w:t>12</w:t>
                  </w:r>
                </w:p>
              </w:txbxContent>
            </v:textbox>
          </v:shape>
        </w:pict>
      </w: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4" o:spid="_x0000_s1036" type="#_x0000_t120" style="position:absolute;left:0;text-align:left;margin-left:454.8pt;margin-top:1.1pt;width:31pt;height:28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" strokecolor="#f79646" strokeweight="2pt"/>
        </w:pict>
      </w:r>
      <w:r>
        <w:rPr>
          <w:noProof/>
          <w:lang w:eastAsia="tr-TR"/>
        </w:rPr>
        <w:pict>
          <v:shape id="Akış Çizelgesi: Bağlayıcı 15" o:spid="_x0000_s1037" type="#_x0000_t120" style="position:absolute;left:0;text-align:left;margin-left:337.3pt;margin-top:5.25pt;width:31pt;height:28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" strokecolor="#f79646" strokeweight="2pt"/>
        </w:pict>
      </w:r>
      <w:r>
        <w:rPr>
          <w:noProof/>
          <w:lang w:eastAsia="tr-TR"/>
        </w:rPr>
        <w:pict>
          <v:shape id="Akış Çizelgesi: Bağlayıcı 16" o:spid="_x0000_s1038" type="#_x0000_t120" style="position:absolute;left:0;text-align:left;margin-left:237.8pt;margin-top:7.45pt;width:31pt;height:28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" strokecolor="#f79646" strokeweight="2pt"/>
        </w:pict>
      </w:r>
      <w:r>
        <w:rPr>
          <w:noProof/>
          <w:lang w:eastAsia="tr-TR"/>
        </w:rPr>
        <w:pict>
          <v:shape id="Akış Çizelgesi: Bağlayıcı 17" o:spid="_x0000_s1039" type="#_x0000_t120" style="position:absolute;left:0;text-align:left;margin-left:141.3pt;margin-top:8.1pt;width:31pt;height:28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" strokecolor="#f79646" strokeweight="2pt"/>
        </w:pict>
      </w:r>
      <w:r>
        <w:rPr>
          <w:noProof/>
          <w:lang w:eastAsia="tr-TR"/>
        </w:rPr>
        <w:pict>
          <v:shape id="Akış Çizelgesi: Bağlayıcı 9" o:spid="_x0000_s1040" type="#_x0000_t120" style="position:absolute;left:0;text-align:left;margin-left:52.3pt;margin-top:9.95pt;width:31pt;height:28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" strokecolor="#f79646" strokeweight="2pt"/>
        </w:pict>
      </w:r>
    </w:p>
    <w:p w:rsidR="007A44DF" w:rsidRDefault="007A44DF" w:rsidP="00A75DB1">
      <w:pPr>
        <w:tabs>
          <w:tab w:val="left" w:pos="520"/>
        </w:tabs>
      </w:pPr>
    </w:p>
    <w:tbl>
      <w:tblPr>
        <w:tblpPr w:leftFromText="141" w:rightFromText="141" w:vertAnchor="text" w:horzAnchor="margin" w:tblpY="6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0"/>
        <w:gridCol w:w="2060"/>
        <w:gridCol w:w="2389"/>
        <w:gridCol w:w="1150"/>
        <w:gridCol w:w="2240"/>
        <w:gridCol w:w="2099"/>
      </w:tblGrid>
      <w:tr w:rsidR="007A44DF" w:rsidRPr="00150552" w:rsidTr="00150552">
        <w:trPr>
          <w:trHeight w:val="421"/>
        </w:trPr>
        <w:tc>
          <w:tcPr>
            <w:tcW w:w="1040" w:type="dxa"/>
            <w:vMerge w:val="restart"/>
            <w:vAlign w:val="center"/>
          </w:tcPr>
          <w:p w:rsidR="007A44DF" w:rsidRPr="00150552" w:rsidRDefault="007A44DF" w:rsidP="00150552">
            <w:pPr>
              <w:spacing w:after="0" w:line="240" w:lineRule="auto"/>
              <w:rPr>
                <w:sz w:val="32"/>
                <w:szCs w:val="32"/>
              </w:rPr>
            </w:pPr>
            <w:r w:rsidRPr="00150552">
              <w:rPr>
                <w:sz w:val="36"/>
                <w:szCs w:val="36"/>
              </w:rPr>
              <w:t xml:space="preserve">   </w:t>
            </w:r>
            <w:r w:rsidRPr="00150552">
              <w:rPr>
                <w:sz w:val="32"/>
                <w:szCs w:val="32"/>
              </w:rPr>
              <w:t>68</w:t>
            </w:r>
          </w:p>
          <w:p w:rsidR="007A44DF" w:rsidRPr="00150552" w:rsidRDefault="007A44DF" w:rsidP="00150552">
            <w:pPr>
              <w:spacing w:after="0" w:line="240" w:lineRule="auto"/>
            </w:pPr>
            <w:r>
              <w:rPr>
                <w:noProof/>
                <w:lang w:eastAsia="tr-TR"/>
              </w:rPr>
              <w:pict>
                <v:line id="Düz Bağlayıcı 35" o:spid="_x0000_s1041" style="position:absolute;z-index:251672576;visibility:visible" from="-5.25pt,18.25pt" to="42.7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"/>
              </w:pict>
            </w:r>
            <w:r w:rsidRPr="00150552">
              <w:rPr>
                <w:sz w:val="32"/>
                <w:szCs w:val="32"/>
              </w:rPr>
              <w:t>+ 21</w:t>
            </w:r>
          </w:p>
        </w:tc>
        <w:tc>
          <w:tcPr>
            <w:tcW w:w="2060" w:type="dxa"/>
            <w:vAlign w:val="center"/>
          </w:tcPr>
          <w:p w:rsidR="007A44DF" w:rsidRPr="00150552" w:rsidRDefault="007A44DF" w:rsidP="00150552">
            <w:pPr>
              <w:pStyle w:val="ListParagraph"/>
              <w:tabs>
                <w:tab w:val="left" w:pos="520"/>
              </w:tabs>
              <w:spacing w:after="0" w:line="240" w:lineRule="auto"/>
              <w:ind w:left="0"/>
              <w:jc w:val="center"/>
            </w:pPr>
            <w:r w:rsidRPr="00150552">
              <w:t>TAHMİN</w:t>
            </w:r>
          </w:p>
        </w:tc>
        <w:tc>
          <w:tcPr>
            <w:tcW w:w="2389" w:type="dxa"/>
            <w:vAlign w:val="center"/>
          </w:tcPr>
          <w:p w:rsidR="007A44DF" w:rsidRPr="00150552" w:rsidRDefault="007A44DF" w:rsidP="00150552">
            <w:pPr>
              <w:pStyle w:val="ListParagraph"/>
              <w:tabs>
                <w:tab w:val="left" w:pos="520"/>
              </w:tabs>
              <w:spacing w:after="0" w:line="240" w:lineRule="auto"/>
              <w:ind w:left="0"/>
              <w:jc w:val="center"/>
            </w:pPr>
            <w:r w:rsidRPr="00150552">
              <w:t>İŞLEM</w:t>
            </w:r>
          </w:p>
        </w:tc>
        <w:tc>
          <w:tcPr>
            <w:tcW w:w="1150" w:type="dxa"/>
            <w:vMerge w:val="restart"/>
            <w:vAlign w:val="center"/>
          </w:tcPr>
          <w:p w:rsidR="007A44DF" w:rsidRPr="00150552" w:rsidRDefault="007A44DF" w:rsidP="00150552">
            <w:pPr>
              <w:spacing w:after="0" w:line="240" w:lineRule="auto"/>
              <w:rPr>
                <w:sz w:val="32"/>
                <w:szCs w:val="32"/>
              </w:rPr>
            </w:pPr>
            <w:r w:rsidRPr="00150552">
              <w:t xml:space="preserve">       </w:t>
            </w:r>
            <w:r w:rsidRPr="00150552">
              <w:rPr>
                <w:sz w:val="32"/>
                <w:szCs w:val="32"/>
              </w:rPr>
              <w:t>49</w:t>
            </w:r>
          </w:p>
          <w:p w:rsidR="007A44DF" w:rsidRPr="00150552" w:rsidRDefault="007A44DF" w:rsidP="00150552">
            <w:pPr>
              <w:spacing w:after="0" w:line="240" w:lineRule="auto"/>
              <w:rPr>
                <w:sz w:val="32"/>
                <w:szCs w:val="32"/>
              </w:rPr>
            </w:pPr>
            <w:r>
              <w:rPr>
                <w:noProof/>
                <w:lang w:eastAsia="tr-TR"/>
              </w:rPr>
              <w:pict>
                <v:line id="Düz Bağlayıcı 34" o:spid="_x0000_s1042" style="position:absolute;z-index:251671552;visibility:visible" from="-4.3pt,18.25pt" to="43.7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"/>
              </w:pict>
            </w:r>
            <w:r w:rsidRPr="00150552">
              <w:rPr>
                <w:sz w:val="32"/>
                <w:szCs w:val="32"/>
              </w:rPr>
              <w:t>+   37</w:t>
            </w:r>
            <w:bookmarkStart w:id="0" w:name="_GoBack"/>
            <w:bookmarkEnd w:id="0"/>
          </w:p>
        </w:tc>
        <w:tc>
          <w:tcPr>
            <w:tcW w:w="2240" w:type="dxa"/>
            <w:vAlign w:val="center"/>
          </w:tcPr>
          <w:p w:rsidR="007A44DF" w:rsidRPr="00150552" w:rsidRDefault="007A44DF" w:rsidP="00150552">
            <w:pPr>
              <w:pStyle w:val="ListParagraph"/>
              <w:tabs>
                <w:tab w:val="left" w:pos="520"/>
              </w:tabs>
              <w:spacing w:after="0" w:line="240" w:lineRule="auto"/>
              <w:ind w:left="0"/>
              <w:jc w:val="center"/>
            </w:pPr>
            <w:r w:rsidRPr="00150552">
              <w:t>TAHMİN</w:t>
            </w:r>
          </w:p>
        </w:tc>
        <w:tc>
          <w:tcPr>
            <w:tcW w:w="2099" w:type="dxa"/>
            <w:vAlign w:val="center"/>
          </w:tcPr>
          <w:p w:rsidR="007A44DF" w:rsidRPr="00150552" w:rsidRDefault="007A44DF" w:rsidP="00150552">
            <w:pPr>
              <w:pStyle w:val="ListParagraph"/>
              <w:tabs>
                <w:tab w:val="left" w:pos="520"/>
              </w:tabs>
              <w:spacing w:after="0" w:line="240" w:lineRule="auto"/>
              <w:ind w:left="0"/>
              <w:jc w:val="center"/>
            </w:pPr>
            <w:r w:rsidRPr="00150552">
              <w:t>İŞLEM</w:t>
            </w:r>
          </w:p>
        </w:tc>
      </w:tr>
      <w:tr w:rsidR="007A44DF" w:rsidRPr="00150552" w:rsidTr="00150552">
        <w:trPr>
          <w:trHeight w:val="1290"/>
        </w:trPr>
        <w:tc>
          <w:tcPr>
            <w:tcW w:w="1040" w:type="dxa"/>
            <w:vMerge/>
          </w:tcPr>
          <w:p w:rsidR="007A44DF" w:rsidRPr="00150552" w:rsidRDefault="007A44DF" w:rsidP="00150552">
            <w:pPr>
              <w:pStyle w:val="ListParagraph"/>
              <w:tabs>
                <w:tab w:val="left" w:pos="520"/>
              </w:tabs>
              <w:spacing w:after="0" w:line="240" w:lineRule="auto"/>
              <w:ind w:left="0"/>
            </w:pPr>
          </w:p>
        </w:tc>
        <w:tc>
          <w:tcPr>
            <w:tcW w:w="2060" w:type="dxa"/>
          </w:tcPr>
          <w:p w:rsidR="007A44DF" w:rsidRDefault="007A44DF" w:rsidP="00F77A92">
            <w:pPr>
              <w:pStyle w:val="AralkYok"/>
              <w:rPr>
                <w:sz w:val="24"/>
                <w:szCs w:val="24"/>
              </w:rPr>
            </w:pPr>
            <w:hyperlink r:id="rId5" w:history="1">
              <w:r>
                <w:rPr>
                  <w:rStyle w:val="Hyperlink"/>
                  <w:sz w:val="24"/>
                  <w:szCs w:val="24"/>
                </w:rPr>
                <w:t>www.sorubak.com</w:t>
              </w:r>
            </w:hyperlink>
            <w:r>
              <w:rPr>
                <w:sz w:val="24"/>
                <w:szCs w:val="24"/>
              </w:rPr>
              <w:t xml:space="preserve"> </w:t>
            </w:r>
          </w:p>
          <w:p w:rsidR="007A44DF" w:rsidRPr="00150552" w:rsidRDefault="007A44DF" w:rsidP="00150552">
            <w:pPr>
              <w:pStyle w:val="ListParagraph"/>
              <w:tabs>
                <w:tab w:val="left" w:pos="520"/>
              </w:tabs>
              <w:spacing w:after="0" w:line="240" w:lineRule="auto"/>
              <w:ind w:left="0"/>
            </w:pPr>
          </w:p>
        </w:tc>
        <w:tc>
          <w:tcPr>
            <w:tcW w:w="2389" w:type="dxa"/>
          </w:tcPr>
          <w:p w:rsidR="007A44DF" w:rsidRPr="00150552" w:rsidRDefault="007A44DF" w:rsidP="00150552">
            <w:pPr>
              <w:pStyle w:val="ListParagraph"/>
              <w:tabs>
                <w:tab w:val="left" w:pos="520"/>
              </w:tabs>
              <w:spacing w:after="0" w:line="240" w:lineRule="auto"/>
              <w:ind w:left="0"/>
            </w:pPr>
          </w:p>
        </w:tc>
        <w:tc>
          <w:tcPr>
            <w:tcW w:w="1150" w:type="dxa"/>
            <w:vMerge/>
          </w:tcPr>
          <w:p w:rsidR="007A44DF" w:rsidRPr="00150552" w:rsidRDefault="007A44DF" w:rsidP="00150552">
            <w:pPr>
              <w:pStyle w:val="ListParagraph"/>
              <w:tabs>
                <w:tab w:val="left" w:pos="520"/>
              </w:tabs>
              <w:spacing w:after="0" w:line="240" w:lineRule="auto"/>
              <w:ind w:left="0"/>
            </w:pPr>
          </w:p>
        </w:tc>
        <w:tc>
          <w:tcPr>
            <w:tcW w:w="2240" w:type="dxa"/>
          </w:tcPr>
          <w:p w:rsidR="007A44DF" w:rsidRPr="00150552" w:rsidRDefault="007A44DF" w:rsidP="00150552">
            <w:pPr>
              <w:pStyle w:val="ListParagraph"/>
              <w:tabs>
                <w:tab w:val="left" w:pos="520"/>
              </w:tabs>
              <w:spacing w:after="0" w:line="240" w:lineRule="auto"/>
              <w:ind w:left="0"/>
            </w:pPr>
          </w:p>
        </w:tc>
        <w:tc>
          <w:tcPr>
            <w:tcW w:w="2099" w:type="dxa"/>
          </w:tcPr>
          <w:p w:rsidR="007A44DF" w:rsidRPr="00150552" w:rsidRDefault="007A44DF" w:rsidP="00150552">
            <w:pPr>
              <w:pStyle w:val="ListParagraph"/>
              <w:tabs>
                <w:tab w:val="left" w:pos="520"/>
              </w:tabs>
              <w:spacing w:after="0" w:line="240" w:lineRule="auto"/>
              <w:ind w:left="0"/>
            </w:pPr>
          </w:p>
        </w:tc>
      </w:tr>
    </w:tbl>
    <w:p w:rsidR="007A44DF" w:rsidRDefault="007A44DF" w:rsidP="00A75DB1">
      <w:pPr>
        <w:pStyle w:val="ListParagraph"/>
        <w:numPr>
          <w:ilvl w:val="0"/>
          <w:numId w:val="1"/>
        </w:numPr>
        <w:tabs>
          <w:tab w:val="left" w:pos="520"/>
        </w:tabs>
      </w:pPr>
      <w:r>
        <w:t>Verilen işlemleri önce zihinden tahmin ederek (yuvarlayarak) “tahmin” bölümüne yazınız. Ardından “işlem” bölümüne bilinen şekliyle toplama işlemi yaparak sonucu yazınız.</w:t>
      </w:r>
    </w:p>
    <w:p w:rsidR="007A44DF" w:rsidRDefault="007A44DF" w:rsidP="000B094F">
      <w:pPr>
        <w:pStyle w:val="ListParagraph"/>
        <w:tabs>
          <w:tab w:val="left" w:pos="520"/>
        </w:tabs>
      </w:pPr>
    </w:p>
    <w:p w:rsidR="007A44DF" w:rsidRDefault="007A44DF" w:rsidP="00A75DB1">
      <w:pPr>
        <w:tabs>
          <w:tab w:val="left" w:pos="520"/>
        </w:tabs>
      </w:pPr>
    </w:p>
    <w:p w:rsidR="007A44DF" w:rsidRPr="000B094F" w:rsidRDefault="007A44DF" w:rsidP="000B094F"/>
    <w:p w:rsidR="007A44DF" w:rsidRDefault="007A44DF" w:rsidP="000B094F"/>
    <w:p w:rsidR="007A44DF" w:rsidRDefault="007A44DF" w:rsidP="000B094F">
      <w:pPr>
        <w:pStyle w:val="ListParagraph"/>
        <w:numPr>
          <w:ilvl w:val="0"/>
          <w:numId w:val="1"/>
        </w:num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0" o:spid="_x0000_s1043" type="#_x0000_t75" alt="http://t0.gstatic.com/images?q=tbn:ANd9GcSRDoYy-n5ImEZGHAPZ0KnnHQtaCVr49L3VJShd6AFHDrspFXXVBWB2hBR_KQ" style="position:absolute;left:0;text-align:left;margin-left:450.3pt;margin-top:17.4pt;width:70.5pt;height:59.85pt;z-index:-251655168;visibility:visible">
            <v:imagedata r:id="rId6" o:title=""/>
          </v:shape>
        </w:pict>
      </w:r>
      <w:r>
        <w:t>Meltem’in bahçesinde yetiştirdiği 23 menekşe, 17 gül, 32 lale bitkisi vardır. Meltem bahçesinde tahmini olarak kaç bitki yetiştirmektedir? Tahmininize en yakın sayıyı işaretleyiniz.</w:t>
      </w:r>
    </w:p>
    <w:p w:rsidR="007A44DF" w:rsidRDefault="007A44DF" w:rsidP="000B094F">
      <w:pPr>
        <w:pStyle w:val="ListParagraph"/>
      </w:pPr>
      <w:r>
        <w:rPr>
          <w:noProof/>
          <w:lang w:eastAsia="tr-TR"/>
        </w:rPr>
        <w:pict>
          <v:oval id="Oval 38" o:spid="_x0000_s1044" style="position:absolute;left:0;text-align:left;margin-left:384.8pt;margin-top:16.55pt;width:22pt;height:18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" strokeweight="2pt"/>
        </w:pict>
      </w:r>
      <w:r>
        <w:rPr>
          <w:noProof/>
          <w:lang w:eastAsia="tr-TR"/>
        </w:rPr>
        <w:pict>
          <v:oval id="Oval 39" o:spid="_x0000_s1045" style="position:absolute;left:0;text-align:left;margin-left:206.3pt;margin-top:16.55pt;width:22pt;height:18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" strokeweight="2pt"/>
        </w:pict>
      </w:r>
      <w:r>
        <w:rPr>
          <w:noProof/>
          <w:lang w:eastAsia="tr-TR"/>
        </w:rPr>
        <w:pict>
          <v:oval id="Oval 36" o:spid="_x0000_s1046" style="position:absolute;left:0;text-align:left;margin-left:69.8pt;margin-top:16.55pt;width:22pt;height:18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" strokeweight="2pt"/>
        </w:pict>
      </w:r>
      <w:r>
        <w:t xml:space="preserve">               60</w:t>
      </w:r>
      <w:r>
        <w:tab/>
      </w:r>
      <w:r>
        <w:tab/>
      </w:r>
      <w:r>
        <w:tab/>
      </w:r>
      <w:r>
        <w:tab/>
        <w:t>70</w:t>
      </w:r>
      <w:r>
        <w:tab/>
      </w:r>
      <w:r>
        <w:tab/>
      </w:r>
      <w:r>
        <w:tab/>
      </w:r>
      <w:r>
        <w:tab/>
      </w:r>
      <w:r>
        <w:tab/>
        <w:t>80</w:t>
      </w:r>
    </w:p>
    <w:p w:rsidR="007A44DF" w:rsidRDefault="007A44DF" w:rsidP="000B094F">
      <w:pPr>
        <w:pStyle w:val="ListParagraph"/>
      </w:pPr>
    </w:p>
    <w:p w:rsidR="007A44DF" w:rsidRDefault="007A44DF" w:rsidP="000B094F">
      <w:pPr>
        <w:pStyle w:val="ListParagraph"/>
      </w:pPr>
    </w:p>
    <w:p w:rsidR="007A44DF" w:rsidRDefault="007A44DF" w:rsidP="000B094F">
      <w:pPr>
        <w:pStyle w:val="ListParagraph"/>
      </w:pPr>
    </w:p>
    <w:p w:rsidR="007A44DF" w:rsidRDefault="007A44DF" w:rsidP="00BB5A6C">
      <w:pPr>
        <w:pStyle w:val="ListParagraph"/>
        <w:numPr>
          <w:ilvl w:val="0"/>
          <w:numId w:val="1"/>
        </w:numPr>
      </w:pPr>
      <w:r>
        <w:t xml:space="preserve">Bir kazı işçisi toprağı  1. gün </w:t>
      </w:r>
      <w:smartTag w:uri="urn:schemas-microsoft-com:office:smarttags" w:element="metricconverter">
        <w:smartTagPr>
          <w:attr w:name="ProductID" w:val="3 metre"/>
        </w:smartTagPr>
        <w:r>
          <w:t>3 metre</w:t>
        </w:r>
      </w:smartTag>
      <w:r>
        <w:t xml:space="preserve">, 2. gün </w:t>
      </w:r>
      <w:smartTag w:uri="urn:schemas-microsoft-com:office:smarttags" w:element="metricconverter">
        <w:smartTagPr>
          <w:attr w:name="ProductID" w:val="5 metre"/>
        </w:smartTagPr>
        <w:r>
          <w:t>5 metre</w:t>
        </w:r>
      </w:smartTag>
      <w:r>
        <w:t xml:space="preserve">, 3. gün </w:t>
      </w:r>
      <w:smartTag w:uri="urn:schemas-microsoft-com:office:smarttags" w:element="metricconverter">
        <w:smartTagPr>
          <w:attr w:name="ProductID" w:val="8 metre"/>
        </w:smartTagPr>
        <w:r>
          <w:t>8 metre</w:t>
        </w:r>
      </w:smartTag>
      <w:r>
        <w:t xml:space="preserve">  kazıyor. Bu işçi 3 günde toprağı kaç metre kazmıştır? İşlem yaparak cevaplayınız.</w:t>
      </w:r>
    </w:p>
    <w:p w:rsidR="007A44DF" w:rsidRDefault="007A44DF" w:rsidP="00112C95">
      <w:pPr>
        <w:pStyle w:val="ListParagraph"/>
      </w:pPr>
    </w:p>
    <w:p w:rsidR="007A44DF" w:rsidRDefault="007A44DF" w:rsidP="00112C95">
      <w:pPr>
        <w:pStyle w:val="ListParagraph"/>
      </w:pPr>
    </w:p>
    <w:p w:rsidR="007A44DF" w:rsidRDefault="007A44DF" w:rsidP="00112C95">
      <w:pPr>
        <w:pStyle w:val="ListParagraph"/>
      </w:pPr>
    </w:p>
    <w:p w:rsidR="007A44DF" w:rsidRDefault="007A44DF" w:rsidP="00112C95">
      <w:pPr>
        <w:pStyle w:val="ListParagraph"/>
      </w:pPr>
    </w:p>
    <w:p w:rsidR="007A44DF" w:rsidRDefault="007A44DF" w:rsidP="00F8610F">
      <w:pPr>
        <w:ind w:left="360"/>
      </w:pPr>
      <w:r>
        <w:rPr>
          <w:noProof/>
          <w:lang w:eastAsia="tr-TR"/>
        </w:rPr>
        <w:pict>
          <v:shapetype id="_x0000_t202" coordsize="21600,21600" o:spt="202" path="m,l,21600r21600,l21600,xe">
            <v:stroke joinstyle="miter"/>
            <v:path gradientshapeok="t" o:connecttype="rect"/>
          </v:shapetype>
          <v:shape id="Metin Kutusu 2" o:spid="_x0000_s1047" type="#_x0000_t202" style="position:absolute;left:0;text-align:left;margin-left:0;margin-top:0;width:486.4pt;height:174pt;z-index:251662336;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">
            <v:textbox>
              <w:txbxContent>
                <w:p w:rsidR="007A44DF" w:rsidRPr="00150552" w:rsidRDefault="007A44DF" w:rsidP="00F8610F">
                  <w:pPr>
                    <w:jc w:val="center"/>
                    <w:rPr>
                      <w:rFonts w:ascii="Cambria" w:hAnsi="Cambria"/>
                      <w:sz w:val="20"/>
                      <w:szCs w:val="20"/>
                    </w:rPr>
                  </w:pPr>
                  <w:r w:rsidRPr="00150552">
                    <w:rPr>
                      <w:rFonts w:ascii="Cambria" w:hAnsi="Cambria"/>
                      <w:sz w:val="20"/>
                      <w:szCs w:val="20"/>
                    </w:rPr>
                    <w:t>AĞUSTOS BÖCEĞİ İLE KARINCA</w:t>
                  </w:r>
                </w:p>
                <w:p w:rsidR="007A44DF" w:rsidRPr="00150552" w:rsidRDefault="007A44DF" w:rsidP="00F8610F">
                  <w:pPr>
                    <w:spacing w:line="240" w:lineRule="auto"/>
                    <w:rPr>
                      <w:rFonts w:ascii="Cambria" w:hAnsi="Cambria"/>
                      <w:sz w:val="20"/>
                      <w:szCs w:val="20"/>
                    </w:rPr>
                  </w:pPr>
                  <w:r w:rsidRPr="00150552">
                    <w:rPr>
                      <w:rFonts w:ascii="Cambria" w:hAnsi="Cambria"/>
                      <w:sz w:val="20"/>
                      <w:szCs w:val="20"/>
                    </w:rPr>
                    <w:t>Bir ağustos böceği varmış. Bu ağustos böceği daldan dala konmayı, şarkı söylemeyi, saz çalmayı çok severmiş. Ağustos böceği bütün bir yaz şarkı söylemiş avaz avaz. Sıcak yaz günlerini güle oynaya geçirmiş. Derken birden kış mevsimi gelivermiş. Ağustos böceği tir tir titremeye başlamış. Üstelik karnı da çok açmış. Yiyecek bir şey bulmak için her yeri aramış taramış; fakat hiçbir şey bulamamış. Ortalıkta ne bir sinek kalmış ne de bir böcek. Ne yapacağını kara kara düşünürken komşusu karınca gelmiş aklına.  Karınca minicik bir hayvanmış ama çok çalışkanmış. Biraz da cimriymiş.  Ağustos böceği karıncanın kapısını çalmış hemen.  Karınca kapıyı açmış. Ağustos böceği karıncadan birkaç buğday tanesi istemiş. Önümüzdeki ağustos ayında ödeyeceğini söylemiş. Karınca sıcak yaz günlerinde çalışırken, eğlenip saz çalan ağustos böceğinin bu isteğini geri çevirmiş ve ona şöyle demiş:</w:t>
                  </w:r>
                </w:p>
                <w:p w:rsidR="007A44DF" w:rsidRPr="00150552" w:rsidRDefault="007A44DF" w:rsidP="00F8610F">
                  <w:pPr>
                    <w:spacing w:line="240" w:lineRule="auto"/>
                    <w:rPr>
                      <w:rFonts w:ascii="Cambria" w:hAnsi="Cambria"/>
                      <w:sz w:val="20"/>
                      <w:szCs w:val="20"/>
                    </w:rPr>
                  </w:pPr>
                  <w:r w:rsidRPr="00150552">
                    <w:rPr>
                      <w:rFonts w:ascii="Cambria" w:hAnsi="Cambria"/>
                      <w:sz w:val="20"/>
                      <w:szCs w:val="20"/>
                    </w:rPr>
                    <w:t xml:space="preserve">--Madem ki saz çaldın bütün yaz, şimdi de oyna biraz. </w:t>
                  </w:r>
                  <w:r w:rsidRPr="00150552">
                    <w:rPr>
                      <w:rFonts w:ascii="Cambria" w:hAnsi="Cambria"/>
                      <w:sz w:val="20"/>
                      <w:szCs w:val="20"/>
                    </w:rPr>
                    <w:sym w:font="Wingdings" w:char="F04A"/>
                  </w:r>
                  <w:r w:rsidRPr="00150552">
                    <w:rPr>
                      <w:rFonts w:ascii="Cambria" w:hAnsi="Cambria"/>
                      <w:sz w:val="20"/>
                      <w:szCs w:val="20"/>
                    </w:rPr>
                    <w:t xml:space="preserve">     </w:t>
                  </w:r>
                </w:p>
              </w:txbxContent>
            </v:textbox>
          </v:shape>
        </w:pict>
      </w:r>
    </w:p>
    <w:p w:rsidR="007A44DF" w:rsidRPr="00F8610F" w:rsidRDefault="007A44DF" w:rsidP="00F8610F"/>
    <w:p w:rsidR="007A44DF" w:rsidRPr="00F8610F" w:rsidRDefault="007A44DF" w:rsidP="00F8610F"/>
    <w:p w:rsidR="007A44DF" w:rsidRPr="00F8610F" w:rsidRDefault="007A44DF" w:rsidP="00F8610F"/>
    <w:p w:rsidR="007A44DF" w:rsidRPr="00F8610F" w:rsidRDefault="007A44DF" w:rsidP="00F8610F"/>
    <w:p w:rsidR="007A44DF" w:rsidRPr="00F8610F" w:rsidRDefault="007A44DF" w:rsidP="00F8610F"/>
    <w:p w:rsidR="007A44DF" w:rsidRPr="00F8610F" w:rsidRDefault="007A44DF" w:rsidP="00F8610F"/>
    <w:p w:rsidR="007A44DF" w:rsidRDefault="007A44DF" w:rsidP="00F8610F">
      <w:pPr>
        <w:pStyle w:val="ListParagraph"/>
        <w:numPr>
          <w:ilvl w:val="0"/>
          <w:numId w:val="3"/>
        </w:numPr>
      </w:pPr>
      <w:r>
        <w:t>6 ve 7. Soruları yukarıdaki masala göre cevaplayınız.</w:t>
      </w:r>
    </w:p>
    <w:p w:rsidR="007A44DF" w:rsidRDefault="007A44DF" w:rsidP="00F8610F">
      <w:pPr>
        <w:pStyle w:val="ListParagraph"/>
        <w:numPr>
          <w:ilvl w:val="0"/>
          <w:numId w:val="1"/>
        </w:numPr>
      </w:pPr>
      <w:r>
        <w:t>Ağustos böceği hangi çalgı aletini çalmayı severmiş?</w:t>
      </w:r>
    </w:p>
    <w:p w:rsidR="007A44DF" w:rsidRDefault="007A44DF" w:rsidP="00F8610F">
      <w:pPr>
        <w:pStyle w:val="ListParagraph"/>
        <w:numPr>
          <w:ilvl w:val="0"/>
          <w:numId w:val="4"/>
        </w:numPr>
      </w:pPr>
      <w:r>
        <w:t xml:space="preserve">Flüt     </w:t>
      </w:r>
      <w:r>
        <w:tab/>
      </w:r>
      <w:r>
        <w:tab/>
        <w:t xml:space="preserve">     b) saz  </w:t>
      </w:r>
      <w:r>
        <w:tab/>
      </w:r>
      <w:r>
        <w:tab/>
      </w:r>
      <w:r>
        <w:tab/>
        <w:t xml:space="preserve">    c) piyano</w:t>
      </w:r>
    </w:p>
    <w:p w:rsidR="007A44DF" w:rsidRDefault="007A44DF" w:rsidP="00F8610F">
      <w:pPr>
        <w:pStyle w:val="ListParagraph"/>
        <w:numPr>
          <w:ilvl w:val="0"/>
          <w:numId w:val="1"/>
        </w:numPr>
      </w:pPr>
      <w:r>
        <w:t>Karınca, ağustos böceğinin isteğini neden geri çevirmiş?</w:t>
      </w:r>
    </w:p>
    <w:p w:rsidR="007A44DF" w:rsidRDefault="007A44DF" w:rsidP="001966C5">
      <w:pPr>
        <w:pStyle w:val="ListParagraph"/>
        <w:numPr>
          <w:ilvl w:val="0"/>
          <w:numId w:val="5"/>
        </w:numPr>
      </w:pPr>
      <w:r>
        <w:t>Buğdayı olmadığı için</w:t>
      </w:r>
    </w:p>
    <w:p w:rsidR="007A44DF" w:rsidRDefault="007A44DF" w:rsidP="001966C5">
      <w:pPr>
        <w:pStyle w:val="ListParagraph"/>
        <w:numPr>
          <w:ilvl w:val="0"/>
          <w:numId w:val="5"/>
        </w:numPr>
      </w:pPr>
      <w:r>
        <w:t>Cimri olduğu için</w:t>
      </w:r>
    </w:p>
    <w:p w:rsidR="007A44DF" w:rsidRDefault="007A44DF" w:rsidP="001966C5">
      <w:pPr>
        <w:pStyle w:val="ListParagraph"/>
        <w:numPr>
          <w:ilvl w:val="0"/>
          <w:numId w:val="5"/>
        </w:numPr>
      </w:pPr>
      <w:r>
        <w:t>Kendisi tüm yaz çalışırken, kışı düşünmeyen ağustos böceğinin eğlenip şarkı söylediği için</w:t>
      </w:r>
    </w:p>
    <w:p w:rsidR="007A44DF" w:rsidRDefault="007A44DF" w:rsidP="001966C5">
      <w:pPr>
        <w:pStyle w:val="ListParagraph"/>
        <w:ind w:left="1080"/>
      </w:pPr>
    </w:p>
    <w:p w:rsidR="007A44DF" w:rsidRDefault="007A44DF" w:rsidP="001966C5">
      <w:pPr>
        <w:pStyle w:val="ListParagraph"/>
        <w:ind w:left="1080"/>
      </w:pPr>
    </w:p>
    <w:p w:rsidR="007A44DF" w:rsidRDefault="007A44DF" w:rsidP="00A0017A">
      <w:pPr>
        <w:pStyle w:val="ListParagraph"/>
        <w:numPr>
          <w:ilvl w:val="0"/>
          <w:numId w:val="1"/>
        </w:numPr>
        <w:ind w:left="1135"/>
      </w:pPr>
      <w:r>
        <w:t>Aşağıdaki nesneler ile özelliklerini eşleştiriniz.</w:t>
      </w:r>
    </w:p>
    <w:p w:rsidR="007A44DF" w:rsidRDefault="007A44DF" w:rsidP="00A0017A">
      <w:pPr>
        <w:pStyle w:val="ListParagraph"/>
        <w:ind w:left="1135"/>
      </w:pPr>
      <w:r>
        <w:t xml:space="preserve">Temiz     </w:t>
      </w:r>
      <w:r>
        <w:sym w:font="Wingdings" w:char="F06D"/>
      </w:r>
      <w:r>
        <w:tab/>
      </w:r>
      <w:r>
        <w:tab/>
      </w:r>
      <w:r>
        <w:tab/>
      </w:r>
      <w:r>
        <w:tab/>
      </w:r>
      <w:r>
        <w:tab/>
      </w:r>
      <w:r>
        <w:tab/>
      </w:r>
      <w:r>
        <w:sym w:font="Wingdings" w:char="F06D"/>
      </w:r>
      <w:r>
        <w:t xml:space="preserve"> palyaço </w:t>
      </w:r>
    </w:p>
    <w:p w:rsidR="007A44DF" w:rsidRDefault="007A44DF" w:rsidP="00A0017A">
      <w:pPr>
        <w:pStyle w:val="ListParagraph"/>
        <w:ind w:left="1135"/>
      </w:pPr>
      <w:r>
        <w:t xml:space="preserve">Acı          </w:t>
      </w:r>
      <w:r>
        <w:sym w:font="Wingdings" w:char="F06D"/>
      </w:r>
      <w:r>
        <w:tab/>
      </w:r>
      <w:r>
        <w:tab/>
      </w:r>
      <w:r>
        <w:tab/>
      </w:r>
      <w:r>
        <w:tab/>
      </w:r>
      <w:r>
        <w:tab/>
      </w:r>
      <w:r>
        <w:tab/>
      </w:r>
      <w:r>
        <w:sym w:font="Wingdings" w:char="F06D"/>
      </w:r>
      <w:r>
        <w:t xml:space="preserve"> elma</w:t>
      </w:r>
    </w:p>
    <w:p w:rsidR="007A44DF" w:rsidRDefault="007A44DF" w:rsidP="00BB5A6C">
      <w:pPr>
        <w:pStyle w:val="ListParagraph"/>
        <w:tabs>
          <w:tab w:val="left" w:pos="708"/>
          <w:tab w:val="left" w:pos="1416"/>
          <w:tab w:val="left" w:pos="2124"/>
          <w:tab w:val="left" w:pos="2832"/>
          <w:tab w:val="left" w:pos="3540"/>
          <w:tab w:val="left" w:pos="4248"/>
          <w:tab w:val="left" w:pos="4956"/>
          <w:tab w:val="left" w:pos="5664"/>
          <w:tab w:val="left" w:pos="6372"/>
          <w:tab w:val="left" w:pos="8620"/>
        </w:tabs>
        <w:ind w:left="1135"/>
      </w:pPr>
      <w:r>
        <w:t xml:space="preserve">Şakacı    </w:t>
      </w:r>
      <w:r>
        <w:sym w:font="Wingdings" w:char="F06D"/>
      </w:r>
      <w:r>
        <w:tab/>
      </w:r>
      <w:r>
        <w:tab/>
      </w:r>
      <w:r>
        <w:tab/>
      </w:r>
      <w:r>
        <w:tab/>
      </w:r>
      <w:r>
        <w:tab/>
      </w:r>
      <w:r>
        <w:tab/>
      </w:r>
      <w:r>
        <w:sym w:font="Wingdings" w:char="F06D"/>
      </w:r>
      <w:r>
        <w:t xml:space="preserve"> sınıf</w:t>
      </w:r>
      <w:r>
        <w:tab/>
      </w:r>
      <w:r>
        <w:tab/>
      </w:r>
    </w:p>
    <w:p w:rsidR="007A44DF" w:rsidRDefault="007A44DF" w:rsidP="00A0017A">
      <w:pPr>
        <w:pStyle w:val="ListParagraph"/>
        <w:ind w:left="1135"/>
      </w:pPr>
      <w:r>
        <w:t xml:space="preserve">Bozuk    </w:t>
      </w:r>
      <w:r>
        <w:sym w:font="Wingdings" w:char="F06D"/>
      </w:r>
      <w:r>
        <w:tab/>
      </w:r>
      <w:r>
        <w:tab/>
      </w:r>
      <w:r>
        <w:tab/>
      </w:r>
      <w:r>
        <w:tab/>
      </w:r>
      <w:r>
        <w:tab/>
      </w:r>
      <w:r>
        <w:tab/>
      </w:r>
      <w:r>
        <w:sym w:font="Wingdings" w:char="F06D"/>
      </w:r>
      <w:r>
        <w:t xml:space="preserve"> oyuncak</w:t>
      </w:r>
    </w:p>
    <w:p w:rsidR="007A44DF" w:rsidRDefault="007A44DF" w:rsidP="00A0017A">
      <w:pPr>
        <w:pStyle w:val="ListParagraph"/>
        <w:ind w:left="1135"/>
      </w:pPr>
      <w:r>
        <w:t xml:space="preserve">Ekşi        </w:t>
      </w:r>
      <w:r>
        <w:sym w:font="Wingdings" w:char="F06D"/>
      </w:r>
      <w:r>
        <w:tab/>
      </w:r>
      <w:r>
        <w:tab/>
      </w:r>
      <w:r>
        <w:tab/>
      </w:r>
      <w:r>
        <w:tab/>
      </w:r>
      <w:r>
        <w:tab/>
      </w:r>
      <w:r>
        <w:tab/>
      </w:r>
      <w:r>
        <w:sym w:font="Wingdings" w:char="F06D"/>
      </w:r>
      <w:r>
        <w:t xml:space="preserve"> biber</w:t>
      </w:r>
    </w:p>
    <w:p w:rsidR="007A44DF" w:rsidRDefault="007A44DF" w:rsidP="00A0017A">
      <w:pPr>
        <w:pStyle w:val="ListParagraph"/>
        <w:ind w:left="1135"/>
      </w:pPr>
    </w:p>
    <w:p w:rsidR="007A44DF" w:rsidRDefault="007A44DF" w:rsidP="00A0017A">
      <w:pPr>
        <w:pStyle w:val="ListParagraph"/>
        <w:numPr>
          <w:ilvl w:val="0"/>
          <w:numId w:val="1"/>
        </w:numPr>
      </w:pPr>
      <w:r>
        <w:t>Aşağıda verilen cümlelerde uygun boşluğa uygun noktalama işaretlerini yerleştiriniz.</w:t>
      </w:r>
    </w:p>
    <w:p w:rsidR="007A44DF" w:rsidRDefault="007A44DF" w:rsidP="00300A0F">
      <w:pPr>
        <w:pStyle w:val="ListParagraph"/>
        <w:numPr>
          <w:ilvl w:val="0"/>
          <w:numId w:val="3"/>
        </w:numPr>
      </w:pPr>
      <w:r>
        <w:t>Öğretmenimiz 01( )03( )2013 tarihinde okulda olacak mı(  )</w:t>
      </w:r>
    </w:p>
    <w:p w:rsidR="007A44DF" w:rsidRDefault="007A44DF" w:rsidP="00300A0F">
      <w:pPr>
        <w:pStyle w:val="ListParagraph"/>
        <w:numPr>
          <w:ilvl w:val="0"/>
          <w:numId w:val="3"/>
        </w:numPr>
      </w:pPr>
      <w:r>
        <w:t>Annem ( ) babam( ) dedem( ) kardeşim ve ben pikniğe gittik( )</w:t>
      </w:r>
    </w:p>
    <w:p w:rsidR="007A44DF" w:rsidRDefault="007A44DF" w:rsidP="00300A0F">
      <w:pPr>
        <w:pStyle w:val="ListParagraph"/>
        <w:numPr>
          <w:ilvl w:val="0"/>
          <w:numId w:val="3"/>
        </w:numPr>
      </w:pPr>
      <w:r>
        <w:t>Çabuk buraya gel( )</w:t>
      </w:r>
    </w:p>
    <w:p w:rsidR="007A44DF" w:rsidRDefault="007A44DF" w:rsidP="00300A0F">
      <w:pPr>
        <w:pStyle w:val="ListParagraph"/>
        <w:numPr>
          <w:ilvl w:val="0"/>
          <w:numId w:val="3"/>
        </w:numPr>
      </w:pPr>
      <w:r>
        <w:t>Şiiri kaç öğrenci okuyacak(  )</w:t>
      </w:r>
    </w:p>
    <w:p w:rsidR="007A44DF" w:rsidRDefault="007A44DF" w:rsidP="00300A0F">
      <w:pPr>
        <w:pStyle w:val="ListParagraph"/>
        <w:numPr>
          <w:ilvl w:val="0"/>
          <w:numId w:val="3"/>
        </w:numPr>
      </w:pPr>
      <w:r>
        <w:t>Tüm 2( ) sınıf öğrencileri parka gittik( ) güldük ( ) eğlendik( )</w:t>
      </w:r>
    </w:p>
    <w:p w:rsidR="007A44DF" w:rsidRDefault="007A44DF" w:rsidP="00BB5A6C">
      <w:pPr>
        <w:pStyle w:val="ListParagraph"/>
        <w:ind w:left="1068"/>
      </w:pPr>
    </w:p>
    <w:p w:rsidR="007A44DF" w:rsidRDefault="007A44DF" w:rsidP="00300A0F">
      <w:pPr>
        <w:pStyle w:val="ListParagraph"/>
        <w:numPr>
          <w:ilvl w:val="0"/>
          <w:numId w:val="1"/>
        </w:numPr>
      </w:pPr>
      <w:r>
        <w:rPr>
          <w:noProof/>
          <w:lang w:eastAsia="tr-TR"/>
        </w:rPr>
        <w:pict>
          <v:shape id="Bulut 49" o:spid="_x0000_s1048" style="position:absolute;left:0;text-align:left;margin-left:324.3pt;margin-top:9.8pt;width:53pt;height:33.5pt;z-index:251670528;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3122,257801;33655,249952;107945,343699;90682,347451;256744,384973;246336,367837;449154,342241;444994,361042;531765,226060;582418,296338;651255,151212;628694,177566;597127,53437;598311,65886;453065,38921;464626,23045;344979,46484;350573,32795;218134,51133;238390,64408;64303,155496;60766,141521" o:connectangles="0,0,0,0,0,0,0,0,0,0,0,0,0,0,0,0,0,0,0,0,0,0" textboxrect="0,0,43200,43200"/>
            <v:handles>
              <v:h position="@3,#0" polar="10800,10800"/>
              <v:h position="#2,#1" polar="10800,10800" radiusrange="0,10800"/>
            </v:handles>
            <v:textbox>
              <w:txbxContent>
                <w:p w:rsidR="007A44DF" w:rsidRDefault="007A44DF" w:rsidP="00300A0F">
                  <w:pPr>
                    <w:jc w:val="center"/>
                  </w:pPr>
                  <w:r>
                    <w:t>top</w:t>
                  </w:r>
                </w:p>
              </w:txbxContent>
            </v:textbox>
          </v:shape>
        </w:pict>
      </w:r>
      <w:r>
        <w:rPr>
          <w:noProof/>
          <w:lang w:eastAsia="tr-TR"/>
        </w:rPr>
        <w:pict>
          <v:shape id="Bulut 48" o:spid="_x0000_s1049" style="position:absolute;left:0;text-align:left;margin-left:394.8pt;margin-top:9.8pt;width:53pt;height:33.5pt;z-index:251669504;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3122,257801;33655,249952;107945,343699;90682,347451;256744,384973;246336,367837;449154,342241;444994,361042;531765,226060;582418,296338;651255,151212;628694,177566;597127,53437;598311,65886;453065,38921;464626,23045;344979,46484;350573,32795;218134,51133;238390,64408;64303,155496;60766,141521" o:connectangles="0,0,0,0,0,0,0,0,0,0,0,0,0,0,0,0,0,0,0,0,0,0" textboxrect="0,0,43200,43200"/>
            <v:handles>
              <v:h position="@3,#0" polar="10800,10800"/>
              <v:h position="#2,#1" polar="10800,10800" radiusrange="0,10800"/>
            </v:handles>
            <v:textbox>
              <w:txbxContent>
                <w:p w:rsidR="007A44DF" w:rsidRDefault="007A44DF" w:rsidP="00300A0F">
                  <w:pPr>
                    <w:jc w:val="center"/>
                  </w:pPr>
                  <w:r>
                    <w:t>kız</w:t>
                  </w:r>
                </w:p>
              </w:txbxContent>
            </v:textbox>
          </v:shape>
        </w:pict>
      </w:r>
      <w:r>
        <w:rPr>
          <w:noProof/>
          <w:lang w:eastAsia="tr-TR"/>
        </w:rPr>
        <w:pict>
          <v:shape id="Bulut 47" o:spid="_x0000_s1050" style="position:absolute;left:0;text-align:left;margin-left:460.8pt;margin-top:5.8pt;width:53pt;height:33.5pt;z-index:251668480;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3122,257801;33655,249952;107945,343699;90682,347451;256744,384973;246336,367837;449154,342241;444994,361042;531765,226060;582418,296338;651255,151212;628694,177566;597127,53437;598311,65886;453065,38921;464626,23045;344979,46484;350573,32795;218134,51133;238390,64408;64303,155496;60766,141521" o:connectangles="0,0,0,0,0,0,0,0,0,0,0,0,0,0,0,0,0,0,0,0,0,0" textboxrect="0,0,43200,43200"/>
            <v:handles>
              <v:h position="@3,#0" polar="10800,10800"/>
              <v:h position="#2,#1" polar="10800,10800" radiusrange="0,10800"/>
            </v:handles>
            <v:textbox>
              <w:txbxContent>
                <w:p w:rsidR="007A44DF" w:rsidRDefault="007A44DF" w:rsidP="00300A0F">
                  <w:pPr>
                    <w:jc w:val="center"/>
                  </w:pPr>
                  <w:r>
                    <w:t>gül</w:t>
                  </w:r>
                </w:p>
              </w:txbxContent>
            </v:textbox>
          </v:shape>
        </w:pict>
      </w:r>
      <w:r>
        <w:rPr>
          <w:noProof/>
          <w:lang w:eastAsia="tr-TR"/>
        </w:rPr>
        <w:pict>
          <v:shape id="Bulut 42" o:spid="_x0000_s1051" style="position:absolute;left:0;text-align:left;margin-left:271.8pt;margin-top:12.8pt;width:42.5pt;height:30.5pt;z-index:251663360;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58635,234714;26988,227568;86560,312920;72716,316336;205880,350498;197534,334896;360171,311593;356835,328710;426415,205816;467034,269800;522233,137671;504141,161665;478828,48652;479778,59985;363307,35435;372577,20981;276634,42322;281120,29858;174919,46554;191161,58640;51564,141571;48727,128848" o:connectangles="0,0,0,0,0,0,0,0,0,0,0,0,0,0,0,0,0,0,0,0,0,0" textboxrect="0,0,43200,43200"/>
            <v:handles>
              <v:h position="@3,#0" polar="10800,10800"/>
              <v:h position="#2,#1" polar="10800,10800" radiusrange="0,10800"/>
            </v:handles>
            <v:textbox>
              <w:txbxContent>
                <w:p w:rsidR="007A44DF" w:rsidRDefault="007A44DF" w:rsidP="00300A0F">
                  <w:pPr>
                    <w:jc w:val="center"/>
                  </w:pPr>
                  <w:r>
                    <w:t>at</w:t>
                  </w:r>
                </w:p>
              </w:txbxContent>
            </v:textbox>
          </v:shape>
        </w:pict>
      </w:r>
      <w:r>
        <w:rPr>
          <w:noProof/>
          <w:lang w:eastAsia="tr-TR"/>
        </w:rPr>
        <w:pict>
          <v:shape id="Bulut 43" o:spid="_x0000_s1052" style="position:absolute;left:0;text-align:left;margin-left:209.3pt;margin-top:12.8pt;width:53pt;height:33.5pt;z-index:251664384;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3122,257801;33655,249952;107945,343699;90682,347451;256744,384973;246336,367837;449154,342241;444994,361042;531765,226060;582418,296338;651255,151212;628694,177566;597127,53437;598311,65886;453065,38921;464626,23045;344979,46484;350573,32795;218134,51133;238390,64408;64303,155496;60766,141521" o:connectangles="0,0,0,0,0,0,0,0,0,0,0,0,0,0,0,0,0,0,0,0,0,0" textboxrect="0,0,43200,43200"/>
            <v:handles>
              <v:h position="@3,#0" polar="10800,10800"/>
              <v:h position="#2,#1" polar="10800,10800" radiusrange="0,10800"/>
            </v:handles>
            <v:textbox>
              <w:txbxContent>
                <w:p w:rsidR="007A44DF" w:rsidRDefault="007A44DF" w:rsidP="00300A0F">
                  <w:pPr>
                    <w:jc w:val="center"/>
                  </w:pPr>
                  <w:r>
                    <w:t>yüz</w:t>
                  </w:r>
                </w:p>
              </w:txbxContent>
            </v:textbox>
          </v:shape>
        </w:pict>
      </w:r>
      <w:r>
        <w:rPr>
          <w:noProof/>
          <w:lang w:eastAsia="tr-TR"/>
        </w:rPr>
        <w:pict>
          <v:shape id="Bulut 44" o:spid="_x0000_s1053" style="position:absolute;left:0;text-align:left;margin-left:145.8pt;margin-top:12.8pt;width:55.5pt;height:33.5pt;z-index:251665408;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6571,257801;35243,249952;113037,343699;94959,347451;268855,384973;257956,367837;470341,342241;465984,361042;556848,226060;609891,296338;681975,151212;658349,177566;625293,53437;626533,65886;474436,38921;486542,23045;361252,46484;367109,32795;228424,51133;249634,64408;67336,155496;63632,141521" o:connectangles="0,0,0,0,0,0,0,0,0,0,0,0,0,0,0,0,0,0,0,0,0,0" textboxrect="0,0,43200,43200"/>
            <v:handles>
              <v:h position="@3,#0" polar="10800,10800"/>
              <v:h position="#2,#1" polar="10800,10800" radiusrange="0,10800"/>
            </v:handles>
            <v:textbox>
              <w:txbxContent>
                <w:p w:rsidR="007A44DF" w:rsidRDefault="007A44DF" w:rsidP="00300A0F">
                  <w:pPr>
                    <w:jc w:val="center"/>
                  </w:pPr>
                  <w:r>
                    <w:t>yaz</w:t>
                  </w:r>
                </w:p>
              </w:txbxContent>
            </v:textbox>
          </v:shape>
        </w:pict>
      </w:r>
      <w:r>
        <w:rPr>
          <w:noProof/>
          <w:lang w:eastAsia="tr-TR"/>
        </w:rPr>
        <w:pict>
          <v:shape id="Bulut 45" o:spid="_x0000_s1054" style="position:absolute;left:0;text-align:left;margin-left:80.8pt;margin-top:12.8pt;width:53pt;height:34.5pt;z-index:251666432;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3122,265497;33655,257413;107945,353958;90682,357823;256744,396465;246336,378817;449154,352457;444994,371819;531765,232808;582418,305184;651255,155726;628694,182867;597127,55032;598311,67852;453065,40083;464626,23733;344979,47872;350573,33774;218134,52659;238390,66331;64303,160138;60766,145746" o:connectangles="0,0,0,0,0,0,0,0,0,0,0,0,0,0,0,0,0,0,0,0,0,0" textboxrect="0,0,43200,43200"/>
            <v:handles>
              <v:h position="@3,#0" polar="10800,10800"/>
              <v:h position="#2,#1" polar="10800,10800" radiusrange="0,10800"/>
            </v:handles>
            <v:textbox>
              <w:txbxContent>
                <w:p w:rsidR="007A44DF" w:rsidRDefault="007A44DF" w:rsidP="00300A0F">
                  <w:pPr>
                    <w:jc w:val="center"/>
                  </w:pPr>
                  <w:r>
                    <w:t>kuş</w:t>
                  </w:r>
                </w:p>
              </w:txbxContent>
            </v:textbox>
          </v:shape>
        </w:pict>
      </w:r>
      <w:r>
        <w:t>Aşağıdaki kelimelerden eşsesli (anlamdaş) olanları boyayınız.</w:t>
      </w:r>
    </w:p>
    <w:p w:rsidR="007A44DF" w:rsidRDefault="007A44DF" w:rsidP="00300A0F">
      <w:pPr>
        <w:pStyle w:val="ListParagraph"/>
      </w:pPr>
      <w:r>
        <w:rPr>
          <w:noProof/>
          <w:lang w:eastAsia="tr-TR"/>
        </w:rPr>
        <w:pict>
          <v:shape id="Bulut 46" o:spid="_x0000_s1055" style="position:absolute;left:0;text-align:left;margin-left:16.3pt;margin-top:.9pt;width:55.5pt;height:36pt;z-index:251667456;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color="#f79646" strokeweight="2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76571,277040;35243,268605;113037,369348;94959,373380;268855,413703;257956,395288;470341,367781;465984,387985;556848,242930;609891,318453;681975,162497;658349,190818;625293,57425;626533,70803;474436,41825;486542,24765;361252,49953;367109,35243;228424,54949;249634,69215;67336,167100;63632,152083" o:connectangles="0,0,0,0,0,0,0,0,0,0,0,0,0,0,0,0,0,0,0,0,0,0" textboxrect="0,0,43200,43200"/>
            <v:handles>
              <v:h position="@3,#0" polar="10800,10800"/>
              <v:h position="#2,#1" polar="10800,10800" radiusrange="0,10800"/>
            </v:handles>
            <v:textbox>
              <w:txbxContent>
                <w:p w:rsidR="007A44DF" w:rsidRDefault="007A44DF" w:rsidP="00300A0F">
                  <w:pPr>
                    <w:jc w:val="center"/>
                  </w:pPr>
                  <w:r>
                    <w:t>dal</w:t>
                  </w:r>
                </w:p>
              </w:txbxContent>
            </v:textbox>
          </v:shape>
        </w:pict>
      </w:r>
    </w:p>
    <w:p w:rsidR="007A44DF" w:rsidRDefault="007A44DF" w:rsidP="00300A0F">
      <w:pPr>
        <w:spacing w:line="240" w:lineRule="auto"/>
        <w:rPr>
          <w:rFonts w:ascii="ALFABET98" w:hAnsi="ALFABET98"/>
          <w:b/>
          <w:bCs/>
          <w:color w:val="333333"/>
          <w:sz w:val="28"/>
          <w:szCs w:val="28"/>
        </w:rPr>
      </w:pPr>
      <w:r>
        <w:rPr>
          <w:rFonts w:ascii="ALFABET98" w:hAnsi="ALFABET98"/>
          <w:b/>
          <w:bCs/>
          <w:color w:val="333333"/>
          <w:sz w:val="28"/>
          <w:szCs w:val="28"/>
        </w:rPr>
        <w:t xml:space="preserve">                                          </w:t>
      </w:r>
    </w:p>
    <w:p w:rsidR="007A44DF" w:rsidRPr="00A0017A" w:rsidRDefault="007A44DF" w:rsidP="00300A0F">
      <w:pPr>
        <w:spacing w:line="240" w:lineRule="auto"/>
        <w:rPr>
          <w:rFonts w:ascii="Cambria" w:hAnsi="Cambria"/>
        </w:rPr>
      </w:pPr>
    </w:p>
    <w:p w:rsidR="007A44DF" w:rsidRPr="00BB5A6C" w:rsidRDefault="007A44DF" w:rsidP="00E74F4C">
      <w:pPr>
        <w:pStyle w:val="ListParagraph"/>
        <w:numPr>
          <w:ilvl w:val="0"/>
          <w:numId w:val="1"/>
        </w:numPr>
        <w:spacing w:line="240" w:lineRule="auto"/>
      </w:pPr>
      <w:r w:rsidRPr="00BB5A6C">
        <w:t>“…………. dokunma duyu organımızdır.” cümlesindeki boşluğa hangi duyu organı yazılabilir?</w:t>
      </w:r>
    </w:p>
    <w:p w:rsidR="007A44DF" w:rsidRDefault="007A44DF" w:rsidP="00E74F4C">
      <w:pPr>
        <w:pStyle w:val="ListParagraph"/>
        <w:numPr>
          <w:ilvl w:val="0"/>
          <w:numId w:val="7"/>
        </w:numPr>
        <w:spacing w:line="240" w:lineRule="auto"/>
      </w:pPr>
      <w:r w:rsidRPr="00BB5A6C">
        <w:t xml:space="preserve">deri   </w:t>
      </w:r>
      <w:r w:rsidRPr="00BB5A6C">
        <w:tab/>
      </w:r>
      <w:r w:rsidRPr="00BB5A6C">
        <w:tab/>
      </w:r>
      <w:r w:rsidRPr="00BB5A6C">
        <w:tab/>
        <w:t>b) göz</w:t>
      </w:r>
      <w:r w:rsidRPr="00BB5A6C">
        <w:tab/>
      </w:r>
      <w:r w:rsidRPr="00BB5A6C">
        <w:tab/>
      </w:r>
      <w:r w:rsidRPr="00BB5A6C">
        <w:tab/>
      </w:r>
      <w:r w:rsidRPr="00BB5A6C">
        <w:tab/>
        <w:t>c) kulak</w:t>
      </w:r>
    </w:p>
    <w:p w:rsidR="007A44DF" w:rsidRPr="00BB5A6C" w:rsidRDefault="007A44DF" w:rsidP="00BB5A6C">
      <w:pPr>
        <w:pStyle w:val="ListParagraph"/>
        <w:spacing w:line="240" w:lineRule="auto"/>
        <w:ind w:left="1080"/>
      </w:pPr>
    </w:p>
    <w:p w:rsidR="007A44DF" w:rsidRPr="00BB5A6C" w:rsidRDefault="007A44DF" w:rsidP="00E74F4C">
      <w:pPr>
        <w:pStyle w:val="ListParagraph"/>
        <w:numPr>
          <w:ilvl w:val="0"/>
          <w:numId w:val="1"/>
        </w:numPr>
        <w:spacing w:line="240" w:lineRule="auto"/>
      </w:pPr>
      <w:r w:rsidRPr="00BB5A6C">
        <w:t>Aşağıdaki durumlara uygun duyu organlarını yazınız.</w:t>
      </w:r>
    </w:p>
    <w:p w:rsidR="007A44DF" w:rsidRPr="00BB5A6C" w:rsidRDefault="007A44DF" w:rsidP="00F160C8">
      <w:pPr>
        <w:pStyle w:val="ListParagraph"/>
        <w:numPr>
          <w:ilvl w:val="0"/>
          <w:numId w:val="3"/>
        </w:numPr>
        <w:spacing w:line="240" w:lineRule="auto"/>
      </w:pPr>
      <w:r w:rsidRPr="00BB5A6C">
        <w:t>………….……….. ile gökkuşağını görürüm.</w:t>
      </w:r>
    </w:p>
    <w:p w:rsidR="007A44DF" w:rsidRPr="00BB5A6C" w:rsidRDefault="007A44DF" w:rsidP="00F160C8">
      <w:pPr>
        <w:pStyle w:val="ListParagraph"/>
        <w:numPr>
          <w:ilvl w:val="0"/>
          <w:numId w:val="3"/>
        </w:numPr>
        <w:spacing w:line="240" w:lineRule="auto"/>
      </w:pPr>
      <w:r w:rsidRPr="00BB5A6C">
        <w:t>…………….…….. ile dondurmanın tadını alırım.</w:t>
      </w:r>
    </w:p>
    <w:p w:rsidR="007A44DF" w:rsidRPr="00BB5A6C" w:rsidRDefault="007A44DF" w:rsidP="00F160C8">
      <w:pPr>
        <w:pStyle w:val="ListParagraph"/>
        <w:numPr>
          <w:ilvl w:val="0"/>
          <w:numId w:val="3"/>
        </w:numPr>
        <w:spacing w:line="240" w:lineRule="auto"/>
      </w:pPr>
      <w:r w:rsidRPr="00BB5A6C">
        <w:t>……………….….. ile çiçeğin kokusunu duyarım.</w:t>
      </w:r>
    </w:p>
    <w:p w:rsidR="007A44DF" w:rsidRPr="00BB5A6C" w:rsidRDefault="007A44DF" w:rsidP="00F160C8">
      <w:pPr>
        <w:pStyle w:val="ListParagraph"/>
        <w:numPr>
          <w:ilvl w:val="0"/>
          <w:numId w:val="3"/>
        </w:numPr>
        <w:spacing w:line="240" w:lineRule="auto"/>
      </w:pPr>
      <w:r w:rsidRPr="00BB5A6C">
        <w:t>…………………... ile kedime dokunurum.</w:t>
      </w:r>
    </w:p>
    <w:p w:rsidR="007A44DF" w:rsidRDefault="007A44DF" w:rsidP="00F160C8">
      <w:pPr>
        <w:pStyle w:val="ListParagraph"/>
        <w:numPr>
          <w:ilvl w:val="0"/>
          <w:numId w:val="3"/>
        </w:numPr>
        <w:spacing w:line="240" w:lineRule="auto"/>
      </w:pPr>
      <w:r w:rsidRPr="00BB5A6C">
        <w:t>………………… …ile konuşulanları duyarım.</w:t>
      </w:r>
    </w:p>
    <w:p w:rsidR="007A44DF" w:rsidRPr="00BB5A6C" w:rsidRDefault="007A44DF" w:rsidP="00BB5A6C">
      <w:pPr>
        <w:pStyle w:val="ListParagraph"/>
        <w:spacing w:line="240" w:lineRule="auto"/>
        <w:ind w:left="1068"/>
      </w:pPr>
    </w:p>
    <w:p w:rsidR="007A44DF" w:rsidRPr="00BB5A6C" w:rsidRDefault="007A44DF" w:rsidP="00F160C8">
      <w:pPr>
        <w:pStyle w:val="ListParagraph"/>
        <w:numPr>
          <w:ilvl w:val="0"/>
          <w:numId w:val="1"/>
        </w:numPr>
        <w:spacing w:line="240" w:lineRule="auto"/>
      </w:pPr>
      <w:r w:rsidRPr="00BB5A6C">
        <w:t>Öfkemizi kontrol etmek için aşağıdakilerden hangisini yapmayız?</w:t>
      </w:r>
    </w:p>
    <w:p w:rsidR="007A44DF" w:rsidRPr="00BB5A6C" w:rsidRDefault="007A44DF" w:rsidP="00F160C8">
      <w:pPr>
        <w:pStyle w:val="ListParagraph"/>
        <w:numPr>
          <w:ilvl w:val="0"/>
          <w:numId w:val="8"/>
        </w:numPr>
        <w:spacing w:line="240" w:lineRule="auto"/>
      </w:pPr>
      <w:r w:rsidRPr="00BB5A6C">
        <w:t>Çözüm yolları düşünürüm.      b) Hemen karşılık veririm.        c) Sakinleşmeyi beklerim.</w:t>
      </w:r>
    </w:p>
    <w:p w:rsidR="007A44DF" w:rsidRPr="00BB5A6C" w:rsidRDefault="007A44DF" w:rsidP="00DD3333">
      <w:pPr>
        <w:pStyle w:val="ListParagraph"/>
        <w:spacing w:line="240" w:lineRule="auto"/>
        <w:ind w:left="1080"/>
      </w:pPr>
    </w:p>
    <w:p w:rsidR="007A44DF" w:rsidRPr="00BB5A6C" w:rsidRDefault="007A44DF" w:rsidP="00DD3333">
      <w:pPr>
        <w:pStyle w:val="ListParagraph"/>
        <w:numPr>
          <w:ilvl w:val="0"/>
          <w:numId w:val="1"/>
        </w:numPr>
        <w:spacing w:line="240" w:lineRule="auto"/>
      </w:pPr>
      <w:r w:rsidRPr="00BB5A6C">
        <w:t xml:space="preserve">        Yüz ifadeleri ile olayları eşleştiriniz.</w:t>
      </w:r>
      <w:r w:rsidRPr="00BB5A6C">
        <w:rPr>
          <w:noProof/>
          <w:lang w:eastAsia="tr-TR"/>
        </w:rPr>
        <w:t xml:space="preserve"> </w:t>
      </w:r>
    </w:p>
    <w:p w:rsidR="007A44DF" w:rsidRPr="00BB5A6C" w:rsidRDefault="007A44DF" w:rsidP="00DD3333">
      <w:pPr>
        <w:pStyle w:val="ListParagraph"/>
        <w:spacing w:line="240" w:lineRule="auto"/>
      </w:pPr>
      <w:r w:rsidRPr="009C3606">
        <w:rPr>
          <w:noProof/>
          <w:lang w:eastAsia="tr-TR"/>
        </w:rPr>
        <w:pict>
          <v:shape id="Resim 53" o:spid="_x0000_i1025" type="#_x0000_t75" style="width:42.75pt;height:42pt;visibility:visible">
            <v:imagedata r:id="rId7" o:title=""/>
          </v:shape>
        </w:pict>
      </w:r>
      <w:r w:rsidRPr="00BB5A6C">
        <w:tab/>
      </w:r>
      <w:r w:rsidRPr="00BB5A6C">
        <w:sym w:font="Wingdings" w:char="F06D"/>
      </w:r>
      <w:r w:rsidRPr="00BB5A6C">
        <w:tab/>
      </w:r>
      <w:r w:rsidRPr="00BB5A6C">
        <w:tab/>
      </w:r>
      <w:r w:rsidRPr="00BB5A6C">
        <w:tab/>
      </w:r>
      <w:r w:rsidRPr="00BB5A6C">
        <w:tab/>
      </w:r>
      <w:r w:rsidRPr="00BB5A6C">
        <w:sym w:font="Wingdings" w:char="F06D"/>
      </w:r>
      <w:r w:rsidRPr="00BB5A6C">
        <w:t>Kalemimi kırınca çok kızdım.</w:t>
      </w:r>
    </w:p>
    <w:p w:rsidR="007A44DF" w:rsidRPr="00BB5A6C" w:rsidRDefault="007A44DF" w:rsidP="00DD3333">
      <w:pPr>
        <w:pStyle w:val="ListParagraph"/>
        <w:spacing w:line="240" w:lineRule="auto"/>
      </w:pPr>
      <w:r w:rsidRPr="009C3606">
        <w:rPr>
          <w:noProof/>
          <w:lang w:eastAsia="tr-TR"/>
        </w:rPr>
        <w:pict>
          <v:shape id="Resim 50" o:spid="_x0000_i1026" type="#_x0000_t75" style="width:54.75pt;height:46.5pt;visibility:visible">
            <v:imagedata r:id="rId8" o:title=""/>
          </v:shape>
        </w:pict>
      </w:r>
      <w:r w:rsidRPr="00BB5A6C">
        <w:tab/>
      </w:r>
      <w:r w:rsidRPr="00BB5A6C">
        <w:sym w:font="Wingdings" w:char="F06D"/>
      </w:r>
      <w:r w:rsidRPr="00BB5A6C">
        <w:tab/>
      </w:r>
      <w:r w:rsidRPr="00BB5A6C">
        <w:tab/>
      </w:r>
      <w:r w:rsidRPr="00BB5A6C">
        <w:tab/>
      </w:r>
      <w:r w:rsidRPr="00BB5A6C">
        <w:tab/>
      </w:r>
      <w:r w:rsidRPr="00BB5A6C">
        <w:sym w:font="Wingdings" w:char="F06D"/>
      </w:r>
      <w:r w:rsidRPr="00BB5A6C">
        <w:t>Arabayı aniden karşımda görünce çok korktum.</w:t>
      </w:r>
    </w:p>
    <w:p w:rsidR="007A44DF" w:rsidRPr="00BB5A6C" w:rsidRDefault="007A44DF" w:rsidP="00DD3333">
      <w:pPr>
        <w:pStyle w:val="ListParagraph"/>
        <w:spacing w:line="240" w:lineRule="auto"/>
      </w:pPr>
      <w:r w:rsidRPr="009C3606">
        <w:rPr>
          <w:noProof/>
          <w:lang w:eastAsia="tr-TR"/>
        </w:rPr>
        <w:pict>
          <v:shape id="Resim 51" o:spid="_x0000_i1027" type="#_x0000_t75" style="width:45.75pt;height:45.75pt;visibility:visible">
            <v:imagedata r:id="rId9" o:title=""/>
          </v:shape>
        </w:pict>
      </w:r>
      <w:r w:rsidRPr="00BB5A6C">
        <w:tab/>
      </w:r>
      <w:r w:rsidRPr="00BB5A6C">
        <w:sym w:font="Wingdings" w:char="F06D"/>
      </w:r>
      <w:r w:rsidRPr="00BB5A6C">
        <w:tab/>
      </w:r>
      <w:r w:rsidRPr="00BB5A6C">
        <w:tab/>
      </w:r>
      <w:r w:rsidRPr="00BB5A6C">
        <w:tab/>
      </w:r>
      <w:r w:rsidRPr="00BB5A6C">
        <w:tab/>
      </w:r>
      <w:r w:rsidRPr="00BB5A6C">
        <w:sym w:font="Wingdings" w:char="F06D"/>
      </w:r>
      <w:r w:rsidRPr="00BB5A6C">
        <w:t>Pikniğe gideceğimizi öğrenince sevinçten havalara uçtum.</w:t>
      </w:r>
    </w:p>
    <w:p w:rsidR="007A44DF" w:rsidRPr="00BB5A6C" w:rsidRDefault="007A44DF" w:rsidP="00DD3333"/>
    <w:p w:rsidR="007A44DF" w:rsidRPr="00BB5A6C" w:rsidRDefault="007A44DF" w:rsidP="00DD3333">
      <w:pPr>
        <w:pStyle w:val="ListParagraph"/>
        <w:numPr>
          <w:ilvl w:val="0"/>
          <w:numId w:val="1"/>
        </w:numPr>
        <w:tabs>
          <w:tab w:val="left" w:pos="1430"/>
        </w:tabs>
      </w:pPr>
      <w:r w:rsidRPr="00BB5A6C">
        <w:t>Hangi insana güvenilmez?</w:t>
      </w:r>
    </w:p>
    <w:p w:rsidR="007A44DF" w:rsidRPr="00BB5A6C" w:rsidRDefault="007A44DF" w:rsidP="00DD3333">
      <w:pPr>
        <w:pStyle w:val="ListParagraph"/>
        <w:numPr>
          <w:ilvl w:val="0"/>
          <w:numId w:val="9"/>
        </w:numPr>
        <w:tabs>
          <w:tab w:val="left" w:pos="1430"/>
        </w:tabs>
      </w:pPr>
      <w:r w:rsidRPr="00BB5A6C">
        <w:t>saygılı</w:t>
      </w:r>
      <w:r w:rsidRPr="00BB5A6C">
        <w:tab/>
      </w:r>
      <w:r w:rsidRPr="00BB5A6C">
        <w:tab/>
      </w:r>
      <w:r w:rsidRPr="00BB5A6C">
        <w:tab/>
      </w:r>
      <w:r w:rsidRPr="00BB5A6C">
        <w:tab/>
        <w:t>b) yardımsever</w:t>
      </w:r>
      <w:r w:rsidRPr="00BB5A6C">
        <w:tab/>
      </w:r>
      <w:r w:rsidRPr="00BB5A6C">
        <w:tab/>
      </w:r>
      <w:r w:rsidRPr="00BB5A6C">
        <w:tab/>
      </w:r>
      <w:r w:rsidRPr="00BB5A6C">
        <w:tab/>
        <w:t>c) yalancı</w:t>
      </w:r>
    </w:p>
    <w:sectPr w:rsidR="007A44DF" w:rsidRPr="00BB5A6C" w:rsidSect="00BB5A6C">
      <w:pgSz w:w="11906" w:h="16838"/>
      <w:pgMar w:top="426" w:right="140"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002C2"/>
    <w:multiLevelType w:val="hybridMultilevel"/>
    <w:tmpl w:val="23026F92"/>
    <w:lvl w:ilvl="0" w:tplc="C7DCEB6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4A14A7"/>
    <w:multiLevelType w:val="hybridMultilevel"/>
    <w:tmpl w:val="3FDAE49E"/>
    <w:lvl w:ilvl="0" w:tplc="7BDE5402">
      <w:start w:val="6"/>
      <w:numFmt w:val="bullet"/>
      <w:lvlText w:val=""/>
      <w:lvlJc w:val="left"/>
      <w:pPr>
        <w:ind w:left="720" w:hanging="360"/>
      </w:pPr>
      <w:rPr>
        <w:rFonts w:ascii="Wingdings" w:eastAsia="Times New Roman"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997929"/>
    <w:multiLevelType w:val="hybridMultilevel"/>
    <w:tmpl w:val="018E0C96"/>
    <w:lvl w:ilvl="0" w:tplc="C5480F9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2E22792C"/>
    <w:multiLevelType w:val="hybridMultilevel"/>
    <w:tmpl w:val="353E0D24"/>
    <w:lvl w:ilvl="0" w:tplc="041F0003">
      <w:start w:val="1"/>
      <w:numFmt w:val="bullet"/>
      <w:lvlText w:val="o"/>
      <w:lvlJc w:val="left"/>
      <w:pPr>
        <w:ind w:left="1495" w:hanging="360"/>
      </w:pPr>
      <w:rPr>
        <w:rFonts w:ascii="Courier New" w:hAnsi="Courier New" w:hint="default"/>
      </w:rPr>
    </w:lvl>
    <w:lvl w:ilvl="1" w:tplc="041F0003" w:tentative="1">
      <w:start w:val="1"/>
      <w:numFmt w:val="bullet"/>
      <w:lvlText w:val="o"/>
      <w:lvlJc w:val="left"/>
      <w:pPr>
        <w:ind w:left="2215" w:hanging="360"/>
      </w:pPr>
      <w:rPr>
        <w:rFonts w:ascii="Courier New" w:hAnsi="Courier New" w:hint="default"/>
      </w:rPr>
    </w:lvl>
    <w:lvl w:ilvl="2" w:tplc="041F0005" w:tentative="1">
      <w:start w:val="1"/>
      <w:numFmt w:val="bullet"/>
      <w:lvlText w:val=""/>
      <w:lvlJc w:val="left"/>
      <w:pPr>
        <w:ind w:left="2935" w:hanging="360"/>
      </w:pPr>
      <w:rPr>
        <w:rFonts w:ascii="Wingdings" w:hAnsi="Wingdings" w:hint="default"/>
      </w:rPr>
    </w:lvl>
    <w:lvl w:ilvl="3" w:tplc="041F0001" w:tentative="1">
      <w:start w:val="1"/>
      <w:numFmt w:val="bullet"/>
      <w:lvlText w:val=""/>
      <w:lvlJc w:val="left"/>
      <w:pPr>
        <w:ind w:left="3655" w:hanging="360"/>
      </w:pPr>
      <w:rPr>
        <w:rFonts w:ascii="Symbol" w:hAnsi="Symbol" w:hint="default"/>
      </w:rPr>
    </w:lvl>
    <w:lvl w:ilvl="4" w:tplc="041F0003" w:tentative="1">
      <w:start w:val="1"/>
      <w:numFmt w:val="bullet"/>
      <w:lvlText w:val="o"/>
      <w:lvlJc w:val="left"/>
      <w:pPr>
        <w:ind w:left="4375" w:hanging="360"/>
      </w:pPr>
      <w:rPr>
        <w:rFonts w:ascii="Courier New" w:hAnsi="Courier New" w:hint="default"/>
      </w:rPr>
    </w:lvl>
    <w:lvl w:ilvl="5" w:tplc="041F0005" w:tentative="1">
      <w:start w:val="1"/>
      <w:numFmt w:val="bullet"/>
      <w:lvlText w:val=""/>
      <w:lvlJc w:val="left"/>
      <w:pPr>
        <w:ind w:left="5095" w:hanging="360"/>
      </w:pPr>
      <w:rPr>
        <w:rFonts w:ascii="Wingdings" w:hAnsi="Wingdings" w:hint="default"/>
      </w:rPr>
    </w:lvl>
    <w:lvl w:ilvl="6" w:tplc="041F0001" w:tentative="1">
      <w:start w:val="1"/>
      <w:numFmt w:val="bullet"/>
      <w:lvlText w:val=""/>
      <w:lvlJc w:val="left"/>
      <w:pPr>
        <w:ind w:left="5815" w:hanging="360"/>
      </w:pPr>
      <w:rPr>
        <w:rFonts w:ascii="Symbol" w:hAnsi="Symbol" w:hint="default"/>
      </w:rPr>
    </w:lvl>
    <w:lvl w:ilvl="7" w:tplc="041F0003" w:tentative="1">
      <w:start w:val="1"/>
      <w:numFmt w:val="bullet"/>
      <w:lvlText w:val="o"/>
      <w:lvlJc w:val="left"/>
      <w:pPr>
        <w:ind w:left="6535" w:hanging="360"/>
      </w:pPr>
      <w:rPr>
        <w:rFonts w:ascii="Courier New" w:hAnsi="Courier New" w:hint="default"/>
      </w:rPr>
    </w:lvl>
    <w:lvl w:ilvl="8" w:tplc="041F0005" w:tentative="1">
      <w:start w:val="1"/>
      <w:numFmt w:val="bullet"/>
      <w:lvlText w:val=""/>
      <w:lvlJc w:val="left"/>
      <w:pPr>
        <w:ind w:left="7255" w:hanging="360"/>
      </w:pPr>
      <w:rPr>
        <w:rFonts w:ascii="Wingdings" w:hAnsi="Wingdings" w:hint="default"/>
      </w:rPr>
    </w:lvl>
  </w:abstractNum>
  <w:abstractNum w:abstractNumId="4">
    <w:nsid w:val="3D035FDA"/>
    <w:multiLevelType w:val="hybridMultilevel"/>
    <w:tmpl w:val="F4E21ED2"/>
    <w:lvl w:ilvl="0" w:tplc="D8921514">
      <w:start w:val="6"/>
      <w:numFmt w:val="bullet"/>
      <w:lvlText w:val=""/>
      <w:lvlJc w:val="left"/>
      <w:pPr>
        <w:ind w:left="1068" w:hanging="360"/>
      </w:pPr>
      <w:rPr>
        <w:rFonts w:ascii="Symbol" w:eastAsia="Times New Roman" w:hAnsi="Symbol"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59125D32"/>
    <w:multiLevelType w:val="hybridMultilevel"/>
    <w:tmpl w:val="E634F4B6"/>
    <w:lvl w:ilvl="0" w:tplc="95045C6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62995835"/>
    <w:multiLevelType w:val="hybridMultilevel"/>
    <w:tmpl w:val="4B5A2182"/>
    <w:lvl w:ilvl="0" w:tplc="43044F2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713A0FF7"/>
    <w:multiLevelType w:val="hybridMultilevel"/>
    <w:tmpl w:val="4BE85754"/>
    <w:lvl w:ilvl="0" w:tplc="FD5682C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76211C0A"/>
    <w:multiLevelType w:val="hybridMultilevel"/>
    <w:tmpl w:val="4A5069DA"/>
    <w:lvl w:ilvl="0" w:tplc="6868BBB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0"/>
  </w:num>
  <w:num w:numId="2">
    <w:abstractNumId w:val="1"/>
  </w:num>
  <w:num w:numId="3">
    <w:abstractNumId w:val="4"/>
  </w:num>
  <w:num w:numId="4">
    <w:abstractNumId w:val="8"/>
  </w:num>
  <w:num w:numId="5">
    <w:abstractNumId w:val="2"/>
  </w:num>
  <w:num w:numId="6">
    <w:abstractNumId w:val="3"/>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E3B"/>
    <w:rsid w:val="00055E3B"/>
    <w:rsid w:val="000B094F"/>
    <w:rsid w:val="000D0222"/>
    <w:rsid w:val="000D02FC"/>
    <w:rsid w:val="00112C95"/>
    <w:rsid w:val="00150552"/>
    <w:rsid w:val="001966C5"/>
    <w:rsid w:val="00300A0F"/>
    <w:rsid w:val="005F3262"/>
    <w:rsid w:val="007A44DF"/>
    <w:rsid w:val="00877141"/>
    <w:rsid w:val="009C3606"/>
    <w:rsid w:val="00A0017A"/>
    <w:rsid w:val="00A75DB1"/>
    <w:rsid w:val="00BB5A6C"/>
    <w:rsid w:val="00DD3333"/>
    <w:rsid w:val="00E42E0F"/>
    <w:rsid w:val="00E74F4C"/>
    <w:rsid w:val="00F160C8"/>
    <w:rsid w:val="00F43D94"/>
    <w:rsid w:val="00F77A92"/>
    <w:rsid w:val="00F8610F"/>
    <w:rsid w:val="00FA68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26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55E3B"/>
    <w:pPr>
      <w:ind w:left="720"/>
      <w:contextualSpacing/>
    </w:pPr>
  </w:style>
  <w:style w:type="table" w:styleId="TableGrid">
    <w:name w:val="Table Grid"/>
    <w:basedOn w:val="TableNormal"/>
    <w:uiPriority w:val="99"/>
    <w:rsid w:val="000B09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1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2C95"/>
    <w:rPr>
      <w:rFonts w:ascii="Tahoma" w:hAnsi="Tahoma" w:cs="Tahoma"/>
      <w:sz w:val="16"/>
      <w:szCs w:val="16"/>
    </w:rPr>
  </w:style>
  <w:style w:type="character" w:styleId="Hyperlink">
    <w:name w:val="Hyperlink"/>
    <w:basedOn w:val="DefaultParagraphFont"/>
    <w:uiPriority w:val="99"/>
    <w:rsid w:val="00F77A92"/>
    <w:rPr>
      <w:rFonts w:cs="Times New Roman"/>
      <w:color w:val="0000FF"/>
      <w:u w:val="single"/>
    </w:rPr>
  </w:style>
  <w:style w:type="paragraph" w:customStyle="1" w:styleId="AralkYok">
    <w:name w:val="Aralık Yok"/>
    <w:uiPriority w:val="99"/>
    <w:rsid w:val="00F77A92"/>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261690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127</TotalTime>
  <Pages>2</Pages>
  <Words>383</Words>
  <Characters>2189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esin</dc:creator>
  <cp:keywords>www.sorubak.com</cp:keywords>
  <dc:description>www.sorubak.com</dc:description>
  <cp:lastModifiedBy>edanur</cp:lastModifiedBy>
  <cp:revision>2</cp:revision>
  <dcterms:created xsi:type="dcterms:W3CDTF">2013-02-28T14:13:00Z</dcterms:created>
  <dcterms:modified xsi:type="dcterms:W3CDTF">2014-03-16T14:38:00Z</dcterms:modified>
  <cp:category>www.sorubak.com</cp:category>
</cp:coreProperties>
</file>