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8C3" w:rsidRPr="00D806B4" w:rsidRDefault="009E48C3">
      <w:pPr>
        <w:rPr>
          <w:b/>
          <w:sz w:val="28"/>
          <w:szCs w:val="28"/>
        </w:rPr>
      </w:pPr>
      <w:r w:rsidRPr="00D806B4">
        <w:rPr>
          <w:b/>
          <w:sz w:val="28"/>
          <w:szCs w:val="28"/>
        </w:rPr>
        <w:t>A-) Aşağıdakilerden hangileri destedir kutucuklara işaretleyiniz.</w:t>
      </w:r>
    </w:p>
    <w:p w:rsidR="009E48C3" w:rsidRDefault="009E48C3">
      <w:r w:rsidRPr="00F91D4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8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29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30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31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32" type="#_x0000_t75" style="width:30pt;height:31.5pt;visibility:visible">
            <v:imagedata r:id="rId7" o:title=""/>
          </v:shape>
        </w:pict>
      </w:r>
      <w:r>
        <w:t xml:space="preserve">                         </w:t>
      </w:r>
      <w:r w:rsidRPr="00F91D49">
        <w:rPr>
          <w:noProof/>
          <w:lang w:eastAsia="tr-TR"/>
        </w:rPr>
        <w:pict>
          <v:shape id="Resim 2" o:spid="_x0000_i1033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34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35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36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37" type="#_x0000_t75" style="width:33.75pt;height:30pt;visibility:visible">
            <v:imagedata r:id="rId8" o:title=""/>
          </v:shape>
        </w:pict>
      </w:r>
    </w:p>
    <w:p w:rsidR="009E48C3" w:rsidRDefault="009E48C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6.4pt;margin-top:37.2pt;width:19.6pt;height:17.45pt;z-index:251644928">
            <v:textbox>
              <w:txbxContent>
                <w:p w:rsidR="009E48C3" w:rsidRDefault="009E48C3"/>
              </w:txbxContent>
            </v:textbox>
          </v:shape>
        </w:pict>
      </w:r>
      <w:r w:rsidRPr="00F91D49">
        <w:rPr>
          <w:noProof/>
          <w:lang w:eastAsia="tr-TR"/>
        </w:rPr>
        <w:pict>
          <v:shape id="_x0000_i1038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39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40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41" type="#_x0000_t75" style="width:30pt;height:31.5pt;visibility:visible">
            <v:imagedata r:id="rId7" o:title=""/>
          </v:shape>
        </w:pict>
      </w:r>
      <w:r w:rsidRPr="00F91D49">
        <w:rPr>
          <w:noProof/>
          <w:lang w:eastAsia="tr-TR"/>
        </w:rPr>
        <w:pict>
          <v:shape id="_x0000_i1042" type="#_x0000_t75" style="width:30pt;height:31.5pt;visibility:visible">
            <v:imagedata r:id="rId7" o:title=""/>
          </v:shape>
        </w:pict>
      </w:r>
      <w:r>
        <w:t xml:space="preserve">                         </w:t>
      </w:r>
      <w:r w:rsidRPr="00F91D49">
        <w:rPr>
          <w:noProof/>
          <w:lang w:eastAsia="tr-TR"/>
        </w:rPr>
        <w:pict>
          <v:shape id="_x0000_i1043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44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45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46" type="#_x0000_t75" style="width:33.75pt;height:30pt;visibility:visible">
            <v:imagedata r:id="rId8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47" type="#_x0000_t75" style="width:33.75pt;height:30pt;visibility:visible">
            <v:imagedata r:id="rId8" o:title=""/>
          </v:shape>
        </w:pict>
      </w:r>
    </w:p>
    <w:p w:rsidR="009E48C3" w:rsidRDefault="009E48C3">
      <w:r>
        <w:rPr>
          <w:noProof/>
          <w:lang w:eastAsia="tr-TR"/>
        </w:rPr>
        <w:pict>
          <v:shape id="_x0000_s1029" type="#_x0000_t202" style="position:absolute;margin-left:310pt;margin-top:1.75pt;width:19.6pt;height:17.45pt;z-index:251648000">
            <v:textbox>
              <w:txbxContent>
                <w:p w:rsidR="009E48C3" w:rsidRDefault="009E48C3" w:rsidP="00275066"/>
              </w:txbxContent>
            </v:textbox>
          </v:shape>
        </w:pict>
      </w:r>
    </w:p>
    <w:p w:rsidR="009E48C3" w:rsidRDefault="009E48C3"/>
    <w:p w:rsidR="009E48C3" w:rsidRDefault="009E48C3" w:rsidP="00334951">
      <w:pPr>
        <w:tabs>
          <w:tab w:val="center" w:pos="4536"/>
        </w:tabs>
      </w:pPr>
      <w:r w:rsidRPr="00F91D49">
        <w:rPr>
          <w:noProof/>
          <w:lang w:eastAsia="tr-TR"/>
        </w:rPr>
        <w:pict>
          <v:shape id="Resim 3" o:spid="_x0000_i1048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49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50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51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52" type="#_x0000_t75" style="width:25.5pt;height:47.25pt;visibility:visible">
            <v:imagedata r:id="rId9" o:title=""/>
          </v:shape>
        </w:pict>
      </w:r>
      <w:r>
        <w:t xml:space="preserve"> </w:t>
      </w:r>
      <w:r w:rsidRPr="00F91D49">
        <w:rPr>
          <w:noProof/>
          <w:lang w:eastAsia="tr-TR"/>
        </w:rPr>
        <w:pict>
          <v:shape id="_x0000_i1053" type="#_x0000_t75" style="width:25.5pt;height:47.25pt;visibility:visible">
            <v:imagedata r:id="rId9" o:title=""/>
          </v:shape>
        </w:pict>
      </w:r>
      <w:r>
        <w:tab/>
        <w:t xml:space="preserve">                       </w:t>
      </w:r>
      <w:r w:rsidRPr="00F91D49">
        <w:rPr>
          <w:noProof/>
          <w:lang w:eastAsia="tr-TR"/>
        </w:rPr>
        <w:pict>
          <v:shape id="Resim 4" o:spid="_x0000_i1054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55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56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57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58" type="#_x0000_t75" style="width:42pt;height:42.75pt;visibility:visible">
            <v:imagedata r:id="rId10" o:title=""/>
          </v:shape>
        </w:pict>
      </w:r>
    </w:p>
    <w:p w:rsidR="009E48C3" w:rsidRDefault="009E48C3" w:rsidP="00334951"/>
    <w:p w:rsidR="009E48C3" w:rsidRDefault="009E48C3" w:rsidP="00334951">
      <w:pPr>
        <w:tabs>
          <w:tab w:val="left" w:pos="3405"/>
        </w:tabs>
      </w:pPr>
      <w:r w:rsidRPr="00F91D49">
        <w:rPr>
          <w:noProof/>
          <w:lang w:eastAsia="tr-TR"/>
        </w:rPr>
        <w:pict>
          <v:shape id="_x0000_i1059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60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61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62" type="#_x0000_t75" style="width:25.5pt;height:47.25pt;visibility:visible">
            <v:imagedata r:id="rId9" o:title=""/>
          </v:shape>
        </w:pict>
      </w:r>
      <w:r w:rsidRPr="00F91D49">
        <w:rPr>
          <w:noProof/>
          <w:lang w:eastAsia="tr-TR"/>
        </w:rPr>
        <w:pict>
          <v:shape id="_x0000_i1063" type="#_x0000_t75" style="width:25.5pt;height:47.25pt;visibility:visible">
            <v:imagedata r:id="rId9" o:title=""/>
          </v:shape>
        </w:pict>
      </w:r>
      <w:r>
        <w:tab/>
        <w:t xml:space="preserve">                     </w:t>
      </w:r>
      <w:r w:rsidRPr="00F91D49">
        <w:rPr>
          <w:noProof/>
          <w:lang w:eastAsia="tr-TR"/>
        </w:rPr>
        <w:pict>
          <v:shape id="_x0000_i1064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65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66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67" type="#_x0000_t75" style="width:42pt;height:42.75pt;visibility:visible">
            <v:imagedata r:id="rId10" o:title=""/>
          </v:shape>
        </w:pict>
      </w:r>
      <w:r w:rsidRPr="00F91D49">
        <w:rPr>
          <w:noProof/>
          <w:lang w:eastAsia="tr-TR"/>
        </w:rPr>
        <w:pict>
          <v:shape id="_x0000_i1068" type="#_x0000_t75" style="width:42pt;height:42.75pt;visibility:visible">
            <v:imagedata r:id="rId10" o:title=""/>
          </v:shape>
        </w:pict>
      </w:r>
    </w:p>
    <w:p w:rsidR="009E48C3" w:rsidRDefault="009E48C3" w:rsidP="00334951">
      <w:pPr>
        <w:tabs>
          <w:tab w:val="left" w:pos="3405"/>
        </w:tabs>
      </w:pPr>
      <w:r>
        <w:rPr>
          <w:noProof/>
          <w:lang w:eastAsia="tr-TR"/>
        </w:rPr>
        <w:pict>
          <v:shape id="_x0000_s1030" type="#_x0000_t202" style="position:absolute;margin-left:66.4pt;margin-top:12.4pt;width:19.6pt;height:17.45pt;z-index:251646976">
            <v:textbox>
              <w:txbxContent>
                <w:p w:rsidR="009E48C3" w:rsidRDefault="009E48C3" w:rsidP="00275066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17.55pt;margin-top:8.65pt;width:19.6pt;height:17.45pt;z-index:251645952">
            <v:textbox>
              <w:txbxContent>
                <w:p w:rsidR="009E48C3" w:rsidRDefault="009E48C3" w:rsidP="00275066"/>
              </w:txbxContent>
            </v:textbox>
          </v:shape>
        </w:pict>
      </w:r>
    </w:p>
    <w:p w:rsidR="009E48C3" w:rsidRDefault="009E48C3" w:rsidP="00275066">
      <w:pPr>
        <w:tabs>
          <w:tab w:val="left" w:pos="7635"/>
        </w:tabs>
      </w:pPr>
      <w:r>
        <w:tab/>
      </w:r>
    </w:p>
    <w:p w:rsidR="009E48C3" w:rsidRPr="00D806B4" w:rsidRDefault="009E48C3" w:rsidP="00275066">
      <w:pPr>
        <w:tabs>
          <w:tab w:val="left" w:pos="76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B-)A</w:t>
      </w:r>
      <w:r w:rsidRPr="00D806B4">
        <w:rPr>
          <w:b/>
          <w:sz w:val="28"/>
          <w:szCs w:val="28"/>
        </w:rPr>
        <w:t>şağıdakilerden hangileri düzinedir kutucuklara işaretleyiniz.</w:t>
      </w:r>
    </w:p>
    <w:p w:rsidR="009E48C3" w:rsidRDefault="009E48C3" w:rsidP="00275066">
      <w:pPr>
        <w:tabs>
          <w:tab w:val="left" w:pos="7635"/>
        </w:tabs>
      </w:pPr>
      <w:r w:rsidRPr="00F91D49">
        <w:rPr>
          <w:noProof/>
          <w:lang w:eastAsia="tr-TR"/>
        </w:rPr>
        <w:pict>
          <v:shape id="Resim 5" o:spid="_x0000_i1069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70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71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72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73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74" type="#_x0000_t75" style="width:32.25pt;height:32.25pt;visibility:visible">
            <v:imagedata r:id="rId11" o:title=""/>
          </v:shape>
        </w:pict>
      </w:r>
      <w:r>
        <w:t xml:space="preserve">        </w:t>
      </w:r>
      <w:r w:rsidRPr="00F91D49">
        <w:rPr>
          <w:noProof/>
          <w:lang w:eastAsia="tr-TR"/>
        </w:rPr>
        <w:pict>
          <v:shape id="Resim 6" o:spid="_x0000_i1075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76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77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78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79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80" type="#_x0000_t75" style="width:35.25pt;height:28.5pt;visibility:visible">
            <v:imagedata r:id="rId12" o:title=""/>
          </v:shape>
        </w:pict>
      </w:r>
    </w:p>
    <w:p w:rsidR="009E48C3" w:rsidRDefault="009E48C3" w:rsidP="00275066">
      <w:r>
        <w:rPr>
          <w:noProof/>
          <w:lang w:eastAsia="tr-TR"/>
        </w:rPr>
        <w:pict>
          <v:shape id="_x0000_s1032" type="#_x0000_t202" style="position:absolute;margin-left:95.55pt;margin-top:40.3pt;width:19.6pt;height:17.45pt;z-index:251651072">
            <v:textbox>
              <w:txbxContent>
                <w:p w:rsidR="009E48C3" w:rsidRDefault="009E48C3" w:rsidP="00D806B4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341.55pt;margin-top:40.3pt;width:19.6pt;height:17.45pt;z-index:251652096">
            <v:textbox>
              <w:txbxContent>
                <w:p w:rsidR="009E48C3" w:rsidRDefault="009E48C3" w:rsidP="00D806B4"/>
              </w:txbxContent>
            </v:textbox>
          </v:shape>
        </w:pict>
      </w:r>
      <w:r w:rsidRPr="00F91D49">
        <w:rPr>
          <w:noProof/>
          <w:lang w:eastAsia="tr-TR"/>
        </w:rPr>
        <w:pict>
          <v:shape id="_x0000_i1081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82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83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84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85" type="#_x0000_t75" style="width:32.25pt;height:32.25pt;visibility:visible">
            <v:imagedata r:id="rId11" o:title=""/>
          </v:shape>
        </w:pict>
      </w:r>
      <w:r w:rsidRPr="00F91D49">
        <w:rPr>
          <w:noProof/>
          <w:lang w:eastAsia="tr-TR"/>
        </w:rPr>
        <w:pict>
          <v:shape id="_x0000_i1086" type="#_x0000_t75" style="width:32.25pt;height:32.25pt;visibility:visible">
            <v:imagedata r:id="rId11" o:title=""/>
          </v:shape>
        </w:pict>
      </w:r>
      <w:r>
        <w:t xml:space="preserve">               </w:t>
      </w:r>
      <w:r w:rsidRPr="00F91D49">
        <w:rPr>
          <w:noProof/>
          <w:lang w:eastAsia="tr-TR"/>
        </w:rPr>
        <w:pict>
          <v:shape id="_x0000_i1087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88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89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90" type="#_x0000_t75" style="width:35.25pt;height:28.5pt;visibility:visible">
            <v:imagedata r:id="rId12" o:title=""/>
          </v:shape>
        </w:pict>
      </w:r>
      <w:r w:rsidRPr="00F91D49">
        <w:rPr>
          <w:noProof/>
          <w:lang w:eastAsia="tr-TR"/>
        </w:rPr>
        <w:pict>
          <v:shape id="_x0000_i1091" type="#_x0000_t75" style="width:35.25pt;height:28.5pt;visibility:visible">
            <v:imagedata r:id="rId12" o:title=""/>
          </v:shape>
        </w:pict>
      </w:r>
    </w:p>
    <w:p w:rsidR="009E48C3" w:rsidRDefault="009E48C3" w:rsidP="00275066"/>
    <w:p w:rsidR="009E48C3" w:rsidRDefault="009E48C3" w:rsidP="00275066">
      <w:pPr>
        <w:tabs>
          <w:tab w:val="left" w:pos="5160"/>
        </w:tabs>
      </w:pPr>
      <w:r w:rsidRPr="00F91D49">
        <w:rPr>
          <w:noProof/>
          <w:lang w:eastAsia="tr-TR"/>
        </w:rPr>
        <w:pict>
          <v:shape id="Resim 7" o:spid="_x0000_i1092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093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094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095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096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097" type="#_x0000_t75" style="width:34.5pt;height:44.25pt;visibility:visible">
            <v:imagedata r:id="rId13" o:title=""/>
          </v:shape>
        </w:pict>
      </w:r>
      <w:r>
        <w:tab/>
      </w:r>
      <w:r w:rsidRPr="00F91D49">
        <w:rPr>
          <w:noProof/>
          <w:lang w:eastAsia="tr-TR"/>
        </w:rPr>
        <w:pict>
          <v:shape id="Resim 8" o:spid="_x0000_i1098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099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00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01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02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03" type="#_x0000_t75" style="width:30pt;height:21pt;visibility:visible">
            <v:imagedata r:id="rId14" o:title=""/>
          </v:shape>
        </w:pict>
      </w:r>
    </w:p>
    <w:p w:rsidR="009E48C3" w:rsidRDefault="009E48C3" w:rsidP="00275066"/>
    <w:p w:rsidR="009E48C3" w:rsidRDefault="009E48C3" w:rsidP="00275066">
      <w:pPr>
        <w:tabs>
          <w:tab w:val="left" w:pos="5355"/>
        </w:tabs>
      </w:pPr>
      <w:r>
        <w:rPr>
          <w:noProof/>
          <w:lang w:eastAsia="tr-TR"/>
        </w:rPr>
        <w:pict>
          <v:shape id="_x0000_s1034" type="#_x0000_t202" style="position:absolute;margin-left:349.15pt;margin-top:67.35pt;width:19.6pt;height:17.45pt;z-index:251649024">
            <v:textbox>
              <w:txbxContent>
                <w:p w:rsidR="009E48C3" w:rsidRDefault="009E48C3" w:rsidP="00D806B4"/>
              </w:txbxContent>
            </v:textbox>
          </v:shape>
        </w:pict>
      </w:r>
      <w:r w:rsidRPr="00F91D49">
        <w:rPr>
          <w:noProof/>
          <w:lang w:eastAsia="tr-TR"/>
        </w:rPr>
        <w:pict>
          <v:shape id="_x0000_i1104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105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106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107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108" type="#_x0000_t75" style="width:34.5pt;height:44.25pt;visibility:visible">
            <v:imagedata r:id="rId13" o:title=""/>
          </v:shape>
        </w:pict>
      </w:r>
      <w:r w:rsidRPr="00F91D49">
        <w:rPr>
          <w:noProof/>
          <w:lang w:eastAsia="tr-TR"/>
        </w:rPr>
        <w:pict>
          <v:shape id="_x0000_i1109" type="#_x0000_t75" style="width:34.5pt;height:44.25pt;visibility:visible">
            <v:imagedata r:id="rId13" o:title=""/>
          </v:shape>
        </w:pict>
      </w:r>
      <w:r>
        <w:t xml:space="preserve">                 </w:t>
      </w:r>
      <w:r w:rsidRPr="00F91D49">
        <w:rPr>
          <w:noProof/>
          <w:lang w:eastAsia="tr-TR"/>
        </w:rPr>
        <w:pict>
          <v:shape id="_x0000_i1110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11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12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13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14" type="#_x0000_t75" style="width:30pt;height:21pt;visibility:visible">
            <v:imagedata r:id="rId14" o:title=""/>
          </v:shape>
        </w:pict>
      </w:r>
      <w:r w:rsidRPr="00F91D49">
        <w:rPr>
          <w:noProof/>
          <w:lang w:eastAsia="tr-TR"/>
        </w:rPr>
        <w:pict>
          <v:shape id="_x0000_i1115" type="#_x0000_t75" style="width:30pt;height:21pt;visibility:visible">
            <v:imagedata r:id="rId14" o:title=""/>
          </v:shape>
        </w:pict>
      </w:r>
    </w:p>
    <w:p w:rsidR="009E48C3" w:rsidRDefault="009E48C3" w:rsidP="00D806B4">
      <w:r>
        <w:rPr>
          <w:noProof/>
          <w:lang w:eastAsia="tr-TR"/>
        </w:rPr>
        <w:pict>
          <v:shape id="_x0000_s1035" type="#_x0000_t202" style="position:absolute;margin-left:100.05pt;margin-top:17.05pt;width:19.6pt;height:17.45pt;z-index:251650048">
            <v:textbox>
              <w:txbxContent>
                <w:p w:rsidR="009E48C3" w:rsidRDefault="009E48C3" w:rsidP="00D806B4"/>
              </w:txbxContent>
            </v:textbox>
          </v:shape>
        </w:pict>
      </w:r>
    </w:p>
    <w:p w:rsidR="009E48C3" w:rsidRDefault="009E48C3" w:rsidP="00D806B4">
      <w:pPr>
        <w:tabs>
          <w:tab w:val="left" w:pos="7935"/>
        </w:tabs>
      </w:pPr>
      <w:r>
        <w:rPr>
          <w:noProof/>
          <w:lang w:eastAsia="tr-TR"/>
        </w:rPr>
        <w:pict>
          <v:shape id="_x0000_s1036" type="#_x0000_t202" style="position:absolute;margin-left:307.5pt;margin-top:-38.6pt;width:181.4pt;height:67.5pt;z-index:251670528" stroked="f">
            <v:textbox>
              <w:txbxContent>
                <w:p w:rsidR="009E48C3" w:rsidRDefault="009E48C3">
                  <w:r>
                    <w:t xml:space="preserve">                                     </w:t>
                  </w:r>
                  <w:r w:rsidRPr="00F91D49">
                    <w:rPr>
                      <w:noProof/>
                      <w:lang w:eastAsia="tr-TR"/>
                    </w:rPr>
                    <w:pict>
                      <v:shape id="_x0000_i1117" type="#_x0000_t75" style="width:64.5pt;height:47.25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margin-left:-11.6pt;margin-top:-32.6pt;width:48.75pt;height:46.5pt;z-index:251669504" fillcolor="#8064a2" strokecolor="#f2f2f2" strokeweight="3pt">
            <v:shadow on="t" type="perspective" color="#3f3151" opacity=".5" offset="1pt" offset2="-1pt"/>
          </v:shape>
        </w:pict>
      </w:r>
      <w:r>
        <w:tab/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 w:rsidRPr="00D806B4">
        <w:rPr>
          <w:b/>
          <w:sz w:val="28"/>
          <w:szCs w:val="28"/>
        </w:rPr>
        <w:t>C-) Aşağıdaki kitapları</w:t>
      </w:r>
      <w:r>
        <w:rPr>
          <w:b/>
          <w:sz w:val="28"/>
          <w:szCs w:val="28"/>
        </w:rPr>
        <w:t>n bir</w:t>
      </w:r>
      <w:r w:rsidRPr="00D806B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destesini boyayınız.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 w:rsidRPr="00060D68">
        <w:rPr>
          <w:b/>
          <w:noProof/>
          <w:sz w:val="28"/>
          <w:szCs w:val="28"/>
          <w:lang w:eastAsia="tr-TR"/>
        </w:rPr>
        <w:pict>
          <v:shape id="Resim 9" o:spid="_x0000_i1118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19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0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1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2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3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4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5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6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7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8" type="#_x0000_t75" style="width:63pt;height:46.5pt;visibility:visible">
            <v:imagedata r:id="rId16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29" type="#_x0000_t75" style="width:63pt;height:46.5pt;visibility:visible">
            <v:imagedata r:id="rId16" o:title=""/>
          </v:shape>
        </w:pic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Ç-) Aşağıdaki şemsiyeleri bir desteye tamamlayınız.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 w:rsidRPr="00F91D49">
        <w:rPr>
          <w:noProof/>
          <w:lang w:eastAsia="tr-TR"/>
        </w:rPr>
        <w:pict>
          <v:shape id="Resim 10" o:spid="_x0000_i1130" type="#_x0000_t75" style="width:33.75pt;height:34.5pt;visibility:visible">
            <v:imagedata r:id="rId17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1" type="#_x0000_t75" style="width:33.75pt;height:34.5pt;visibility:visible">
            <v:imagedata r:id="rId17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2" type="#_x0000_t75" style="width:33.75pt;height:34.5pt;visibility:visible">
            <v:imagedata r:id="rId17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3" type="#_x0000_t75" style="width:33.75pt;height:34.5pt;visibility:visible">
            <v:imagedata r:id="rId17" o:title=""/>
          </v:shape>
        </w:pict>
      </w:r>
      <w:r>
        <w:rPr>
          <w:b/>
          <w:sz w:val="28"/>
          <w:szCs w:val="28"/>
        </w:rPr>
        <w:t>……………………………………………………………………….</w:t>
      </w:r>
    </w:p>
    <w:p w:rsidR="009E48C3" w:rsidRDefault="009E48C3" w:rsidP="00EA1A43">
      <w:pPr>
        <w:rPr>
          <w:b/>
          <w:sz w:val="28"/>
          <w:szCs w:val="28"/>
        </w:rPr>
      </w:pPr>
      <w:hyperlink r:id="rId1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D-)Aşağıdaki çorapları bir düzineye tamamlayınız.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 w:rsidRPr="00060D68">
        <w:rPr>
          <w:b/>
          <w:noProof/>
          <w:sz w:val="28"/>
          <w:szCs w:val="28"/>
          <w:lang w:eastAsia="tr-TR"/>
        </w:rPr>
        <w:pict>
          <v:shape id="Resim 11" o:spid="_x0000_i1134" type="#_x0000_t75" style="width:33.75pt;height:63pt;visibility:visible">
            <v:imagedata r:id="rId19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5" type="#_x0000_t75" style="width:33.75pt;height:63pt;visibility:visible">
            <v:imagedata r:id="rId19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6" type="#_x0000_t75" style="width:33.75pt;height:63pt;visibility:visible">
            <v:imagedata r:id="rId19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7" type="#_x0000_t75" style="width:33.75pt;height:63pt;visibility:visible">
            <v:imagedata r:id="rId19" o:title=""/>
          </v:shape>
        </w:pict>
      </w:r>
      <w:r w:rsidRPr="00060D68">
        <w:rPr>
          <w:b/>
          <w:noProof/>
          <w:sz w:val="28"/>
          <w:szCs w:val="28"/>
          <w:lang w:eastAsia="tr-TR"/>
        </w:rPr>
        <w:pict>
          <v:shape id="_x0000_i1138" type="#_x0000_t75" style="width:33.75pt;height:63pt;visibility:visible">
            <v:imagedata r:id="rId19" o:title=""/>
          </v:shape>
        </w:pict>
      </w:r>
      <w:r>
        <w:rPr>
          <w:b/>
          <w:sz w:val="28"/>
          <w:szCs w:val="28"/>
        </w:rPr>
        <w:t>………………………………………………………………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E-) Aşağıdaki üçgenlerden bir düzinesi kadarını sarı renge boyayınız.</w:t>
      </w:r>
    </w:p>
    <w:p w:rsidR="009E48C3" w:rsidRDefault="009E48C3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348.4pt;margin-top:9pt;width:50.25pt;height:36.75pt;z-index:251664384"/>
        </w:pict>
      </w:r>
      <w:r>
        <w:rPr>
          <w:noProof/>
          <w:lang w:eastAsia="tr-TR"/>
        </w:rPr>
        <w:pict>
          <v:shape id="_x0000_s1039" type="#_x0000_t5" style="position:absolute;margin-left:298.15pt;margin-top:9pt;width:50.25pt;height:36.75pt;z-index:251665408"/>
        </w:pict>
      </w:r>
      <w:r>
        <w:rPr>
          <w:noProof/>
          <w:lang w:eastAsia="tr-TR"/>
        </w:rPr>
        <w:pict>
          <v:shape id="_x0000_s1040" type="#_x0000_t5" style="position:absolute;margin-left:247.9pt;margin-top:9pt;width:50.25pt;height:36.75pt;z-index:251666432"/>
        </w:pict>
      </w:r>
      <w:r>
        <w:rPr>
          <w:noProof/>
          <w:lang w:eastAsia="tr-TR"/>
        </w:rPr>
        <w:pict>
          <v:shape id="_x0000_s1041" type="#_x0000_t5" style="position:absolute;margin-left:197.65pt;margin-top:9pt;width:50.25pt;height:36.75pt;z-index:251667456"/>
        </w:pict>
      </w:r>
      <w:r>
        <w:rPr>
          <w:noProof/>
          <w:lang w:eastAsia="tr-TR"/>
        </w:rPr>
        <w:pict>
          <v:shape id="_x0000_s1042" type="#_x0000_t5" style="position:absolute;margin-left:147.4pt;margin-top:9pt;width:50.25pt;height:36.75pt;z-index:251660288"/>
        </w:pict>
      </w:r>
      <w:r>
        <w:rPr>
          <w:noProof/>
          <w:lang w:eastAsia="tr-TR"/>
        </w:rPr>
        <w:pict>
          <v:shape id="_x0000_s1043" type="#_x0000_t5" style="position:absolute;margin-left:97.15pt;margin-top:9pt;width:50.25pt;height:36.75pt;z-index:251659264"/>
        </w:pict>
      </w:r>
      <w:r>
        <w:rPr>
          <w:noProof/>
          <w:lang w:eastAsia="tr-TR"/>
        </w:rPr>
        <w:pict>
          <v:shape id="_x0000_s1044" type="#_x0000_t5" style="position:absolute;margin-left:46.9pt;margin-top:9pt;width:50.25pt;height:36.75pt;z-index:251656192"/>
        </w:pict>
      </w:r>
      <w:r>
        <w:rPr>
          <w:noProof/>
          <w:lang w:eastAsia="tr-TR"/>
        </w:rPr>
        <w:pict>
          <v:shape id="_x0000_s1045" type="#_x0000_t5" style="position:absolute;margin-left:-3.35pt;margin-top:9pt;width:50.25pt;height:36.75pt;z-index:251653120"/>
        </w:pict>
      </w:r>
    </w:p>
    <w:p w:rsidR="009E48C3" w:rsidRPr="00D806B4" w:rsidRDefault="009E48C3" w:rsidP="00D806B4">
      <w:pPr>
        <w:tabs>
          <w:tab w:val="left" w:pos="7935"/>
        </w:tabs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46" type="#_x0000_t5" style="position:absolute;margin-left:348.4pt;margin-top:26.6pt;width:50.25pt;height:36.75pt;z-index:251668480"/>
        </w:pict>
      </w:r>
      <w:r>
        <w:rPr>
          <w:noProof/>
          <w:lang w:eastAsia="tr-TR"/>
        </w:rPr>
        <w:pict>
          <v:shape id="_x0000_s1047" type="#_x0000_t5" style="position:absolute;margin-left:298.15pt;margin-top:26.6pt;width:50.25pt;height:36.75pt;z-index:251661312"/>
        </w:pict>
      </w:r>
      <w:r>
        <w:rPr>
          <w:noProof/>
          <w:lang w:eastAsia="tr-TR"/>
        </w:rPr>
        <w:pict>
          <v:shape id="_x0000_s1048" type="#_x0000_t5" style="position:absolute;margin-left:247.9pt;margin-top:26.6pt;width:50.25pt;height:36.75pt;z-index:251662336"/>
        </w:pict>
      </w:r>
      <w:r>
        <w:rPr>
          <w:noProof/>
          <w:lang w:eastAsia="tr-TR"/>
        </w:rPr>
        <w:pict>
          <v:shape id="_x0000_s1049" type="#_x0000_t5" style="position:absolute;margin-left:197.65pt;margin-top:26.6pt;width:50.25pt;height:36.75pt;z-index:251663360"/>
        </w:pict>
      </w:r>
      <w:r>
        <w:rPr>
          <w:noProof/>
          <w:lang w:eastAsia="tr-TR"/>
        </w:rPr>
        <w:pict>
          <v:shape id="_x0000_s1050" type="#_x0000_t5" style="position:absolute;margin-left:147.4pt;margin-top:26.6pt;width:50.25pt;height:36.75pt;z-index:251655168"/>
        </w:pict>
      </w:r>
      <w:r>
        <w:rPr>
          <w:noProof/>
          <w:lang w:eastAsia="tr-TR"/>
        </w:rPr>
        <w:pict>
          <v:shape id="_x0000_s1051" type="#_x0000_t5" style="position:absolute;margin-left:97.15pt;margin-top:26.6pt;width:50.25pt;height:36.75pt;z-index:251658240"/>
        </w:pict>
      </w:r>
      <w:r>
        <w:rPr>
          <w:noProof/>
          <w:lang w:eastAsia="tr-TR"/>
        </w:rPr>
        <w:pict>
          <v:shape id="_x0000_s1052" type="#_x0000_t5" style="position:absolute;margin-left:46.9pt;margin-top:26.6pt;width:50.25pt;height:36.75pt;z-index:251657216"/>
        </w:pict>
      </w:r>
      <w:r>
        <w:rPr>
          <w:noProof/>
          <w:lang w:eastAsia="tr-TR"/>
        </w:rPr>
        <w:pict>
          <v:shape id="_x0000_s1053" type="#_x0000_t5" style="position:absolute;margin-left:-5.6pt;margin-top:26.6pt;width:50.25pt;height:36.75pt;z-index:251654144"/>
        </w:pict>
      </w:r>
    </w:p>
    <w:p w:rsidR="009E48C3" w:rsidRDefault="009E48C3" w:rsidP="00D806B4">
      <w:pPr>
        <w:tabs>
          <w:tab w:val="left" w:pos="7935"/>
        </w:tabs>
      </w:pPr>
    </w:p>
    <w:p w:rsidR="009E48C3" w:rsidRDefault="009E48C3" w:rsidP="0091381D">
      <w:pPr>
        <w:tabs>
          <w:tab w:val="left" w:pos="7935"/>
        </w:tabs>
      </w:pPr>
      <w:r>
        <w:tab/>
      </w:r>
    </w:p>
    <w:p w:rsidR="009E48C3" w:rsidRDefault="009E48C3" w:rsidP="0091381D">
      <w:pPr>
        <w:tabs>
          <w:tab w:val="left" w:pos="7935"/>
        </w:tabs>
        <w:rPr>
          <w:b/>
          <w:sz w:val="28"/>
          <w:szCs w:val="28"/>
        </w:rPr>
      </w:pPr>
      <w:r w:rsidRPr="0091381D">
        <w:rPr>
          <w:b/>
          <w:sz w:val="28"/>
          <w:szCs w:val="28"/>
        </w:rPr>
        <w:t xml:space="preserve">F-) </w:t>
      </w:r>
      <w:r>
        <w:rPr>
          <w:b/>
          <w:sz w:val="28"/>
          <w:szCs w:val="28"/>
        </w:rPr>
        <w:t>B</w:t>
      </w:r>
      <w:r w:rsidRPr="0091381D">
        <w:rPr>
          <w:b/>
          <w:sz w:val="28"/>
          <w:szCs w:val="28"/>
        </w:rPr>
        <w:t>abam bana 7 fındık verdi 1 deste olması için kaç fındık daha vermesi gerekir?</w:t>
      </w:r>
    </w:p>
    <w:p w:rsidR="009E48C3" w:rsidRDefault="009E48C3" w:rsidP="0091381D">
      <w:pPr>
        <w:pStyle w:val="ListParagraph"/>
        <w:numPr>
          <w:ilvl w:val="0"/>
          <w:numId w:val="1"/>
        </w:num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                                         b- 2                               c- 3</w:t>
      </w:r>
    </w:p>
    <w:p w:rsidR="009E48C3" w:rsidRDefault="009E48C3" w:rsidP="0091381D">
      <w:p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G-)Kardeşim elinde 11 tane ceviz var. Bir düzine olması için kaç tane daha ceviz olması gerekir?</w:t>
      </w:r>
    </w:p>
    <w:p w:rsidR="009E48C3" w:rsidRPr="0091381D" w:rsidRDefault="009E48C3" w:rsidP="0091381D">
      <w:pPr>
        <w:pStyle w:val="ListParagraph"/>
        <w:numPr>
          <w:ilvl w:val="0"/>
          <w:numId w:val="2"/>
        </w:numPr>
        <w:tabs>
          <w:tab w:val="left" w:pos="79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                                         b-2                                  c- 3</w:t>
      </w:r>
    </w:p>
    <w:sectPr w:rsidR="009E48C3" w:rsidRPr="0091381D" w:rsidSect="0091381D">
      <w:headerReference w:type="default" r:id="rId20"/>
      <w:footerReference w:type="even" r:id="rId21"/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8C3" w:rsidRDefault="009E48C3" w:rsidP="00D806B4">
      <w:pPr>
        <w:spacing w:after="0" w:line="240" w:lineRule="auto"/>
      </w:pPr>
      <w:r>
        <w:separator/>
      </w:r>
    </w:p>
  </w:endnote>
  <w:endnote w:type="continuationSeparator" w:id="0">
    <w:p w:rsidR="009E48C3" w:rsidRDefault="009E48C3" w:rsidP="00D8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C3" w:rsidRDefault="009E48C3" w:rsidP="00833A38">
    <w:pPr>
      <w:pStyle w:val="Footer"/>
      <w:jc w:val="right"/>
    </w:pPr>
    <w:r>
      <w:t>SINIF ÖĞRETMENİ</w:t>
    </w:r>
  </w:p>
  <w:p w:rsidR="009E48C3" w:rsidRDefault="009E48C3" w:rsidP="00833A38">
    <w:pPr>
      <w:pStyle w:val="Footer"/>
      <w:jc w:val="right"/>
    </w:pPr>
    <w:r>
      <w:t>……OSİBAY……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8C3" w:rsidRDefault="009E48C3" w:rsidP="00D806B4">
      <w:pPr>
        <w:spacing w:after="0" w:line="240" w:lineRule="auto"/>
      </w:pPr>
      <w:r>
        <w:separator/>
      </w:r>
    </w:p>
  </w:footnote>
  <w:footnote w:type="continuationSeparator" w:id="0">
    <w:p w:rsidR="009E48C3" w:rsidRDefault="009E48C3" w:rsidP="00D80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C3" w:rsidRDefault="009E48C3" w:rsidP="00833A38">
    <w:pPr>
      <w:pStyle w:val="Header"/>
      <w:jc w:val="center"/>
      <w:rPr>
        <w:color w:val="C0504D"/>
        <w:sz w:val="36"/>
        <w:szCs w:val="36"/>
      </w:rPr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69.05pt;margin-top:-4.65pt;width:120.45pt;height:67.7pt;z-index:251658240" stroked="f">
          <v:textbox>
            <w:txbxContent>
              <w:p w:rsidR="009E48C3" w:rsidRDefault="009E48C3">
                <w:r>
                  <w:t xml:space="preserve">         </w:t>
                </w:r>
                <w:r w:rsidRPr="00F91D49">
                  <w:rPr>
                    <w:noProof/>
                    <w:lang w:eastAsia="tr-TR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esim 12" o:spid="_x0000_i1027" type="#_x0000_t75" style="width:64.5pt;height:47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50" type="#_x0000_t96" style="position:absolute;left:0;text-align:left;margin-left:-19.1pt;margin-top:-.15pt;width:56.25pt;height:51.75pt;z-index:251657216" fillcolor="#8064a2" strokecolor="#f2f2f2" strokeweight="3pt">
          <v:shadow on="t" type="perspective" color="#3f3151" opacity=".5" offset="1pt" offset2="-1pt"/>
        </v:shape>
      </w:pict>
    </w:r>
    <w:r w:rsidRPr="00833A38">
      <w:rPr>
        <w:color w:val="C0504D"/>
        <w:sz w:val="36"/>
        <w:szCs w:val="36"/>
      </w:rPr>
      <w:t xml:space="preserve">ANAFARTALAR İLKOKULU 2-B SINIFI </w:t>
    </w:r>
  </w:p>
  <w:p w:rsidR="009E48C3" w:rsidRPr="00833A38" w:rsidRDefault="009E48C3" w:rsidP="00833A38">
    <w:pPr>
      <w:pStyle w:val="Header"/>
      <w:jc w:val="center"/>
      <w:rPr>
        <w:color w:val="C0504D"/>
        <w:sz w:val="36"/>
        <w:szCs w:val="36"/>
      </w:rPr>
    </w:pPr>
    <w:r w:rsidRPr="00833A38">
      <w:rPr>
        <w:color w:val="C0504D"/>
        <w:sz w:val="36"/>
        <w:szCs w:val="36"/>
      </w:rPr>
      <w:t>MATEMATİK DERSİ ÖDEVİ</w:t>
    </w:r>
  </w:p>
  <w:p w:rsidR="009E48C3" w:rsidRPr="00833A38" w:rsidRDefault="009E48C3" w:rsidP="00833A38">
    <w:pPr>
      <w:pStyle w:val="Header"/>
      <w:jc w:val="center"/>
      <w:rPr>
        <w:color w:val="C0504D"/>
        <w:sz w:val="36"/>
        <w:szCs w:val="36"/>
      </w:rPr>
    </w:pPr>
    <w:r w:rsidRPr="00833A38">
      <w:rPr>
        <w:color w:val="C0504D"/>
        <w:sz w:val="36"/>
        <w:szCs w:val="36"/>
      </w:rPr>
      <w:t>DESTE VE DÜZİNE</w:t>
    </w:r>
    <w:r>
      <w:rPr>
        <w:color w:val="C0504D"/>
        <w:sz w:val="36"/>
        <w:szCs w:val="36"/>
      </w:rPr>
      <w:t>KAVRAMLARI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5011"/>
    <w:multiLevelType w:val="hybridMultilevel"/>
    <w:tmpl w:val="9730AAB4"/>
    <w:lvl w:ilvl="0" w:tplc="07942AB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45A71"/>
    <w:multiLevelType w:val="hybridMultilevel"/>
    <w:tmpl w:val="DFE60678"/>
    <w:lvl w:ilvl="0" w:tplc="CA301A42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951"/>
    <w:rsid w:val="00060D68"/>
    <w:rsid w:val="00194A55"/>
    <w:rsid w:val="00241151"/>
    <w:rsid w:val="00275066"/>
    <w:rsid w:val="00334951"/>
    <w:rsid w:val="00557871"/>
    <w:rsid w:val="006419FB"/>
    <w:rsid w:val="0069231C"/>
    <w:rsid w:val="00833A38"/>
    <w:rsid w:val="0091381D"/>
    <w:rsid w:val="009E48C3"/>
    <w:rsid w:val="00C34ABB"/>
    <w:rsid w:val="00D806B4"/>
    <w:rsid w:val="00EA1A43"/>
    <w:rsid w:val="00F31A1F"/>
    <w:rsid w:val="00F91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15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9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06B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06B4"/>
    <w:rPr>
      <w:rFonts w:cs="Times New Roman"/>
    </w:rPr>
  </w:style>
  <w:style w:type="paragraph" w:styleId="ListParagraph">
    <w:name w:val="List Paragraph"/>
    <w:basedOn w:val="Normal"/>
    <w:uiPriority w:val="99"/>
    <w:qFormat/>
    <w:rsid w:val="0091381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A1A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75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167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>www.sorubak.com</cp:keywords>
  <dc:description/>
  <cp:lastModifiedBy>edanur</cp:lastModifiedBy>
  <cp:revision>3</cp:revision>
  <dcterms:created xsi:type="dcterms:W3CDTF">2013-09-17T14:39:00Z</dcterms:created>
  <dcterms:modified xsi:type="dcterms:W3CDTF">2014-08-27T07:51:00Z</dcterms:modified>
</cp:coreProperties>
</file>