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55C" w:rsidRDefault="004A555C" w:rsidP="00671424">
      <w:pPr>
        <w:jc w:val="center"/>
      </w:pPr>
      <w:r>
        <w:t>PROBLEMLER</w:t>
      </w:r>
    </w:p>
    <w:p w:rsidR="004A555C" w:rsidRDefault="004A555C" w:rsidP="00671424">
      <w:pPr>
        <w:pStyle w:val="ListParagraph"/>
        <w:numPr>
          <w:ilvl w:val="0"/>
          <w:numId w:val="1"/>
        </w:numPr>
      </w:pPr>
      <w:r>
        <w:t>Bir doğal sayının 36 eksiği 15’tir. Bu doğal sayı kaçtır?</w:t>
      </w:r>
    </w:p>
    <w:p w:rsidR="004A555C" w:rsidRDefault="004A555C" w:rsidP="00671424"/>
    <w:p w:rsidR="004A555C" w:rsidRDefault="004A555C" w:rsidP="00671424">
      <w:pPr>
        <w:pStyle w:val="ListParagraph"/>
        <w:numPr>
          <w:ilvl w:val="0"/>
          <w:numId w:val="1"/>
        </w:numPr>
      </w:pPr>
      <w:r>
        <w:t>4 onluk 8 birlikten oluşan sayının 17 eksiği kaçtır?</w:t>
      </w:r>
    </w:p>
    <w:p w:rsidR="004A555C" w:rsidRDefault="004A555C" w:rsidP="00671424">
      <w:pPr>
        <w:pStyle w:val="ListParagraph"/>
      </w:pPr>
    </w:p>
    <w:p w:rsidR="004A555C" w:rsidRDefault="004A555C" w:rsidP="00671424">
      <w:hyperlink r:id="rId5" w:history="1">
        <w:r w:rsidRPr="00FE0ACB">
          <w:rPr>
            <w:rStyle w:val="Hyperlink"/>
          </w:rPr>
          <w:t>www.sorubak.com</w:t>
        </w:r>
      </w:hyperlink>
    </w:p>
    <w:p w:rsidR="004A555C" w:rsidRDefault="004A555C" w:rsidP="00671424">
      <w:pPr>
        <w:pStyle w:val="ListParagraph"/>
        <w:numPr>
          <w:ilvl w:val="0"/>
          <w:numId w:val="1"/>
        </w:numPr>
      </w:pPr>
      <w:r>
        <w:t>Elçin, 61 sayfalık kitabın önce 26 sayfasını sonra 15 sayfasını okursa geriye kitabın kaç sayfası kalır?</w:t>
      </w:r>
    </w:p>
    <w:p w:rsidR="004A555C" w:rsidRDefault="004A555C" w:rsidP="00671424"/>
    <w:p w:rsidR="004A555C" w:rsidRDefault="004A555C" w:rsidP="00671424">
      <w:pPr>
        <w:pStyle w:val="ListParagraph"/>
        <w:numPr>
          <w:ilvl w:val="0"/>
          <w:numId w:val="1"/>
        </w:numPr>
      </w:pPr>
      <w:r>
        <w:t>Furkan, 4 deste kalemin 12 tanesini kullanmıştır. Geriye kaç tane kalemi kalmıştır?</w:t>
      </w:r>
    </w:p>
    <w:p w:rsidR="004A555C" w:rsidRDefault="004A555C" w:rsidP="00671424">
      <w:pPr>
        <w:pStyle w:val="ListParagraph"/>
      </w:pPr>
    </w:p>
    <w:p w:rsidR="004A555C" w:rsidRDefault="004A555C" w:rsidP="00671424"/>
    <w:p w:rsidR="004A555C" w:rsidRDefault="004A555C" w:rsidP="00671424">
      <w:pPr>
        <w:pStyle w:val="ListParagraph"/>
        <w:numPr>
          <w:ilvl w:val="0"/>
          <w:numId w:val="1"/>
        </w:numPr>
      </w:pPr>
      <w:r>
        <w:t>Bir çiçekçide 56 gül, güllerden 18 eksik papatya vardır. bu çiçekçide kaç tane çiçek vardır?</w:t>
      </w:r>
    </w:p>
    <w:p w:rsidR="004A555C" w:rsidRDefault="004A555C" w:rsidP="00671424"/>
    <w:p w:rsidR="004A555C" w:rsidRDefault="004A555C" w:rsidP="00671424">
      <w:pPr>
        <w:pStyle w:val="ListParagraph"/>
        <w:numPr>
          <w:ilvl w:val="0"/>
          <w:numId w:val="1"/>
        </w:numPr>
      </w:pPr>
      <w:r>
        <w:t>Bir uçak sabah seferinde 41 yolcu, akşam seferinde 47 yolcu taşımıştır. Toplam 95 yolcu taşınmış olması için kaç yolcu daha taşınmalıdır?</w:t>
      </w:r>
    </w:p>
    <w:p w:rsidR="004A555C" w:rsidRDefault="004A555C" w:rsidP="00671424">
      <w:pPr>
        <w:pStyle w:val="ListParagraph"/>
      </w:pPr>
    </w:p>
    <w:p w:rsidR="004A555C" w:rsidRDefault="004A555C" w:rsidP="00671424"/>
    <w:p w:rsidR="004A555C" w:rsidRDefault="004A555C" w:rsidP="00671424">
      <w:pPr>
        <w:pStyle w:val="ListParagraph"/>
        <w:numPr>
          <w:ilvl w:val="0"/>
          <w:numId w:val="1"/>
        </w:numPr>
      </w:pPr>
      <w:r>
        <w:t>Mert, 17 liraya gömlek, 28 liraya şort almıştır. Mert’in 51 lirası olduğuna göre alışverişten sonra kaç lirası kalmıştır?</w:t>
      </w:r>
    </w:p>
    <w:p w:rsidR="004A555C" w:rsidRDefault="004A555C" w:rsidP="00671424">
      <w:pPr>
        <w:ind w:left="360"/>
      </w:pPr>
    </w:p>
    <w:p w:rsidR="004A555C" w:rsidRDefault="004A555C" w:rsidP="00671424">
      <w:pPr>
        <w:ind w:left="360"/>
      </w:pPr>
    </w:p>
    <w:p w:rsidR="004A555C" w:rsidRDefault="004A555C" w:rsidP="00671424">
      <w:pPr>
        <w:pStyle w:val="ListParagraph"/>
        <w:numPr>
          <w:ilvl w:val="0"/>
          <w:numId w:val="1"/>
        </w:numPr>
      </w:pPr>
      <w:r>
        <w:t>Annem misafirlere 44 dilim kek hazırlamıştır. Keklerin 31 dilimini misafirlere ikram eder, 6 dilimini komşumuza gönderirsek evde kaç dilim kek kalır?</w:t>
      </w:r>
    </w:p>
    <w:p w:rsidR="004A555C" w:rsidRDefault="004A555C" w:rsidP="00671424"/>
    <w:p w:rsidR="004A555C" w:rsidRDefault="004A555C" w:rsidP="00671424">
      <w:pPr>
        <w:pStyle w:val="ListParagraph"/>
        <w:numPr>
          <w:ilvl w:val="0"/>
          <w:numId w:val="1"/>
        </w:numPr>
      </w:pPr>
      <w:r>
        <w:t>2 onluk 7 birlikten oluşan sayının 16 fazlasının 7 eksiği kaçtır?</w:t>
      </w:r>
    </w:p>
    <w:p w:rsidR="004A555C" w:rsidRDefault="004A555C" w:rsidP="00671424">
      <w:pPr>
        <w:pStyle w:val="ListParagraph"/>
      </w:pPr>
    </w:p>
    <w:p w:rsidR="004A555C" w:rsidRDefault="004A555C" w:rsidP="00671424"/>
    <w:p w:rsidR="004A555C" w:rsidRDefault="004A555C" w:rsidP="00671424"/>
    <w:p w:rsidR="004A555C" w:rsidRDefault="004A555C" w:rsidP="00671424">
      <w:pPr>
        <w:pStyle w:val="ListParagraph"/>
        <w:numPr>
          <w:ilvl w:val="0"/>
          <w:numId w:val="1"/>
        </w:numPr>
      </w:pPr>
      <w:r>
        <w:t>Bir doğal sayının 24 eksiği 11’dir. Buna göre bu doğal sayının 9 eksiği kaçtır?</w:t>
      </w:r>
    </w:p>
    <w:p w:rsidR="004A555C" w:rsidRDefault="004A555C" w:rsidP="00671424"/>
    <w:p w:rsidR="004A555C" w:rsidRDefault="004A555C" w:rsidP="00671424"/>
    <w:sectPr w:rsidR="004A555C" w:rsidSect="00671424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D03EE"/>
    <w:multiLevelType w:val="hybridMultilevel"/>
    <w:tmpl w:val="28884DF6"/>
    <w:lvl w:ilvl="0" w:tplc="C87E34B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424"/>
    <w:rsid w:val="004A555C"/>
    <w:rsid w:val="005A0960"/>
    <w:rsid w:val="00671424"/>
    <w:rsid w:val="006D1382"/>
    <w:rsid w:val="00A64233"/>
    <w:rsid w:val="00B416AA"/>
    <w:rsid w:val="00BD5E17"/>
    <w:rsid w:val="00FE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96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7142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D5E1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154</Words>
  <Characters>878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samsung</dc:creator>
  <cp:keywords>www.sorubak.com</cp:keywords>
  <dc:description>www.sorubak.com</dc:description>
  <cp:lastModifiedBy>edanur</cp:lastModifiedBy>
  <cp:revision>4</cp:revision>
  <cp:lastPrinted>2013-03-07T11:11:00Z</cp:lastPrinted>
  <dcterms:created xsi:type="dcterms:W3CDTF">2013-03-07T11:04:00Z</dcterms:created>
  <dcterms:modified xsi:type="dcterms:W3CDTF">2014-04-13T18:09:00Z</dcterms:modified>
  <cp:category>www.sorubak.com</cp:category>
</cp:coreProperties>
</file>