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D20" w:rsidRPr="008C6636" w:rsidRDefault="001A4D20" w:rsidP="006F69E9">
      <w:pPr>
        <w:pStyle w:val="NoSpacing"/>
        <w:jc w:val="center"/>
        <w:rPr>
          <w:rFonts w:ascii="Times New Roman" w:hAnsi="Times New Roman"/>
          <w:sz w:val="24"/>
          <w:szCs w:val="24"/>
        </w:rPr>
      </w:pPr>
      <w:r w:rsidRPr="008C6636">
        <w:rPr>
          <w:rFonts w:ascii="Times New Roman" w:hAnsi="Times New Roman"/>
          <w:sz w:val="24"/>
          <w:szCs w:val="24"/>
        </w:rPr>
        <w:t>201</w:t>
      </w:r>
      <w:r>
        <w:rPr>
          <w:rFonts w:ascii="Times New Roman" w:hAnsi="Times New Roman"/>
          <w:sz w:val="24"/>
          <w:szCs w:val="24"/>
        </w:rPr>
        <w:t>3</w:t>
      </w:r>
      <w:r w:rsidRPr="008C6636">
        <w:rPr>
          <w:rFonts w:ascii="Times New Roman" w:hAnsi="Times New Roman"/>
          <w:sz w:val="24"/>
          <w:szCs w:val="24"/>
        </w:rPr>
        <w:t>/201</w:t>
      </w:r>
      <w:r>
        <w:rPr>
          <w:rFonts w:ascii="Times New Roman" w:hAnsi="Times New Roman"/>
          <w:sz w:val="24"/>
          <w:szCs w:val="24"/>
        </w:rPr>
        <w:t>4</w:t>
      </w:r>
      <w:r w:rsidRPr="008C6636">
        <w:rPr>
          <w:rFonts w:ascii="Times New Roman" w:hAnsi="Times New Roman"/>
          <w:sz w:val="24"/>
          <w:szCs w:val="24"/>
        </w:rPr>
        <w:t xml:space="preserve"> </w:t>
      </w:r>
      <w:r>
        <w:rPr>
          <w:rFonts w:ascii="Times New Roman" w:hAnsi="Times New Roman"/>
          <w:sz w:val="24"/>
          <w:szCs w:val="24"/>
        </w:rPr>
        <w:t xml:space="preserve"> </w:t>
      </w:r>
      <w:r w:rsidRPr="008C6636">
        <w:rPr>
          <w:rFonts w:ascii="Times New Roman" w:hAnsi="Times New Roman"/>
          <w:sz w:val="24"/>
          <w:szCs w:val="24"/>
        </w:rPr>
        <w:t xml:space="preserve">EĞİTİM-ÖĞRETİM YILI </w:t>
      </w:r>
      <w:r>
        <w:rPr>
          <w:rFonts w:ascii="Times New Roman" w:hAnsi="Times New Roman"/>
          <w:sz w:val="24"/>
          <w:szCs w:val="24"/>
        </w:rPr>
        <w:t xml:space="preserve"> AKDERE </w:t>
      </w:r>
      <w:r w:rsidRPr="008C6636">
        <w:rPr>
          <w:rFonts w:ascii="Times New Roman" w:hAnsi="Times New Roman"/>
          <w:sz w:val="24"/>
          <w:szCs w:val="24"/>
        </w:rPr>
        <w:t xml:space="preserve">İLKOKULU                                                                                                          </w:t>
      </w:r>
      <w:r>
        <w:rPr>
          <w:rFonts w:ascii="Times New Roman" w:hAnsi="Times New Roman"/>
          <w:sz w:val="24"/>
          <w:szCs w:val="24"/>
        </w:rPr>
        <w:t>2/A</w:t>
      </w:r>
      <w:r w:rsidRPr="008C6636">
        <w:rPr>
          <w:rFonts w:ascii="Times New Roman" w:hAnsi="Times New Roman"/>
          <w:sz w:val="24"/>
          <w:szCs w:val="24"/>
        </w:rPr>
        <w:t xml:space="preserve"> SINIFI 1. DÖNEM </w:t>
      </w:r>
      <w:r>
        <w:rPr>
          <w:rFonts w:ascii="Times New Roman" w:hAnsi="Times New Roman"/>
          <w:sz w:val="24"/>
          <w:szCs w:val="24"/>
        </w:rPr>
        <w:t>1</w:t>
      </w:r>
      <w:r w:rsidRPr="008C6636">
        <w:rPr>
          <w:rFonts w:ascii="Times New Roman" w:hAnsi="Times New Roman"/>
          <w:sz w:val="24"/>
          <w:szCs w:val="24"/>
        </w:rPr>
        <w:t>. VELİ TOPLANTI TUTANAĞI</w:t>
      </w:r>
    </w:p>
    <w:p w:rsidR="001A4D20" w:rsidRPr="008C6636" w:rsidRDefault="001A4D20" w:rsidP="006F69E9">
      <w:pPr>
        <w:pStyle w:val="NoSpacing"/>
        <w:ind w:left="360"/>
        <w:rPr>
          <w:rFonts w:ascii="Times New Roman" w:hAnsi="Times New Roman"/>
          <w:sz w:val="24"/>
          <w:szCs w:val="24"/>
        </w:rPr>
      </w:pPr>
      <w:r w:rsidRPr="008C6636">
        <w:rPr>
          <w:rFonts w:ascii="Times New Roman" w:hAnsi="Times New Roman"/>
          <w:sz w:val="24"/>
          <w:szCs w:val="24"/>
        </w:rPr>
        <w:t xml:space="preserve"> </w:t>
      </w:r>
    </w:p>
    <w:p w:rsidR="001A4D20" w:rsidRPr="0034283B" w:rsidRDefault="001A4D20" w:rsidP="006F69E9"/>
    <w:p w:rsidR="001A4D20" w:rsidRPr="0034283B" w:rsidRDefault="001A4D20" w:rsidP="006F69E9"/>
    <w:p w:rsidR="001A4D20" w:rsidRPr="0034283B" w:rsidRDefault="001A4D20" w:rsidP="006F69E9"/>
    <w:p w:rsidR="001A4D20" w:rsidRPr="0034283B" w:rsidRDefault="001A4D20" w:rsidP="006F69E9">
      <w:r>
        <w:t xml:space="preserve">     </w:t>
      </w:r>
      <w:r w:rsidRPr="0034283B">
        <w:t>GÜNDEM</w:t>
      </w:r>
    </w:p>
    <w:p w:rsidR="001A4D20" w:rsidRPr="0034283B" w:rsidRDefault="001A4D20" w:rsidP="006F69E9">
      <w:r w:rsidRPr="0034283B">
        <w:t>1.Toplantının   açılışı ve yoklama</w:t>
      </w:r>
    </w:p>
    <w:p w:rsidR="001A4D20" w:rsidRPr="0034283B" w:rsidRDefault="001A4D20" w:rsidP="00786474">
      <w:r w:rsidRPr="0034283B">
        <w:t>2.Gündemin okunması, gündem maddelerinin görüşülmesi:</w:t>
      </w:r>
    </w:p>
    <w:p w:rsidR="001A4D20" w:rsidRDefault="001A4D20" w:rsidP="006F69E9">
      <w:pPr>
        <w:pStyle w:val="ListParagraph"/>
        <w:ind w:left="0"/>
        <w:rPr>
          <w:rFonts w:ascii="Times New Roman" w:hAnsi="Times New Roman"/>
          <w:sz w:val="24"/>
          <w:szCs w:val="24"/>
        </w:rPr>
      </w:pPr>
      <w:r w:rsidRPr="0034283B">
        <w:rPr>
          <w:rFonts w:ascii="Times New Roman" w:hAnsi="Times New Roman"/>
          <w:sz w:val="24"/>
          <w:szCs w:val="24"/>
        </w:rPr>
        <w:t>-Yaz tatili çalışmalarının değerlendirilmesi</w:t>
      </w:r>
    </w:p>
    <w:p w:rsidR="001A4D20" w:rsidRDefault="001A4D20" w:rsidP="006F69E9">
      <w:pPr>
        <w:pStyle w:val="ListParagraph"/>
        <w:ind w:left="0"/>
        <w:rPr>
          <w:rFonts w:ascii="Times New Roman" w:hAnsi="Times New Roman"/>
          <w:sz w:val="24"/>
          <w:szCs w:val="24"/>
        </w:rPr>
      </w:pPr>
      <w:r w:rsidRPr="0034283B">
        <w:rPr>
          <w:rFonts w:ascii="Times New Roman" w:hAnsi="Times New Roman"/>
          <w:sz w:val="24"/>
          <w:szCs w:val="24"/>
        </w:rPr>
        <w:t>-Okuma ve yazma becerisi  konusunda velilerin bilgilendirilmesi</w:t>
      </w:r>
    </w:p>
    <w:p w:rsidR="001A4D20" w:rsidRPr="0034283B" w:rsidRDefault="001A4D20" w:rsidP="006F69E9">
      <w:pPr>
        <w:pStyle w:val="ListParagraph"/>
        <w:ind w:left="0"/>
        <w:rPr>
          <w:rFonts w:ascii="Times New Roman" w:hAnsi="Times New Roman"/>
          <w:b/>
          <w:sz w:val="24"/>
          <w:szCs w:val="24"/>
        </w:rPr>
      </w:pPr>
      <w:r w:rsidRPr="0034283B">
        <w:rPr>
          <w:rFonts w:ascii="Times New Roman" w:hAnsi="Times New Roman"/>
          <w:sz w:val="24"/>
          <w:szCs w:val="24"/>
        </w:rPr>
        <w:t>-Ders araç ve gereçlerinin temin edilmesi</w:t>
      </w:r>
    </w:p>
    <w:p w:rsidR="001A4D20" w:rsidRPr="008E5572" w:rsidRDefault="001A4D20" w:rsidP="006F69E9">
      <w:pPr>
        <w:pStyle w:val="ListParagraph"/>
        <w:tabs>
          <w:tab w:val="left" w:pos="0"/>
          <w:tab w:val="left" w:pos="708"/>
          <w:tab w:val="left" w:pos="1416"/>
          <w:tab w:val="left" w:pos="2124"/>
          <w:tab w:val="left" w:pos="2832"/>
          <w:tab w:val="left" w:pos="3540"/>
          <w:tab w:val="left" w:pos="4956"/>
          <w:tab w:val="left" w:pos="5664"/>
          <w:tab w:val="left" w:pos="6372"/>
          <w:tab w:val="center" w:pos="7442"/>
        </w:tabs>
        <w:ind w:left="0"/>
        <w:rPr>
          <w:rFonts w:ascii="Times New Roman" w:hAnsi="Times New Roman"/>
          <w:sz w:val="24"/>
          <w:szCs w:val="24"/>
        </w:rPr>
      </w:pPr>
      <w:r w:rsidRPr="0034283B">
        <w:rPr>
          <w:rFonts w:ascii="Times New Roman" w:hAnsi="Times New Roman"/>
          <w:sz w:val="24"/>
          <w:szCs w:val="24"/>
        </w:rPr>
        <w:t>-</w:t>
      </w:r>
      <w:r w:rsidRPr="00081AC8">
        <w:t xml:space="preserve"> </w:t>
      </w:r>
      <w:r w:rsidRPr="008E5572">
        <w:rPr>
          <w:rFonts w:ascii="Times New Roman" w:hAnsi="Times New Roman"/>
          <w:sz w:val="24"/>
          <w:szCs w:val="24"/>
        </w:rPr>
        <w:t>Okula geliş-gidiş saatleri ve devamsızlıklar</w:t>
      </w:r>
    </w:p>
    <w:p w:rsidR="001A4D20" w:rsidRDefault="001A4D20" w:rsidP="006F69E9">
      <w:pPr>
        <w:pStyle w:val="ListParagraph"/>
        <w:ind w:left="0"/>
        <w:rPr>
          <w:rFonts w:ascii="Times New Roman" w:hAnsi="Times New Roman"/>
          <w:sz w:val="24"/>
          <w:szCs w:val="24"/>
        </w:rPr>
      </w:pPr>
      <w:r>
        <w:rPr>
          <w:rFonts w:ascii="Times New Roman" w:hAnsi="Times New Roman"/>
          <w:sz w:val="24"/>
          <w:szCs w:val="24"/>
        </w:rPr>
        <w:t>-</w:t>
      </w:r>
      <w:r w:rsidRPr="0034283B">
        <w:rPr>
          <w:rFonts w:ascii="Times New Roman" w:hAnsi="Times New Roman"/>
          <w:sz w:val="24"/>
          <w:szCs w:val="24"/>
        </w:rPr>
        <w:t xml:space="preserve"> </w:t>
      </w:r>
      <w:r>
        <w:rPr>
          <w:rFonts w:ascii="Times New Roman" w:hAnsi="Times New Roman"/>
          <w:sz w:val="24"/>
          <w:szCs w:val="24"/>
        </w:rPr>
        <w:t>Okuldaki beslenme programının görüşülmesi</w:t>
      </w:r>
    </w:p>
    <w:p w:rsidR="001A4D20" w:rsidRDefault="001A4D20" w:rsidP="006F69E9">
      <w:pPr>
        <w:pStyle w:val="ListParagraph"/>
        <w:ind w:left="0"/>
        <w:rPr>
          <w:rFonts w:ascii="Times New Roman" w:hAnsi="Times New Roman"/>
          <w:sz w:val="24"/>
          <w:szCs w:val="24"/>
        </w:rPr>
      </w:pPr>
      <w:r>
        <w:rPr>
          <w:rFonts w:ascii="Times New Roman" w:hAnsi="Times New Roman"/>
          <w:sz w:val="24"/>
          <w:szCs w:val="24"/>
        </w:rPr>
        <w:t>-Gün içinde yapılacakların planlanması ve uyku saatleri</w:t>
      </w:r>
    </w:p>
    <w:p w:rsidR="001A4D20" w:rsidRPr="00786474" w:rsidRDefault="001A4D20" w:rsidP="006F69E9">
      <w:pPr>
        <w:pStyle w:val="ListParagraph"/>
        <w:ind w:left="0"/>
        <w:rPr>
          <w:rFonts w:ascii="Times New Roman" w:hAnsi="Times New Roman"/>
          <w:sz w:val="24"/>
          <w:szCs w:val="24"/>
        </w:rPr>
      </w:pPr>
      <w:r w:rsidRPr="0034283B">
        <w:rPr>
          <w:rFonts w:ascii="Times New Roman" w:hAnsi="Times New Roman"/>
          <w:sz w:val="24"/>
          <w:szCs w:val="24"/>
        </w:rPr>
        <w:t>-Öğrenci kılık kıyafetleri ve kişisel bakım</w:t>
      </w:r>
    </w:p>
    <w:p w:rsidR="001A4D20" w:rsidRPr="0034283B" w:rsidRDefault="001A4D20" w:rsidP="006F69E9">
      <w:pPr>
        <w:pStyle w:val="ListParagraph"/>
        <w:ind w:left="0"/>
        <w:rPr>
          <w:rFonts w:ascii="Times New Roman" w:hAnsi="Times New Roman"/>
          <w:sz w:val="24"/>
          <w:szCs w:val="24"/>
        </w:rPr>
      </w:pPr>
      <w:r w:rsidRPr="0034283B">
        <w:rPr>
          <w:rFonts w:ascii="Times New Roman" w:hAnsi="Times New Roman"/>
          <w:sz w:val="24"/>
          <w:szCs w:val="24"/>
        </w:rPr>
        <w:t>-Kitap okuma alışkanlığını kazandırma</w:t>
      </w:r>
    </w:p>
    <w:p w:rsidR="001A4D20" w:rsidRDefault="001A4D20" w:rsidP="006F69E9">
      <w:pPr>
        <w:pStyle w:val="ListParagraph"/>
        <w:ind w:left="0"/>
        <w:rPr>
          <w:rFonts w:ascii="Times New Roman" w:hAnsi="Times New Roman"/>
          <w:sz w:val="24"/>
          <w:szCs w:val="24"/>
        </w:rPr>
      </w:pPr>
      <w:r w:rsidRPr="0034283B">
        <w:rPr>
          <w:rFonts w:ascii="Times New Roman" w:hAnsi="Times New Roman"/>
          <w:sz w:val="24"/>
          <w:szCs w:val="24"/>
        </w:rPr>
        <w:t>-Sınıf kitaplığını zenginleştirme</w:t>
      </w:r>
    </w:p>
    <w:p w:rsidR="001A4D20" w:rsidRPr="00081AC8" w:rsidRDefault="001A4D20" w:rsidP="006F69E9">
      <w:pPr>
        <w:pStyle w:val="ListParagraph"/>
        <w:ind w:left="0"/>
        <w:rPr>
          <w:rFonts w:ascii="Times New Roman" w:hAnsi="Times New Roman"/>
          <w:sz w:val="24"/>
          <w:szCs w:val="24"/>
        </w:rPr>
      </w:pPr>
      <w:r w:rsidRPr="0034283B">
        <w:rPr>
          <w:rFonts w:ascii="Times New Roman" w:hAnsi="Times New Roman"/>
          <w:sz w:val="24"/>
          <w:szCs w:val="24"/>
        </w:rPr>
        <w:t xml:space="preserve"> </w:t>
      </w:r>
      <w:r>
        <w:rPr>
          <w:rFonts w:ascii="Times New Roman" w:hAnsi="Times New Roman"/>
          <w:sz w:val="24"/>
          <w:szCs w:val="24"/>
        </w:rPr>
        <w:t>-</w:t>
      </w:r>
      <w:r w:rsidRPr="0034283B">
        <w:rPr>
          <w:rFonts w:ascii="Times New Roman" w:hAnsi="Times New Roman"/>
          <w:sz w:val="24"/>
          <w:szCs w:val="24"/>
        </w:rPr>
        <w:t xml:space="preserve"> </w:t>
      </w:r>
      <w:r w:rsidRPr="00081AC8">
        <w:rPr>
          <w:rFonts w:ascii="Times New Roman" w:hAnsi="Times New Roman"/>
        </w:rPr>
        <w:t>e-okul ile ilgili bilgilendirme</w:t>
      </w:r>
    </w:p>
    <w:p w:rsidR="001A4D20" w:rsidRPr="0034283B" w:rsidRDefault="001A4D20" w:rsidP="006F69E9">
      <w:pPr>
        <w:pStyle w:val="ListParagraph"/>
        <w:ind w:left="0"/>
        <w:rPr>
          <w:rFonts w:ascii="Times New Roman" w:hAnsi="Times New Roman"/>
          <w:sz w:val="24"/>
          <w:szCs w:val="24"/>
        </w:rPr>
      </w:pPr>
      <w:r w:rsidRPr="0034283B">
        <w:rPr>
          <w:rFonts w:ascii="Times New Roman" w:hAnsi="Times New Roman"/>
          <w:sz w:val="24"/>
          <w:szCs w:val="24"/>
        </w:rPr>
        <w:t>3.Dilek ve temenniler</w:t>
      </w:r>
    </w:p>
    <w:p w:rsidR="001A4D20" w:rsidRPr="0034283B" w:rsidRDefault="001A4D20" w:rsidP="006F69E9">
      <w:pPr>
        <w:pStyle w:val="ListParagraph"/>
        <w:ind w:left="0"/>
        <w:rPr>
          <w:rFonts w:ascii="Times New Roman" w:hAnsi="Times New Roman"/>
          <w:b/>
          <w:sz w:val="24"/>
          <w:szCs w:val="24"/>
        </w:rPr>
      </w:pPr>
      <w:r w:rsidRPr="0034283B">
        <w:rPr>
          <w:rFonts w:ascii="Times New Roman" w:hAnsi="Times New Roman"/>
          <w:sz w:val="24"/>
          <w:szCs w:val="24"/>
        </w:rPr>
        <w:t>4.Kapanış</w:t>
      </w:r>
    </w:p>
    <w:p w:rsidR="001A4D20" w:rsidRDefault="001A4D20" w:rsidP="006F69E9">
      <w:pPr>
        <w:ind w:right="-828"/>
      </w:pPr>
      <w:r>
        <w:t xml:space="preserve">   1-  27-09-2013 Cuma günü saat 14.30’da  2-A sınıf öğretmeni Aynur ERSOY velilere “Hoş geldiniz” diyerek toplantının açılışını yaptı.Yapılan yoklama sonucunda 5 velinin toplantıda hazır bulunduğu görüldü.</w:t>
      </w:r>
    </w:p>
    <w:p w:rsidR="001A4D20" w:rsidRDefault="001A4D20" w:rsidP="006F69E9">
      <w:pPr>
        <w:ind w:right="-828"/>
      </w:pPr>
      <w:r>
        <w:t xml:space="preserve"> 2-sınıf öğretmeni, gündem maddelerini okudu ve görüşmelere geçildi.</w:t>
      </w:r>
    </w:p>
    <w:p w:rsidR="001A4D20" w:rsidRDefault="001A4D20" w:rsidP="006F69E9">
      <w:pPr>
        <w:ind w:right="-828"/>
      </w:pPr>
      <w:r>
        <w:t>*</w:t>
      </w:r>
      <w:r w:rsidRPr="00464BD5">
        <w:t xml:space="preserve"> </w:t>
      </w:r>
      <w:r>
        <w:t>Sınıf öğretmeni,bazı öğrencilerin okuma becerilerinde gerileme gözlemlediğini ,bunun nedeninin ise tatil boyunca hiç kitap okumamaları olduğunu üzülerek söyledi.Özellikle 1. sınıfı bitiren bir öğrencinin her gün düzenli kitap okuması gerektiğini,aksi halde okuma becerilerinin gelişemeyeceğini hatırlattı.Öğrenci velilerinden  Aysun Durdu kızına yazın başlangıcında düzenli olarak kitap okuttuğunu ancak daha sonra bunu devam ettiremediklerini söyledi.</w:t>
      </w:r>
    </w:p>
    <w:p w:rsidR="001A4D20" w:rsidRDefault="001A4D20" w:rsidP="006F69E9">
      <w:pPr>
        <w:ind w:right="-828"/>
      </w:pPr>
      <w:r>
        <w:t>*Sınıf öğretmeni,okuma becerileri ile ilgili olarak düzenlediği formları velilere dağıtarak çocuklarının belirlenen kriterlerin hangilerinde  yetersiz olduklarını görmelerini sağladı.</w:t>
      </w:r>
    </w:p>
    <w:p w:rsidR="001A4D20" w:rsidRDefault="001A4D20" w:rsidP="006F69E9">
      <w:pPr>
        <w:ind w:right="-828"/>
      </w:pPr>
      <w:r>
        <w:t xml:space="preserve">Ayrıca ders kitaplarının yeni sisteme göre hazırlanmamış olduğunu, kitaplardaki bazı etkinliklerin çocuklara ağır geldiğini belirterek, çocukların hazır bulunuşluğuna göre ders işleyeceğini söyledi. </w:t>
      </w:r>
    </w:p>
    <w:p w:rsidR="001A4D20" w:rsidRDefault="001A4D20" w:rsidP="006F69E9">
      <w:pPr>
        <w:ind w:right="-828"/>
      </w:pPr>
      <w:r>
        <w:t>* Sınıf öğretmeni araç-gereç temini konusunda velileri bilgilendirdi. Verilen listedeki araç gereçlerden evde bulunan var ise alınmasına gerek olmadığını belirtti.</w:t>
      </w:r>
    </w:p>
    <w:p w:rsidR="001A4D20" w:rsidRDefault="001A4D20" w:rsidP="006F69E9">
      <w:pPr>
        <w:ind w:right="-828"/>
      </w:pPr>
      <w:r>
        <w:t xml:space="preserve">Sınıf öğretmeni velilerden ,çocuklarının çantalarını her gün düzenli olarak kontrol etmelerini,programa göre çantaya konması gereken araç gereçleri çocukla birlikte hazırlamalarını istedi.Bu sayede çocuklara sorumluluk bilinci kazandırılacağını ifade etti.  </w:t>
      </w:r>
    </w:p>
    <w:p w:rsidR="001A4D20" w:rsidRDefault="001A4D20" w:rsidP="006F69E9">
      <w:pPr>
        <w:ind w:right="-828"/>
      </w:pPr>
      <w:r>
        <w:t xml:space="preserve">*Sınıf öğretmeni, okula geliş ve gidiş saatleri ile ilgili velileri bilgilendirdi.Çocukların ,hastalık gibi zorunlu haller dışında devamsızlık yapmalarının onları okuldan uzaklaştıracağını ve başarısız olmalarına neden olacağını belirterek  bu konuda velilerden gerekli duyarlılığı göstermelerini istedi. </w:t>
      </w:r>
    </w:p>
    <w:p w:rsidR="001A4D20" w:rsidRDefault="001A4D20" w:rsidP="006F69E9">
      <w:pPr>
        <w:ind w:right="-828"/>
      </w:pPr>
    </w:p>
    <w:p w:rsidR="001A4D20" w:rsidRDefault="001A4D20" w:rsidP="006F69E9">
      <w:pPr>
        <w:ind w:right="-828"/>
      </w:pPr>
      <w:r>
        <w:t xml:space="preserve">*Büyüme ve gelişme çağında olan çocukların dengeli beslenmelerinin  sağlık  ve eğitimlerinde  çok önemli olduğunu belirten sınıf öğretmeni  velilerden, çocuklarına az da olsa mutlaka kahvaltı yaptırarak   okula göndermelerini istedi.İkinci ders saatinin sonunda beslenme yaptıracağını vurguladı.Öğrenci velilerinden Ayşe Örgüt oğlu için bunu yapabileceğini söyledi. Öğretmen velilere,eğer çocuk iyi bir kahvaltı ediyorsa beslenme olarak yanına bir porsiyon meyve koyabileceklerini hatırlattı. </w:t>
      </w:r>
    </w:p>
    <w:p w:rsidR="001A4D20" w:rsidRDefault="001A4D20" w:rsidP="006F69E9">
      <w:pPr>
        <w:ind w:right="-828"/>
      </w:pPr>
    </w:p>
    <w:p w:rsidR="001A4D20" w:rsidRDefault="001A4D20" w:rsidP="006F69E9">
      <w:pPr>
        <w:ind w:right="-828"/>
      </w:pPr>
      <w:r>
        <w:t>*Sınıf öğretmeni velilerden,</w:t>
      </w:r>
      <w:r w:rsidRPr="005A4290">
        <w:t xml:space="preserve"> </w:t>
      </w:r>
      <w:r>
        <w:t>çocukların düzen ve disipline ihtiyacı olduğunu belirterek gün içinde yapılacak işlerin çocukları ile birlikte planlamalarını istedi.Oyun,ders çalışma yemek ve uyku saatlerinin düzenlenerek bu programa sadık kalınmasını  rica etti.Çocuklarını akşam saat sekiz buçukta yatırmaları gerektiğini söyledi.</w:t>
      </w:r>
    </w:p>
    <w:p w:rsidR="001A4D20" w:rsidRDefault="001A4D20" w:rsidP="006F69E9">
      <w:pPr>
        <w:ind w:right="-828"/>
      </w:pPr>
    </w:p>
    <w:p w:rsidR="001A4D20" w:rsidRDefault="001A4D20" w:rsidP="006F69E9">
      <w:pPr>
        <w:ind w:right="-828"/>
      </w:pPr>
      <w:r>
        <w:t>*Temizliğin sağlıklı büyüme ve gelişme  için önemine  değinen sınıf öğretmeni velilerden çocukların hem beden temizliği hem de  giysi temizliğine dikkat etmeleri gerektiğini  belirterek çocukların aslında kendilerinin aynası olduğunu vurguladı.Kişisel bakım konusunda çocukların evde eğitilmelerini,her sabah kalktığında yüzünü yıkama,yemekten önce ve sonra ellerini yıkama,sabah ve akşam dişlerini fırçalama ,yatmadan önce ayakları yıkama,haftada bir kez tırnakları kestirme ,</w:t>
      </w:r>
      <w:r w:rsidRPr="00E471CE">
        <w:t xml:space="preserve"> </w:t>
      </w:r>
      <w:r>
        <w:t xml:space="preserve">saçları her sabah tarama ,haftada en az iki kere banyo yapma ,ayakkabı ve kıyafet temizliğine dikkat etme vb. bakımların alışkanlık haline getirilmesini istedi. </w:t>
      </w:r>
    </w:p>
    <w:p w:rsidR="001A4D20" w:rsidRDefault="001A4D20" w:rsidP="006F69E9">
      <w:pPr>
        <w:ind w:right="-828"/>
      </w:pPr>
    </w:p>
    <w:p w:rsidR="001A4D20" w:rsidRDefault="001A4D20" w:rsidP="006F69E9">
      <w:pPr>
        <w:ind w:right="-828"/>
      </w:pPr>
      <w:r>
        <w:t xml:space="preserve">*Sınıf öğretmeni kitap okuma alışkanlığını çocukların bu yaşta edineceklerini,bu nedenle velilerin çaba göstermeleri gerektiğini ifade etti.Her gün belli bir zaman diliminde yüksek sesle çocuklarına kitap okutmalarını istedi.Ayrıca evde anne ve babanın da kitap okumasının çocuğa bu alışkanlığı kazandırmada çok etkili olacağını ifade etti. </w:t>
      </w:r>
    </w:p>
    <w:p w:rsidR="001A4D20" w:rsidRDefault="001A4D20" w:rsidP="006F69E9">
      <w:pPr>
        <w:ind w:right="-828"/>
      </w:pPr>
      <w:r>
        <w:t>*Sınıf öğretmeni,sınıf kitaplığının zenginleştirilmesi için velilerin desteğini istedi.</w:t>
      </w:r>
    </w:p>
    <w:p w:rsidR="001A4D20" w:rsidRDefault="001A4D20" w:rsidP="006F69E9">
      <w:pPr>
        <w:ind w:right="-828"/>
      </w:pPr>
      <w:r>
        <w:t>*Sınıf öğretmeni e-okul ile ilgili velileri bilgilendirdi.</w:t>
      </w:r>
    </w:p>
    <w:p w:rsidR="001A4D20" w:rsidRDefault="001A4D20" w:rsidP="006F69E9">
      <w:pPr>
        <w:ind w:right="-828"/>
      </w:pPr>
      <w:r>
        <w:t>*Veliler çocuklarının iyi bir eğitim –öğretim  almaları  için  hiçbir fedakarlıktan kaçınmayacaklarını belirttiler.Sınıf öğretmeni sürekli iletişim halinde olmanın öğrenci başarısını arttıracağını belirtti.Sağlıklı ve başarılı  bir eğitim -öğretim  yılı  dilekleriyle toplantıya son verildi.</w:t>
      </w:r>
    </w:p>
    <w:p w:rsidR="001A4D20" w:rsidRDefault="001A4D20" w:rsidP="006F69E9">
      <w:pPr>
        <w:ind w:right="-828"/>
      </w:pPr>
    </w:p>
    <w:p w:rsidR="001A4D20" w:rsidRDefault="001A4D20" w:rsidP="006F69E9">
      <w:pPr>
        <w:ind w:right="-828"/>
      </w:pPr>
    </w:p>
    <w:p w:rsidR="001A4D20" w:rsidRDefault="001A4D20" w:rsidP="006F69E9">
      <w:pPr>
        <w:ind w:right="-828"/>
      </w:pPr>
    </w:p>
    <w:p w:rsidR="001A4D20" w:rsidRDefault="001A4D20" w:rsidP="006F69E9">
      <w:pPr>
        <w:ind w:right="-828"/>
      </w:pPr>
    </w:p>
    <w:p w:rsidR="001A4D20" w:rsidRDefault="001A4D20" w:rsidP="006F69E9">
      <w:pPr>
        <w:ind w:right="-828"/>
      </w:pPr>
      <w:r>
        <w:t xml:space="preserve">                                                                                                                              </w:t>
      </w:r>
    </w:p>
    <w:p w:rsidR="001A4D20" w:rsidRDefault="001A4D20" w:rsidP="006F69E9">
      <w:pPr>
        <w:ind w:right="-828"/>
      </w:pPr>
      <w:r>
        <w:t xml:space="preserve">                                                                                                                             2-A Sınıf Öğretmeni</w:t>
      </w:r>
    </w:p>
    <w:p w:rsidR="001A4D20" w:rsidRDefault="001A4D20" w:rsidP="006F69E9">
      <w:pPr>
        <w:ind w:right="-828"/>
      </w:pPr>
    </w:p>
    <w:p w:rsidR="001A4D20" w:rsidRDefault="001A4D20" w:rsidP="006F69E9">
      <w:pPr>
        <w:ind w:right="-828"/>
      </w:pPr>
    </w:p>
    <w:p w:rsidR="001A4D20" w:rsidRDefault="001A4D20"/>
    <w:sectPr w:rsidR="001A4D20" w:rsidSect="009063C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69E9"/>
    <w:rsid w:val="00081AC8"/>
    <w:rsid w:val="001A4D20"/>
    <w:rsid w:val="001E7340"/>
    <w:rsid w:val="002C5978"/>
    <w:rsid w:val="0034283B"/>
    <w:rsid w:val="00431F7C"/>
    <w:rsid w:val="00464BD5"/>
    <w:rsid w:val="005A4290"/>
    <w:rsid w:val="006248DE"/>
    <w:rsid w:val="006475BD"/>
    <w:rsid w:val="006F69E9"/>
    <w:rsid w:val="00786474"/>
    <w:rsid w:val="008C6636"/>
    <w:rsid w:val="008E5572"/>
    <w:rsid w:val="009063C7"/>
    <w:rsid w:val="00A11995"/>
    <w:rsid w:val="00BD7131"/>
    <w:rsid w:val="00C002CD"/>
    <w:rsid w:val="00C42ACB"/>
    <w:rsid w:val="00C54D95"/>
    <w:rsid w:val="00DB65F6"/>
    <w:rsid w:val="00E471CE"/>
    <w:rsid w:val="00EB792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9E9"/>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F69E9"/>
    <w:pPr>
      <w:spacing w:after="200" w:line="276" w:lineRule="auto"/>
      <w:ind w:left="720"/>
      <w:contextualSpacing/>
    </w:pPr>
    <w:rPr>
      <w:rFonts w:ascii="Calibri" w:eastAsia="Calibri" w:hAnsi="Calibri"/>
      <w:sz w:val="22"/>
      <w:szCs w:val="22"/>
      <w:lang w:eastAsia="en-US"/>
    </w:rPr>
  </w:style>
  <w:style w:type="paragraph" w:styleId="NoSpacing">
    <w:name w:val="No Spacing"/>
    <w:uiPriority w:val="99"/>
    <w:qFormat/>
    <w:rsid w:val="006F69E9"/>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2</Pages>
  <Words>769</Words>
  <Characters>4389</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xxx</dc:creator>
  <cp:keywords>www.sorubak.com</cp:keywords>
  <dc:description>www.sorubak.com</dc:description>
  <cp:lastModifiedBy>akdere</cp:lastModifiedBy>
  <cp:revision>3</cp:revision>
  <cp:lastPrinted>2013-10-09T07:29:00Z</cp:lastPrinted>
  <dcterms:created xsi:type="dcterms:W3CDTF">2013-10-09T07:30:00Z</dcterms:created>
  <dcterms:modified xsi:type="dcterms:W3CDTF">2014-09-16T08:04:00Z</dcterms:modified>
  <cp:category>www.sorubak.com</cp:category>
</cp:coreProperties>
</file>