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710918" w:rsidRDefault="00710918" w:rsidP="00FC493A">
      <w:pPr>
        <w:rPr>
          <w:rFonts w:ascii="Hand writing Mutlu" w:hAnsi="Hand writing Mutlu"/>
          <w:sz w:val="24"/>
          <w:szCs w:val="24"/>
        </w:rPr>
      </w:pPr>
      <w:r w:rsidRPr="005B3F0E">
        <w:rPr>
          <w:rFonts w:ascii="Hand writing Mutlu" w:hAnsi="Hand writing Mutlu"/>
          <w:sz w:val="24"/>
          <w:szCs w:val="24"/>
        </w:rPr>
        <w:t xml:space="preserve">1-) Aşağıdaki kelimelere </w:t>
      </w:r>
      <w:r w:rsidRPr="005B3F0E">
        <w:rPr>
          <w:rFonts w:ascii="Times New Roman" w:hAnsi="Times New Roman"/>
          <w:sz w:val="24"/>
          <w:szCs w:val="24"/>
        </w:rPr>
        <w:t>“</w:t>
      </w:r>
      <w:r w:rsidRPr="005B3F0E">
        <w:rPr>
          <w:rFonts w:ascii="Hand writing Mutlu" w:hAnsi="Hand writing Mutlu"/>
          <w:sz w:val="24"/>
          <w:szCs w:val="24"/>
        </w:rPr>
        <w:t>-lar, -ler</w:t>
      </w:r>
      <w:r w:rsidRPr="005B3F0E">
        <w:rPr>
          <w:rFonts w:ascii="Times New Roman" w:hAnsi="Times New Roman"/>
          <w:sz w:val="24"/>
          <w:szCs w:val="24"/>
        </w:rPr>
        <w:t>”</w:t>
      </w:r>
      <w:r w:rsidRPr="005B3F0E">
        <w:rPr>
          <w:rFonts w:ascii="Hand writing Mutlu" w:hAnsi="Hand writing Mutlu"/>
          <w:sz w:val="24"/>
          <w:szCs w:val="24"/>
        </w:rPr>
        <w:t xml:space="preserve"> çokluk eklerini getirerek çoğul yapın.</w:t>
      </w:r>
    </w:p>
    <w:p w:rsidR="00710918" w:rsidRDefault="00710918" w:rsidP="00FC493A">
      <w:pPr>
        <w:rPr>
          <w:rFonts w:ascii="Hand writing Mutlu" w:hAnsi="Hand writing Mutlu"/>
          <w:sz w:val="24"/>
          <w:szCs w:val="24"/>
        </w:rPr>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2" o:spid="_x0000_s1048" type="#_x0000_t75" alt="http://images.clipartlogo.com/files/ss/thumb/116/116720389/apple_small.jpg" style="position:absolute;margin-left:267.65pt;margin-top:7.1pt;width:19.5pt;height:24.35pt;z-index:251543552;visibility:visible">
            <v:imagedata r:id="rId7" o:title=""/>
          </v:shape>
        </w:pict>
      </w:r>
      <w:r>
        <w:rPr>
          <w:noProof/>
          <w:lang w:eastAsia="tr-TR"/>
        </w:rPr>
        <w:pict>
          <v:shapetype id="_x0000_t32" coordsize="21600,21600" o:spt="32" o:oned="t" path="m,l21600,21600e" filled="f">
            <v:path arrowok="t" fillok="f" o:connecttype="none"/>
            <o:lock v:ext="edit" shapetype="t"/>
          </v:shapetype>
          <v:shape id="Straight Arrow Connector 70" o:spid="_x0000_s1049" type="#_x0000_t32" style="position:absolute;margin-left:286.15pt;margin-top:76.85pt;width:0;height:17.25pt;z-index:251534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" strokecolor="#4579b8">
            <v:stroke endarrow="open"/>
          </v:shape>
        </w:pict>
      </w:r>
      <w:r>
        <w:rPr>
          <w:noProof/>
          <w:lang w:eastAsia="tr-TR"/>
        </w:rPr>
        <w:pict>
          <v:shape id="Straight Arrow Connector 69" o:spid="_x0000_s1050" type="#_x0000_t32" style="position:absolute;margin-left:100.15pt;margin-top:76.85pt;width:0;height:17.25pt;z-index:251533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" strokecolor="#4579b8">
            <v:stroke endarrow="open"/>
          </v:shape>
        </w:pict>
      </w:r>
      <w:r>
        <w:rPr>
          <w:noProof/>
          <w:lang w:eastAsia="tr-TR"/>
        </w:rPr>
        <w:pict>
          <v:shape id="Picture 38" o:spid="_x0000_s1051" type="#_x0000_t75" alt="http://images.clipartlogo.com/files/ss/thumb/116/116720389/apple_small.jpg" style="position:absolute;margin-left:275.65pt;margin-top:38.6pt;width:19.5pt;height:24.35pt;z-index:251531264;visibility:visible">
            <v:imagedata r:id="rId7" o:title=""/>
          </v:shape>
        </w:pict>
      </w:r>
      <w:r>
        <w:rPr>
          <w:noProof/>
          <w:lang w:eastAsia="tr-TR"/>
        </w:rPr>
        <w:pict>
          <v:shape id="Picture 66" o:spid="_x0000_s1052" type="#_x0000_t75" alt="http://images.clipartlogo.com/files/ss/thumb/116/116720389/apple_small.jpg" style="position:absolute;margin-left:314.65pt;margin-top:14.6pt;width:19.5pt;height:24.35pt;z-index:251532288;visibility:visible">
            <v:imagedata r:id="rId7" o:title=""/>
          </v:shape>
        </w:pict>
      </w:r>
      <w:r>
        <w:rPr>
          <w:noProof/>
          <w:lang w:eastAsia="tr-TR"/>
        </w:rPr>
        <w:pict>
          <v:shape id="Picture 36" o:spid="_x0000_s1053" type="#_x0000_t75" alt="http://images.clipartlogo.com/files/ss/thumb/116/116720389/apple_small.jpg" style="position:absolute;margin-left:240.4pt;margin-top:14.6pt;width:19.5pt;height:24.35pt;z-index:251530240;visibility:visible">
            <v:imagedata r:id="rId7" o:title=""/>
          </v:shape>
        </w:pict>
      </w:r>
      <w:r>
        <w:rPr>
          <w:noProof/>
          <w:lang w:eastAsia="tr-TR"/>
        </w:rPr>
        <w:pict>
          <v:roundrect id="Rounded Rectangle 24" o:spid="_x0000_s1054" style="position:absolute;margin-left:42.4pt;margin-top:3.35pt;width:117pt;height:73.5pt;z-index:25152716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" strokecolor="#243f60" strokeweight="2pt">
            <v:textbox>
              <w:txbxContent>
                <w:p w:rsidR="00710918" w:rsidRDefault="00710918" w:rsidP="00FC493A">
                  <w:pPr>
                    <w:jc w:val="center"/>
                  </w:pPr>
                </w:p>
              </w:txbxContent>
            </v:textbox>
          </v:roundrect>
        </w:pict>
      </w:r>
      <w:r>
        <w:rPr>
          <w:noProof/>
          <w:lang w:eastAsia="tr-TR"/>
        </w:rPr>
        <w:pict>
          <v:roundrect id="Rounded Rectangle 27" o:spid="_x0000_s1055" style="position:absolute;margin-left:226.9pt;margin-top:3.35pt;width:117pt;height:73.5pt;z-index:25152921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" strokecolor="#243f60" strokeweight="2pt">
            <v:textbox>
              <w:txbxContent>
                <w:p w:rsidR="00710918" w:rsidRDefault="00710918" w:rsidP="00FC493A">
                  <w:pPr>
                    <w:jc w:val="center"/>
                  </w:pPr>
                </w:p>
              </w:txbxContent>
            </v:textbox>
          </v:roundrect>
        </w:pict>
      </w:r>
      <w:r>
        <w:rPr>
          <w:noProof/>
          <w:lang w:eastAsia="tr-TR"/>
        </w:rPr>
        <w:pict>
          <v:shape id="Picture 26" o:spid="_x0000_s1056" type="#_x0000_t75" alt="http://images.clipartlogo.com/files/ss/thumb/116/116720389/apple_small.jpg" style="position:absolute;margin-left:91.9pt;margin-top:30.35pt;width:19.5pt;height:24.35pt;z-index:251528192;visibility:visible">
            <v:imagedata r:id="rId7" o:title=""/>
          </v:shape>
        </w:pict>
      </w:r>
    </w:p>
    <w:p w:rsidR="00710918" w:rsidRPr="005B3F0E" w:rsidRDefault="00710918" w:rsidP="00FC493A">
      <w:pPr>
        <w:rPr>
          <w:rFonts w:ascii="Hand writing Mutlu" w:hAnsi="Hand writing Mutlu"/>
          <w:sz w:val="24"/>
          <w:szCs w:val="24"/>
        </w:rPr>
      </w:pPr>
      <w:r>
        <w:rPr>
          <w:noProof/>
          <w:lang w:eastAsia="tr-TR"/>
        </w:rPr>
        <w:pict>
          <v:shape id="Picture 124" o:spid="_x0000_s1057" type="#_x0000_t75" alt="http://images.clipartlogo.com/files/ss/thumb/116/116720389/apple_small.jpg" style="position:absolute;margin-left:243.4pt;margin-top:13.05pt;width:19.5pt;height:24.35pt;z-index:251545600;visibility:visible">
            <v:imagedata r:id="rId7" o:title=""/>
          </v:shape>
        </w:pict>
      </w:r>
      <w:r>
        <w:rPr>
          <w:noProof/>
          <w:lang w:eastAsia="tr-TR"/>
        </w:rPr>
        <w:pict>
          <v:shape id="Picture 123" o:spid="_x0000_s1058" type="#_x0000_t75" alt="http://images.clipartlogo.com/files/ss/thumb/116/116720389/apple_small.jpg" style="position:absolute;margin-left:314.65pt;margin-top:13.05pt;width:19.5pt;height:24.35pt;z-index:251544576;visibility:visible">
            <v:imagedata r:id="rId7" o:title=""/>
          </v:shape>
        </w:pict>
      </w:r>
    </w:p>
    <w:p w:rsidR="00710918" w:rsidRDefault="00710918" w:rsidP="00FC493A">
      <w:pPr>
        <w:rPr>
          <w:rFonts w:ascii="Hand writing Mutlu" w:hAnsi="Hand writing Mutlu"/>
          <w:sz w:val="24"/>
          <w:szCs w:val="24"/>
        </w:rPr>
      </w:pPr>
    </w:p>
    <w:p w:rsidR="00710918" w:rsidRDefault="00710918" w:rsidP="00FC493A">
      <w:pPr>
        <w:tabs>
          <w:tab w:val="left" w:pos="1065"/>
          <w:tab w:val="left" w:pos="4875"/>
          <w:tab w:val="left" w:pos="5115"/>
        </w:tabs>
        <w:rPr>
          <w:sz w:val="40"/>
          <w:szCs w:val="40"/>
        </w:rPr>
      </w:pPr>
      <w:r>
        <w:rPr>
          <w:noProof/>
          <w:lang w:eastAsia="tr-TR"/>
        </w:rPr>
        <w:pict>
          <v:shape id="Picture 120" o:spid="_x0000_s1059" type="#_x0000_t75" alt="http://www.afacancocuk.com/SorularCevaplar/images/97/semsiye.gif" style="position:absolute;margin-left:287.25pt;margin-top:66.25pt;width:33pt;height:31.1pt;z-index:251541504;visibility:visible">
            <v:imagedata r:id="rId8" o:title=""/>
          </v:shape>
        </w:pict>
      </w:r>
      <w:r>
        <w:rPr>
          <w:noProof/>
          <w:lang w:eastAsia="tr-TR"/>
        </w:rPr>
        <w:pict>
          <v:shape id="Picture 121" o:spid="_x0000_s1060" type="#_x0000_t75" alt="http://www.afacancocuk.com/SorularCevaplar/images/97/semsiye.gif" style="position:absolute;margin-left:243.35pt;margin-top:66.25pt;width:33pt;height:31.1pt;z-index:251542528;visibility:visible">
            <v:imagedata r:id="rId8" o:title=""/>
          </v:shape>
        </w:pict>
      </w:r>
      <w:r>
        <w:rPr>
          <w:noProof/>
          <w:lang w:eastAsia="tr-TR"/>
        </w:rPr>
        <w:pict>
          <v:shape id="Picture 119" o:spid="_x0000_s1061" type="#_x0000_t75" alt="http://www.afacancocuk.com/SorularCevaplar/images/97/semsiye.gif" style="position:absolute;margin-left:78.75pt;margin-top:66.25pt;width:33pt;height:31.1pt;z-index:251540480;visibility:visible">
            <v:imagedata r:id="rId8" o:title=""/>
          </v:shape>
        </w:pict>
      </w:r>
      <w:r>
        <w:rPr>
          <w:noProof/>
          <w:lang w:eastAsia="tr-TR"/>
        </w:rPr>
        <w:pict>
          <v:shape id="Straight Arrow Connector 118" o:spid="_x0000_s1062" type="#_x0000_t32" style="position:absolute;margin-left:286.9pt;margin-top:121pt;width:0;height:17.25pt;z-index:251539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" strokecolor="#4579b8">
            <v:stroke endarrow="open"/>
          </v:shape>
        </w:pict>
      </w:r>
      <w:r>
        <w:rPr>
          <w:noProof/>
          <w:lang w:eastAsia="tr-TR"/>
        </w:rPr>
        <w:pict>
          <v:roundrect id="Rounded Rectangle 117" o:spid="_x0000_s1063" style="position:absolute;margin-left:229.15pt;margin-top:47.5pt;width:117pt;height:73.5pt;z-index:25153843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" strokecolor="#243f60" strokeweight="2pt">
            <v:textbox>
              <w:txbxContent>
                <w:p w:rsidR="00710918" w:rsidRDefault="00710918" w:rsidP="00FC493A">
                  <w:pPr>
                    <w:jc w:val="center"/>
                  </w:pPr>
                </w:p>
              </w:txbxContent>
            </v:textbox>
          </v:roundrect>
        </w:pict>
      </w:r>
      <w:r>
        <w:rPr>
          <w:noProof/>
          <w:lang w:eastAsia="tr-TR"/>
        </w:rPr>
        <w:pict>
          <v:shape id="Straight Arrow Connector 116" o:spid="_x0000_s1064" type="#_x0000_t32" style="position:absolute;margin-left:100.15pt;margin-top:121pt;width:0;height:17.25pt;z-index:251537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" strokecolor="#4579b8">
            <v:stroke endarrow="open"/>
          </v:shape>
        </w:pict>
      </w:r>
      <w:r>
        <w:rPr>
          <w:noProof/>
          <w:lang w:eastAsia="tr-TR"/>
        </w:rPr>
        <w:pict>
          <v:roundrect id="Rounded Rectangle 115" o:spid="_x0000_s1065" style="position:absolute;margin-left:42.4pt;margin-top:47.5pt;width:117pt;height:73.5pt;z-index:25153638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" strokecolor="#243f60" strokeweight="2pt">
            <v:textbox>
              <w:txbxContent>
                <w:p w:rsidR="00710918" w:rsidRDefault="00710918" w:rsidP="00FC493A">
                  <w:pPr>
                    <w:jc w:val="center"/>
                  </w:pPr>
                </w:p>
              </w:txbxContent>
            </v:textbox>
          </v:roundrect>
        </w:pict>
      </w:r>
      <w:r>
        <w:rPr>
          <w:noProof/>
          <w:lang w:eastAsia="tr-TR"/>
        </w:rPr>
        <w:pict>
          <v:line id="Straight Connector 105" o:spid="_x0000_s1066" style="position:absolute;z-index:251535360;visibility:visible" from="-70.1pt,38.5pt" to="523.9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" strokecolor="#4f81bd" strokeweight="2pt">
            <v:shadow on="t" color="black" opacity="24903f" origin=",.5" offset="0,.55556mm"/>
          </v:line>
        </w:pict>
      </w:r>
      <w:r>
        <w:rPr>
          <w:rFonts w:ascii="Hand writing Mutlu" w:hAnsi="Hand writing Mutlu"/>
          <w:sz w:val="24"/>
          <w:szCs w:val="24"/>
        </w:rPr>
        <w:tab/>
      </w:r>
      <w:r>
        <w:rPr>
          <w:rFonts w:ascii="UlusalOkul.Com Çizgili" w:hAnsi="UlusalOkul.Com Çizgili"/>
          <w:sz w:val="40"/>
          <w:szCs w:val="40"/>
        </w:rPr>
        <w:t xml:space="preserve">   elma </w:t>
      </w:r>
      <w:r>
        <w:rPr>
          <w:rFonts w:ascii="UlusalOkul.Com Çizgili" w:hAnsi="UlusalOkul.Com Çizgili"/>
          <w:sz w:val="40"/>
          <w:szCs w:val="40"/>
        </w:rPr>
        <w:tab/>
      </w:r>
      <w:r>
        <w:rPr>
          <w:rFonts w:ascii="UlusalOkul.Com Çizgili" w:hAnsi="UlusalOkul.Com Çizgili"/>
          <w:sz w:val="40"/>
          <w:szCs w:val="40"/>
        </w:rPr>
        <w:tab/>
        <w:t xml:space="preserve"> elmalar </w:t>
      </w:r>
      <w:r>
        <w:rPr>
          <w:sz w:val="40"/>
          <w:szCs w:val="40"/>
        </w:rPr>
        <w:t xml:space="preserve">   </w:t>
      </w:r>
    </w:p>
    <w:p w:rsidR="00710918" w:rsidRPr="005B3F0E" w:rsidRDefault="00710918" w:rsidP="00FC493A">
      <w:pPr>
        <w:rPr>
          <w:sz w:val="40"/>
          <w:szCs w:val="40"/>
        </w:rPr>
      </w:pPr>
    </w:p>
    <w:p w:rsidR="00710918" w:rsidRPr="005B3F0E" w:rsidRDefault="00710918" w:rsidP="00FC493A">
      <w:pPr>
        <w:rPr>
          <w:sz w:val="40"/>
          <w:szCs w:val="40"/>
        </w:rPr>
      </w:pPr>
    </w:p>
    <w:p w:rsidR="00710918" w:rsidRDefault="00710918" w:rsidP="00FC493A">
      <w:pPr>
        <w:rPr>
          <w:sz w:val="40"/>
          <w:szCs w:val="40"/>
        </w:rPr>
      </w:pPr>
    </w:p>
    <w:p w:rsidR="00710918" w:rsidRDefault="00710918" w:rsidP="00FC493A">
      <w:pPr>
        <w:tabs>
          <w:tab w:val="left" w:pos="4635"/>
          <w:tab w:val="center" w:pos="4890"/>
        </w:tabs>
        <w:ind w:firstLine="708"/>
        <w:rPr>
          <w:sz w:val="40"/>
          <w:szCs w:val="40"/>
        </w:rPr>
      </w:pPr>
      <w:r>
        <w:rPr>
          <w:noProof/>
          <w:lang w:eastAsia="tr-TR"/>
        </w:rPr>
        <w:pict>
          <v:shape id="Picture 134" o:spid="_x0000_s1067" type="#_x0000_t75" alt="http://images.clipartlogo.com/files/ss/thumb/112/112579895/isolated-yellow-rubber-ducky-toy_small.jpg" style="position:absolute;left:0;text-align:left;margin-left:276.4pt;margin-top:88.4pt;width:24.05pt;height:25.5pt;z-index:251555840;visibility:visible">
            <v:imagedata r:id="rId9" o:title=""/>
          </v:shape>
        </w:pict>
      </w:r>
      <w:r>
        <w:rPr>
          <w:noProof/>
          <w:lang w:eastAsia="tr-TR"/>
        </w:rPr>
        <w:pict>
          <v:shape id="Picture 131" o:spid="_x0000_s1068" type="#_x0000_t75" alt="http://images.clipartlogo.com/files/ss/thumb/112/112579895/isolated-yellow-rubber-ducky-toy_small.jpg" style="position:absolute;left:0;text-align:left;margin-left:276.4pt;margin-top:59.9pt;width:24.05pt;height:25.5pt;z-index:251552768;visibility:visible">
            <v:imagedata r:id="rId9" o:title=""/>
          </v:shape>
        </w:pict>
      </w:r>
      <w:r>
        <w:rPr>
          <w:noProof/>
          <w:lang w:eastAsia="tr-TR"/>
        </w:rPr>
        <w:pict>
          <v:shape id="Picture 132" o:spid="_x0000_s1069" type="#_x0000_t75" alt="http://images.clipartlogo.com/files/ss/thumb/112/112579895/isolated-yellow-rubber-ducky-toy_small.jpg" style="position:absolute;left:0;text-align:left;margin-left:314.65pt;margin-top:58.35pt;width:24.05pt;height:25.5pt;z-index:251553792;visibility:visible">
            <v:imagedata r:id="rId9" o:title=""/>
          </v:shape>
        </w:pict>
      </w:r>
      <w:r>
        <w:rPr>
          <w:noProof/>
          <w:lang w:eastAsia="tr-TR"/>
        </w:rPr>
        <w:pict>
          <v:shape id="Picture 133" o:spid="_x0000_s1070" type="#_x0000_t75" alt="http://images.clipartlogo.com/files/ss/thumb/112/112579895/isolated-yellow-rubber-ducky-toy_small.jpg" style="position:absolute;left:0;text-align:left;margin-left:240.4pt;margin-top:58.4pt;width:24.05pt;height:25.5pt;z-index:251554816;visibility:visible">
            <v:imagedata r:id="rId9" o:title=""/>
          </v:shape>
        </w:pict>
      </w:r>
      <w:r>
        <w:rPr>
          <w:noProof/>
          <w:lang w:eastAsia="tr-TR"/>
        </w:rPr>
        <w:pict>
          <v:shape id="Picture 130" o:spid="_x0000_s1071" type="#_x0000_t75" alt="http://images.clipartlogo.com/files/ss/thumb/112/112579895/isolated-yellow-rubber-ducky-toy_small.jpg" style="position:absolute;left:0;text-align:left;margin-left:86.65pt;margin-top:73.35pt;width:24.05pt;height:25.5pt;z-index:251551744;visibility:visible">
            <v:imagedata r:id="rId9" o:title=""/>
          </v:shape>
        </w:pict>
      </w:r>
      <w:r>
        <w:rPr>
          <w:noProof/>
          <w:lang w:eastAsia="tr-TR"/>
        </w:rPr>
        <w:pict>
          <v:shape id="Straight Arrow Connector 129" o:spid="_x0000_s1072" type="#_x0000_t32" style="position:absolute;left:0;text-align:left;margin-left:290.65pt;margin-top:122.85pt;width:0;height:17.25pt;z-index:251550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" strokecolor="#4579b8">
            <v:stroke endarrow="open"/>
          </v:shape>
        </w:pict>
      </w:r>
      <w:r>
        <w:rPr>
          <w:noProof/>
          <w:lang w:eastAsia="tr-TR"/>
        </w:rPr>
        <w:pict>
          <v:roundrect id="Rounded Rectangle 128" o:spid="_x0000_s1073" style="position:absolute;left:0;text-align:left;margin-left:232.9pt;margin-top:49.35pt;width:117pt;height:73.5pt;z-index:25154969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" strokecolor="#243f60" strokeweight="2pt">
            <v:textbox>
              <w:txbxContent>
                <w:p w:rsidR="00710918" w:rsidRDefault="00710918" w:rsidP="00FC493A">
                  <w:pPr>
                    <w:jc w:val="center"/>
                  </w:pPr>
                </w:p>
              </w:txbxContent>
            </v:textbox>
          </v:roundrect>
        </w:pict>
      </w:r>
      <w:r>
        <w:rPr>
          <w:noProof/>
          <w:lang w:eastAsia="tr-TR"/>
        </w:rPr>
        <w:pict>
          <v:shape id="Straight Arrow Connector 127" o:spid="_x0000_s1074" type="#_x0000_t32" style="position:absolute;left:0;text-align:left;margin-left:100.15pt;margin-top:122.85pt;width:0;height:17.25pt;z-index:251548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" strokecolor="#4579b8">
            <v:stroke endarrow="open"/>
          </v:shape>
        </w:pict>
      </w:r>
      <w:r>
        <w:rPr>
          <w:noProof/>
          <w:lang w:eastAsia="tr-TR"/>
        </w:rPr>
        <w:pict>
          <v:roundrect id="Rounded Rectangle 126" o:spid="_x0000_s1075" style="position:absolute;left:0;text-align:left;margin-left:42.4pt;margin-top:49.35pt;width:117pt;height:73.5pt;z-index:25154764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" strokecolor="#243f60" strokeweight="2pt">
            <v:textbox>
              <w:txbxContent>
                <w:p w:rsidR="00710918" w:rsidRDefault="00710918" w:rsidP="00FC493A">
                  <w:pPr>
                    <w:jc w:val="center"/>
                  </w:pPr>
                </w:p>
              </w:txbxContent>
            </v:textbox>
          </v:roundrect>
        </w:pict>
      </w:r>
      <w:r>
        <w:rPr>
          <w:noProof/>
          <w:lang w:eastAsia="tr-TR"/>
        </w:rPr>
        <w:pict>
          <v:line id="Straight Connector 125" o:spid="_x0000_s1076" style="position:absolute;left:0;text-align:left;z-index:251546624;visibility:visible" from="-70.1pt,41.85pt" to="523.9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" strokecolor="#4f81bd" strokeweight="2pt">
            <v:shadow on="t" color="black" opacity="24903f" origin=",.5" offset="0,.55556mm"/>
          </v:line>
        </w:pict>
      </w:r>
      <w:r>
        <w:rPr>
          <w:rFonts w:ascii="UlusalOkul.Com Çizgili" w:hAnsi="UlusalOkul.Com Çizgili"/>
          <w:sz w:val="40"/>
          <w:szCs w:val="40"/>
        </w:rPr>
        <w:t xml:space="preserve">             </w:t>
      </w:r>
      <w:r>
        <w:rPr>
          <w:rFonts w:ascii="UlusalOkul.Com Çizgili" w:hAnsi="UlusalOkul.Com Çizgili"/>
          <w:sz w:val="40"/>
          <w:szCs w:val="40"/>
        </w:rPr>
        <w:tab/>
        <w:t xml:space="preserve"> </w:t>
      </w:r>
      <w:r>
        <w:rPr>
          <w:rFonts w:ascii="UlusalOkul.Com Çizgili" w:hAnsi="UlusalOkul.Com Çizgili"/>
          <w:sz w:val="40"/>
          <w:szCs w:val="40"/>
        </w:rPr>
        <w:tab/>
        <w:t xml:space="preserve">          </w:t>
      </w:r>
      <w:r>
        <w:rPr>
          <w:sz w:val="40"/>
          <w:szCs w:val="40"/>
        </w:rPr>
        <w:t xml:space="preserve">   </w:t>
      </w:r>
    </w:p>
    <w:p w:rsidR="00710918" w:rsidRPr="00240009" w:rsidRDefault="00710918" w:rsidP="00FC493A">
      <w:pPr>
        <w:rPr>
          <w:sz w:val="40"/>
          <w:szCs w:val="40"/>
        </w:rPr>
      </w:pPr>
    </w:p>
    <w:p w:rsidR="00710918" w:rsidRPr="00240009" w:rsidRDefault="00710918" w:rsidP="00FC493A">
      <w:pPr>
        <w:rPr>
          <w:sz w:val="40"/>
          <w:szCs w:val="40"/>
        </w:rPr>
      </w:pPr>
    </w:p>
    <w:p w:rsidR="00710918" w:rsidRDefault="00710918" w:rsidP="00FC493A">
      <w:pPr>
        <w:rPr>
          <w:sz w:val="40"/>
          <w:szCs w:val="40"/>
        </w:rPr>
      </w:pPr>
    </w:p>
    <w:p w:rsidR="00710918" w:rsidRDefault="00710918" w:rsidP="00FC493A">
      <w:pPr>
        <w:tabs>
          <w:tab w:val="left" w:pos="930"/>
          <w:tab w:val="center" w:pos="4536"/>
        </w:tabs>
        <w:rPr>
          <w:rFonts w:ascii="UlusalOkul.Com Çizgili" w:hAnsi="UlusalOkul.Com Çizgili"/>
          <w:sz w:val="40"/>
          <w:szCs w:val="40"/>
        </w:rPr>
      </w:pPr>
      <w:r>
        <w:rPr>
          <w:noProof/>
          <w:lang w:eastAsia="tr-TR"/>
        </w:rPr>
        <w:pict>
          <v:line id="Straight Connector 135" o:spid="_x0000_s1077" style="position:absolute;z-index:251556864;visibility:visible" from="-70.1pt,39.55pt" to="523.9pt,3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" strokecolor="#4f81bd" strokeweight="2pt">
            <v:shadow on="t" color="black" opacity="24903f" origin=",.5" offset="0,.55556mm"/>
          </v:line>
        </w:pict>
      </w:r>
      <w:r>
        <w:rPr>
          <w:sz w:val="40"/>
          <w:szCs w:val="40"/>
        </w:rPr>
        <w:tab/>
      </w:r>
      <w:r>
        <w:rPr>
          <w:rFonts w:ascii="UlusalOkul.Com Çizgili" w:hAnsi="UlusalOkul.Com Çizgili"/>
          <w:sz w:val="40"/>
          <w:szCs w:val="40"/>
        </w:rPr>
        <w:t xml:space="preserve">           </w:t>
      </w:r>
      <w:r>
        <w:rPr>
          <w:rFonts w:ascii="UlusalOkul.Com Çizgili" w:hAnsi="UlusalOkul.Com Çizgili"/>
          <w:sz w:val="40"/>
          <w:szCs w:val="40"/>
        </w:rPr>
        <w:tab/>
        <w:t xml:space="preserve">              </w:t>
      </w:r>
    </w:p>
    <w:p w:rsidR="00710918" w:rsidRDefault="00710918" w:rsidP="00FC493A">
      <w:pPr>
        <w:rPr>
          <w:rFonts w:ascii="Hand writing Mutlu" w:hAnsi="Hand writing Mutlu"/>
          <w:sz w:val="24"/>
          <w:szCs w:val="24"/>
        </w:rPr>
      </w:pPr>
      <w:r w:rsidRPr="00240009">
        <w:rPr>
          <w:rFonts w:ascii="Hand writing Mutlu" w:hAnsi="Hand writing Mutlu"/>
          <w:sz w:val="24"/>
          <w:szCs w:val="24"/>
        </w:rPr>
        <w:t>2-)</w:t>
      </w:r>
      <w:r>
        <w:rPr>
          <w:rFonts w:ascii="Hand writing Mutlu" w:hAnsi="Hand writing Mutlu"/>
          <w:sz w:val="24"/>
          <w:szCs w:val="24"/>
        </w:rPr>
        <w:t xml:space="preserve"> Aşağıda tekil olarak verilen kelimelerin çoğullarını defterlerinize yazın.</w:t>
      </w:r>
    </w:p>
    <w:p w:rsidR="00710918" w:rsidRDefault="00710918" w:rsidP="00FC493A">
      <w:pPr>
        <w:rPr>
          <w:rFonts w:ascii="Hand writing Mutlu" w:hAnsi="Hand writing Mutlu"/>
          <w:sz w:val="40"/>
          <w:szCs w:val="40"/>
        </w:rPr>
      </w:pPr>
      <w:r w:rsidRPr="00240009">
        <w:rPr>
          <w:rFonts w:ascii="Hand writing Mutlu" w:hAnsi="Hand writing Mutlu"/>
          <w:sz w:val="40"/>
          <w:szCs w:val="40"/>
        </w:rPr>
        <w:t xml:space="preserve">kazak    çilek    önlük    masa    sandalye    şişe </w:t>
      </w:r>
      <w:r>
        <w:rPr>
          <w:rFonts w:ascii="Hand writing Mutlu" w:hAnsi="Hand writing Mutlu"/>
          <w:sz w:val="40"/>
          <w:szCs w:val="40"/>
        </w:rPr>
        <w:t xml:space="preserve">      saat    kayısı   kemer    insan</w:t>
      </w:r>
    </w:p>
    <w:p w:rsidR="00710918" w:rsidRDefault="00710918" w:rsidP="00FC493A">
      <w:pPr>
        <w:rPr>
          <w:rFonts w:ascii="Hand writing Mutlu" w:hAnsi="Hand writing Mutlu"/>
          <w:sz w:val="40"/>
          <w:szCs w:val="40"/>
        </w:rPr>
      </w:pPr>
      <w:r>
        <w:rPr>
          <w:rFonts w:ascii="Hand writing Mutlu" w:hAnsi="Hand writing Mutlu"/>
          <w:sz w:val="40"/>
          <w:szCs w:val="40"/>
        </w:rPr>
        <w:t>resim    orman  kayık    kalem    armut</w:t>
      </w:r>
    </w:p>
    <w:p w:rsidR="00710918" w:rsidRPr="00240009" w:rsidRDefault="00710918" w:rsidP="00FC493A">
      <w:pPr>
        <w:rPr>
          <w:rFonts w:ascii="Hand writing Mutlu" w:hAnsi="Hand writing Mutlu"/>
          <w:sz w:val="40"/>
          <w:szCs w:val="40"/>
        </w:rPr>
      </w:pPr>
      <w:r>
        <w:rPr>
          <w:rFonts w:ascii="Hand writing Mutlu" w:hAnsi="Hand writing Mutlu"/>
          <w:sz w:val="40"/>
          <w:szCs w:val="40"/>
        </w:rPr>
        <w:t>kuzu    keçi     şerbet    toka      kumanda</w:t>
      </w:r>
      <w:r w:rsidRPr="00240009">
        <w:rPr>
          <w:rFonts w:ascii="Hand writing Mutlu" w:hAnsi="Hand writing Mutlu"/>
          <w:sz w:val="40"/>
          <w:szCs w:val="40"/>
        </w:rPr>
        <w:t xml:space="preserve">      </w:t>
      </w:r>
    </w:p>
    <w:p w:rsidR="00710918" w:rsidRDefault="00710918" w:rsidP="00FC493A">
      <w:pPr>
        <w:rPr>
          <w:rFonts w:ascii="Hand writing Mutlu" w:hAnsi="Hand writing Mutlu"/>
          <w:sz w:val="24"/>
          <w:szCs w:val="24"/>
        </w:rPr>
      </w:pPr>
      <w:r>
        <w:rPr>
          <w:rFonts w:ascii="Hand writing Mutlu" w:hAnsi="Hand writing Mutlu"/>
          <w:sz w:val="24"/>
          <w:szCs w:val="24"/>
        </w:rPr>
        <w:t>1-) Aşağıdaki kelimelerin yerlerini değiştirerek düzgün bir cümle haline getirin.</w:t>
      </w:r>
    </w:p>
    <w:p w:rsidR="00710918" w:rsidRDefault="00710918" w:rsidP="00FC493A">
      <w:pPr>
        <w:rPr>
          <w:rFonts w:ascii="Hand writing Mutlu" w:hAnsi="Hand writing Mutlu"/>
          <w:sz w:val="24"/>
          <w:szCs w:val="24"/>
        </w:rPr>
      </w:pPr>
      <w:r>
        <w:rPr>
          <w:noProof/>
          <w:lang w:eastAsia="tr-TR"/>
        </w:rPr>
        <w:pict>
          <v:group id="Group 1" o:spid="_x0000_s1078" style="position:absolute;margin-left:4.9pt;margin-top:3.55pt;width:246.75pt;height:33pt;z-index:251557888" coordsize="31337,4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">
            <v:roundrect id="Rounded Rectangle 22" o:spid="_x0000_s1079" style="position:absolute;width:9525;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gbK8MA&#10;AADbAAAADwAAAGRycy9kb3ducmV2LnhtbESPS4vCQBCE78L+h6EXvOlkA4pknUhYVhBvPiJ4azKd&#10;B2Z6QmbU6K93FhY8FlX1FbVcDaYVN+pdY1nB1zQCQVxY3XCl4HhYTxYgnEfW2FomBQ9ysEo/RktM&#10;tL3zjm57X4kAYZeggtr7LpHSFTUZdFPbEQevtL1BH2RfSd3jPcBNK+MomkuDDYeFGjv6qam47K9G&#10;wdU+L6dtvsjKON88suPvrHJ0Vmr8OWTfIDwN/h3+b2+0gjiGvy/hB8j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gbK8MAAADbAAAADwAAAAAAAAAAAAAAAACYAgAAZHJzL2Rv&#10;d25yZXYueG1sUEsFBgAAAAAEAAQA9QAAAIgDA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bindi</w:t>
                    </w:r>
                  </w:p>
                </w:txbxContent>
              </v:textbox>
            </v:roundrect>
            <v:roundrect id="Rounded Rectangle 23" o:spid="_x0000_s1080" style="position:absolute;left:10953;width:9525;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S+sMQA&#10;AADbAAAADwAAAGRycy9kb3ducmV2LnhtbESPQWvCQBSE70L/w/KE3nRjikVS1xBKC6E3rQq9PbLP&#10;JJh9G7IbTfrrXUHwOMzMN8w6HUwjLtS52rKCxTwCQVxYXXOpYP/7PVuBcB5ZY2OZFIzkIN28TNaY&#10;aHvlLV12vhQBwi5BBZX3bSKlKyoy6Oa2JQ7eyXYGfZBdKXWH1wA3jYyj6F0arDksVNjSZ0XFedcb&#10;Bb39Px9/DqvsFB/yMdt/LUtHf0q9TofsA4SnwT/Dj3auFcRvcP8Sf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0vrDEAAAA2wAAAA8AAAAAAAAAAAAAAAAAmAIAAGRycy9k&#10;b3ducmV2LnhtbFBLBQYAAAAABAAEAPUAAACJAw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Yeliz</w:t>
                    </w:r>
                  </w:p>
                </w:txbxContent>
              </v:textbox>
            </v:roundrect>
            <v:roundrect id="Rounded Rectangle 25" o:spid="_x0000_s1081" style="position:absolute;left:21812;width:9525;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DX8IA&#10;AADbAAAADwAAAGRycy9kb3ducmV2LnhtbESPzarCMBSE9xd8h3CEu7umFhSpRimiIHfnTwV3h+bY&#10;FpuT0kStPr0RBJfDzHzDzBadqcWNWldZVjAcRCCIc6srLhQc9uu/CQjnkTXWlknBgxws5r2fGSba&#10;3nlLt50vRICwS1BB6X2TSOnykgy6gW2Ig3e2rUEfZFtI3eI9wE0t4ygaS4MVh4USG1qWlF92V6Pg&#10;ap+X4382Sc9xtnmkh9WocHRS6rffpVMQnjr/DX/aG60gH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EYNfwgAAANsAAAAPAAAAAAAAAAAAAAAAAJgCAABkcnMvZG93&#10;bnJldi54bWxQSwUGAAAAAAQABAD1AAAAhwM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otobüse</w:t>
                    </w:r>
                  </w:p>
                </w:txbxContent>
              </v:textbox>
            </v:roundrect>
          </v:group>
        </w:pict>
      </w:r>
    </w:p>
    <w:p w:rsidR="00710918" w:rsidRDefault="00710918" w:rsidP="00FC493A">
      <w:pPr>
        <w:rPr>
          <w:rFonts w:ascii="Hand writing Mutlu" w:hAnsi="Hand writing Mutlu"/>
          <w:sz w:val="24"/>
          <w:szCs w:val="24"/>
        </w:rPr>
      </w:pPr>
    </w:p>
    <w:p w:rsidR="00710918" w:rsidRDefault="00710918" w:rsidP="00FC493A">
      <w:pPr>
        <w:rPr>
          <w:sz w:val="40"/>
          <w:szCs w:val="40"/>
        </w:rPr>
      </w:pPr>
      <w:r>
        <w:rPr>
          <w:noProof/>
          <w:lang w:eastAsia="tr-TR"/>
        </w:rPr>
        <w:pict>
          <v:line id="Straight Connector 30" o:spid="_x0000_s1082" style="position:absolute;z-index:251558912;visibility:visible" from="-70.1pt,40.25pt" to="523.15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" strokecolor="#4f81bd" strokeweight="2pt">
            <v:shadow on="t" color="black" opacity="24903f" origin=",.5" offset="0,.55556mm"/>
          </v:line>
        </w:pict>
      </w:r>
      <w:r w:rsidRPr="009E2694">
        <w:rPr>
          <w:rFonts w:ascii="UlusalOkul.Com Çizgili" w:hAnsi="UlusalOkul.Com Çizgili"/>
          <w:sz w:val="40"/>
          <w:szCs w:val="40"/>
        </w:rPr>
        <w:t>.</w:t>
      </w:r>
      <w:r>
        <w:rPr>
          <w:rFonts w:ascii="UlusalOkul.Com Çizgili" w:hAnsi="UlusalOkul.Com Çizgili"/>
          <w:sz w:val="40"/>
          <w:szCs w:val="40"/>
        </w:rPr>
        <w:t xml:space="preserve">                                                 </w:t>
      </w:r>
      <w:r>
        <w:rPr>
          <w:sz w:val="40"/>
          <w:szCs w:val="40"/>
        </w:rPr>
        <w:t xml:space="preserve"> </w:t>
      </w:r>
    </w:p>
    <w:p w:rsidR="00710918" w:rsidRDefault="00710918" w:rsidP="00FC493A">
      <w:pPr>
        <w:rPr>
          <w:sz w:val="40"/>
          <w:szCs w:val="40"/>
        </w:rPr>
      </w:pPr>
      <w:r>
        <w:rPr>
          <w:noProof/>
          <w:lang w:eastAsia="tr-TR"/>
        </w:rPr>
        <w:pict>
          <v:group id="Group 31" o:spid="_x0000_s1083" style="position:absolute;margin-left:1.15pt;margin-top:.35pt;width:435pt;height:33pt;z-index:251559936" coordsize="55245,4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">
            <v:roundrect id="Rounded Rectangle 33" o:spid="_x0000_s1084" style="position:absolute;width:9525;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0obcQA&#10;AADbAAAADwAAAGRycy9kb3ducmV2LnhtbESPT2vCQBTE70K/w/IKvZlNFSWkWSWUFsSbf1Lo7ZF9&#10;JsHs25BdNfrpXUHwOMzMb5hsOZhWnKl3jWUFn1EMgri0uuFKwX73O05AOI+ssbVMCq7kYLl4G2WY&#10;anvhDZ23vhIBwi5FBbX3XSqlK2sy6CLbEQfvYHuDPsi+krrHS4CbVk7ieC4NNhwWauzou6byuD0Z&#10;BSd7O/6tiyQ/TIrVNd//zCpH/0p9vA/5FwhPg3+Fn+2VVjCdwuNL+A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tKG3EAAAA2wAAAA8AAAAAAAAAAAAAAAAAmAIAAGRycy9k&#10;b3ducmV2LnhtbFBLBQYAAAAABAAEAPUAAACJAw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oynadı</w:t>
                    </w:r>
                  </w:p>
                </w:txbxContent>
              </v:textbox>
            </v:roundrect>
            <v:roundrect id="Rounded Rectangle 37" o:spid="_x0000_s1085" style="position:absolute;left:21812;width:11144;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YubsQA&#10;AADbAAAADwAAAGRycy9kb3ducmV2LnhtbESPS4vCQBCE74L/YWhhbzrRxQcxowRxQbz5Wthbk+k8&#10;MNMTMqPG/fXOwoLHoqq+opJ1Z2pxp9ZVlhWMRxEI4szqigsF59PXcAHCeWSNtWVS8CQH61W/l2Cs&#10;7YMPdD/6QgQIuxgVlN43sZQuK8mgG9mGOHi5bQ36INtC6hYfAW5qOYmimTRYcVgosaFNSdn1eDMK&#10;bvb3+r2/LNJ8ctk90/N2Wjj6Uepj0KVLEJ46/w7/t3dawecc/r6EHyB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WLm7EAAAA2wAAAA8AAAAAAAAAAAAAAAAAmAIAAGRycy9k&#10;b3ducmV2LnhtbFBLBQYAAAAABAAEAPUAAACJAw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Rumeysa</w:t>
                    </w:r>
                  </w:p>
                </w:txbxContent>
              </v:textbox>
            </v:roundrect>
            <v:roundrect id="Rounded Rectangle 47" o:spid="_x0000_s1086" style="position:absolute;left:11049;width:9525;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BdE8QA&#10;AADbAAAADwAAAGRycy9kb3ducmV2LnhtbESPS4vCQBCE74L/YWhhbzpR1gcxowRxQbz5Wthbk+k8&#10;MNMTMqPG/fXOwoLHoqq+opJ1Z2pxp9ZVlhWMRxEI4szqigsF59PXcAHCeWSNtWVS8CQH61W/l2Cs&#10;7YMPdD/6QgQIuxgVlN43sZQuK8mgG9mGOHi5bQ36INtC6hYfAW5qOYmimTRYcVgosaFNSdn1eDMK&#10;bvb3+r2/LNJ8ctk90/N2Wjj6Uepj0KVLEJ46/w7/t3dawecc/r6EHyB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QXRPEAAAA2wAAAA8AAAAAAAAAAAAAAAAAmAIAAGRycy9k&#10;b3ducmV2LnhtbFBLBQYAAAAABAAEAPUAAACJAw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ile</w:t>
                    </w:r>
                  </w:p>
                </w:txbxContent>
              </v:textbox>
            </v:roundrect>
            <v:roundrect id="Rounded Rectangle 57" o:spid="_x0000_s1087" style="position:absolute;left:34671;width:9525;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nLzsQA&#10;AADbAAAADwAAAGRycy9kb3ducmV2LnhtbESPT2vCQBTE70K/w/IKvZlNBTWkWSWUFsSbf1Lo7ZF9&#10;JsHs25BdNfrpXUHwOMzMb5hsOZhWnKl3jWUFn1EMgri0uuFKwX73O05AOI+ssbVMCq7kYLl4G2WY&#10;anvhDZ23vhIBwi5FBbX3XSqlK2sy6CLbEQfvYHuDPsi+krrHS4CbVk7ieCYNNhwWauzou6byuD0Z&#10;BSd7O/6tiyQ/TIrVNd//TCtH/0p9vA/5FwhPg3+Fn+2VVjCdw+NL+A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Jy87EAAAA2wAAAA8AAAAAAAAAAAAAAAAAmAIAAGRycy9k&#10;b3ducmV2LnhtbFBLBQYAAAAABAAEAPUAAACJAw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Melek</w:t>
                    </w:r>
                    <w:r w:rsidRPr="0038037C">
                      <w:rPr>
                        <w:rFonts w:ascii="Hand writing Mutlu" w:hAnsi="Hand writing Mutlu"/>
                        <w:noProof/>
                        <w:color w:val="000000"/>
                        <w:sz w:val="28"/>
                        <w:szCs w:val="28"/>
                        <w:lang w:eastAsia="tr-TR"/>
                      </w:rPr>
                      <w:pict>
                        <v:shape id="Picture 35" o:spid="_x0000_i1027" type="#_x0000_t75" style="width:55.5pt;height:25.5pt;visibility:visible">
                          <v:imagedata r:id="rId10" o:title=""/>
                        </v:shape>
                      </w:pict>
                    </w:r>
                    <w:r w:rsidRPr="0038037C">
                      <w:rPr>
                        <w:rFonts w:ascii="Hand writing Mutlu" w:hAnsi="Hand writing Mutlu"/>
                        <w:noProof/>
                        <w:color w:val="000000"/>
                        <w:sz w:val="28"/>
                        <w:szCs w:val="28"/>
                        <w:lang w:eastAsia="tr-TR"/>
                      </w:rPr>
                      <w:pict>
                        <v:shape id="Picture 37" o:spid="_x0000_i1028" type="#_x0000_t75" style="width:55.5pt;height:25.5pt;visibility:visible">
                          <v:imagedata r:id="rId11" o:title=""/>
                        </v:shape>
                      </w:pict>
                    </w:r>
                  </w:p>
                </w:txbxContent>
              </v:textbox>
            </v:roundrect>
            <v:roundrect id="Rounded Rectangle 58" o:spid="_x0000_s1088" style="position:absolute;left:45720;width:9525;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ZfvL0A&#10;AADbAAAADwAAAGRycy9kb3ducmV2LnhtbERPSwrCMBDdC94hjOBOUwVFqlGKKIg7PxXcDc3YFptJ&#10;aaJWT28WgsvH+y9WranEkxpXWlYwGkYgiDOrS84VnE/bwQyE88gaK8uk4E0OVstuZ4Gxti8+0PPo&#10;cxFC2MWooPC+jqV0WUEG3dDWxIG72cagD7DJpW7wFcJNJcdRNJUGSw4NBda0Lii7Hx9GwcN+7pd9&#10;Oktu43T3Ts6bSe7oqlS/1yZzEJ5a/xf/3DutYBLGhi/hB8jl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RZfvL0AAADbAAAADwAAAAAAAAAAAAAAAACYAgAAZHJzL2Rvd25yZXYu&#10;eG1sUEsFBgAAAAAEAAQA9QAAAIIDA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oyun</w:t>
                    </w:r>
                  </w:p>
                </w:txbxContent>
              </v:textbox>
            </v:roundrect>
          </v:group>
        </w:pict>
      </w:r>
    </w:p>
    <w:p w:rsidR="00710918" w:rsidRDefault="00710918" w:rsidP="00FC493A">
      <w:pPr>
        <w:rPr>
          <w:rFonts w:ascii="UlusalOkul.Com Çizgili" w:hAnsi="UlusalOkul.Com Çizgili"/>
          <w:sz w:val="40"/>
          <w:szCs w:val="40"/>
        </w:rPr>
      </w:pPr>
      <w:r>
        <w:rPr>
          <w:noProof/>
          <w:lang w:eastAsia="tr-TR"/>
        </w:rPr>
        <w:pict>
          <v:line id="Straight Connector 40" o:spid="_x0000_s1089" style="position:absolute;z-index:251560960;visibility:visible" from="-70.1pt,39.5pt" to="523.15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" strokecolor="#4f81bd" strokeweight="2pt">
            <v:shadow on="t" color="black" opacity="24903f" origin=",.5" offset="0,.55556mm"/>
          </v:line>
        </w:pict>
      </w:r>
      <w:r>
        <w:rPr>
          <w:rFonts w:ascii="UlusalOkul.Com Çizgili" w:hAnsi="UlusalOkul.Com Çizgili"/>
          <w:sz w:val="40"/>
          <w:szCs w:val="40"/>
        </w:rPr>
        <w:t xml:space="preserve">                                                 </w:t>
      </w:r>
    </w:p>
    <w:p w:rsidR="00710918" w:rsidRDefault="00710918" w:rsidP="00FC493A">
      <w:pPr>
        <w:rPr>
          <w:rFonts w:ascii="UlusalOkul.Com Çizgili" w:hAnsi="UlusalOkul.Com Çizgili"/>
          <w:sz w:val="40"/>
          <w:szCs w:val="40"/>
        </w:rPr>
      </w:pPr>
      <w:r>
        <w:rPr>
          <w:noProof/>
          <w:lang w:eastAsia="tr-TR"/>
        </w:rPr>
        <w:pict>
          <v:group id="Group 41" o:spid="_x0000_s1090" style="position:absolute;margin-left:1.15pt;margin-top:.35pt;width:348pt;height:33pt;z-index:251561984" coordsize="44196,4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">
            <v:roundrect id="Rounded Rectangle 42" o:spid="_x0000_s1091" style="position:absolute;width:9525;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f+i8QA&#10;AADbAAAADwAAAGRycy9kb3ducmV2LnhtbESPQWvCQBSE70L/w/KE3nRjqEVS1xBKC6E3rQq9PbLP&#10;JJh9G7IbTfrrXUHwOMzMN8w6HUwjLtS52rKCxTwCQVxYXXOpYP/7PVuBcB5ZY2OZFIzkIN28TNaY&#10;aHvlLV12vhQBwi5BBZX3bSKlKyoy6Oa2JQ7eyXYGfZBdKXWH1wA3jYyj6F0arDksVNjSZ0XFedcb&#10;Bb39Px9/DqvsFB/yMdt/LUtHf0q9TofsA4SnwT/Dj3auFbzFcP8Sf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n/ovEAAAA2wAAAA8AAAAAAAAAAAAAAAAAmAIAAGRycy9k&#10;b3ducmV2LnhtbFBLBQYAAAAABAAEAPUAAACJAwAAAAA=&#10;" strokecolor="#243f60" strokeweight="2pt">
              <v:textbox>
                <w:txbxContent>
                  <w:p w:rsidR="00710918" w:rsidRPr="0038037C" w:rsidRDefault="00710918" w:rsidP="00FC493A">
                    <w:pPr>
                      <w:rPr>
                        <w:rFonts w:ascii="Hand writing Mutlu" w:hAnsi="Hand writing Mutlu"/>
                        <w:color w:val="000000"/>
                        <w:sz w:val="28"/>
                        <w:szCs w:val="28"/>
                      </w:rPr>
                    </w:pPr>
                    <w:r w:rsidRPr="0038037C">
                      <w:rPr>
                        <w:rFonts w:ascii="Hand writing Mutlu" w:hAnsi="Hand writing Mutlu"/>
                        <w:color w:val="000000"/>
                        <w:sz w:val="28"/>
                        <w:szCs w:val="28"/>
                      </w:rPr>
                      <w:t>gitti</w:t>
                    </w:r>
                  </w:p>
                </w:txbxContent>
              </v:textbox>
            </v:roundrect>
            <v:roundrect id="Rounded Rectangle 43" o:spid="_x0000_s1092" style="position:absolute;left:21812;width:11144;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tbEMQA&#10;AADbAAAADwAAAGRycy9kb3ducmV2LnhtbESPS4vCQBCE74L/YWhhbzrRVZGYUYK4IN58LeytyXQe&#10;mOkJmVHj/npnYcFjUVVfUcm6M7W4U+sqywrGowgEcWZ1xYWC8+lruADhPLLG2jIpeJKD9arfSzDW&#10;9sEHuh99IQKEXYwKSu+bWEqXlWTQjWxDHLzctgZ9kG0hdYuPADe1nETRXBqsOCyU2NCmpOx6vBkF&#10;N/t7/d5fFmk+ueye6Xk7Kxz9KPUx6NIlCE+df4f/2zutYPoJf1/CD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rWxDEAAAA2wAAAA8AAAAAAAAAAAAAAAAAmAIAAGRycy9k&#10;b3ducmV2LnhtbFBLBQYAAAAABAAEAPUAAACJAw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kalemleri</w:t>
                    </w:r>
                  </w:p>
                </w:txbxContent>
              </v:textbox>
            </v:roundrect>
            <v:roundrect id="Rounded Rectangle 44" o:spid="_x0000_s1093" style="position:absolute;left:11049;width:9525;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LDZMQA&#10;AADbAAAADwAAAGRycy9kb3ducmV2LnhtbESPT2vCQBTE70K/w/IKvZlNRSWkWSWUFsSbf1Lo7ZF9&#10;JsHs25BdNfrpXUHwOMzMb5hsOZhWnKl3jWUFn1EMgri0uuFKwX73O05AOI+ssbVMCq7kYLl4G2WY&#10;anvhDZ23vhIBwi5FBbX3XSqlK2sy6CLbEQfvYHuDPsi+krrHS4CbVk7ieC4NNhwWauzou6byuD0Z&#10;BSd7O/6tiyQ/TIrVNd//zCpH/0p9vA/5FwhPg3+Fn+2VVjCdwuNL+A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Cw2TEAAAA2wAAAA8AAAAAAAAAAAAAAAAAmAIAAGRycy9k&#10;b3ducmV2LnhtbFBLBQYAAAAABAAEAPUAAACJAw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Ömer</w:t>
                    </w:r>
                  </w:p>
                </w:txbxContent>
              </v:textbox>
            </v:roundrect>
            <v:roundrect id="Rounded Rectangle 45" o:spid="_x0000_s1094" style="position:absolute;left:34671;width:9525;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5m/8IA&#10;AADbAAAADwAAAGRycy9kb3ducmV2LnhtbESPQYvCMBSE74L/ITzBm6aKilSjFFEQb6t1YW+P5tkW&#10;m5fSRK3+erMgeBxm5htmuW5NJe7UuNKygtEwAkGcWV1yriA97QZzEM4ja6wsk4InOVivup0lxto+&#10;+IfuR5+LAGEXo4LC+zqW0mUFGXRDWxMH72Ibgz7IJpe6wUeAm0qOo2gmDZYcFgqsaVNQdj3ejIKb&#10;fV1/D+d5chmf988k3U5zR39K9XttsgDhqfXf8Ke91womU/j/En6AX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mb/wgAAANsAAAAPAAAAAAAAAAAAAAAAAJgCAABkcnMvZG93&#10;bnJldi54bWxQSwUGAAAAAAQABAD1AAAAhwM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açmaya</w:t>
                    </w:r>
                    <w:r w:rsidRPr="0038037C">
                      <w:rPr>
                        <w:rFonts w:ascii="Hand writing Mutlu" w:hAnsi="Hand writing Mutlu"/>
                        <w:noProof/>
                        <w:color w:val="000000"/>
                        <w:sz w:val="28"/>
                        <w:szCs w:val="28"/>
                        <w:lang w:eastAsia="tr-TR"/>
                      </w:rPr>
                      <w:pict>
                        <v:shape id="Picture 47" o:spid="_x0000_i1031" type="#_x0000_t75" style="width:55.5pt;height:25.5pt;visibility:visible">
                          <v:imagedata r:id="rId10" o:title=""/>
                        </v:shape>
                      </w:pict>
                    </w:r>
                    <w:r w:rsidRPr="0038037C">
                      <w:rPr>
                        <w:rFonts w:ascii="Hand writing Mutlu" w:hAnsi="Hand writing Mutlu"/>
                        <w:noProof/>
                        <w:color w:val="000000"/>
                        <w:sz w:val="28"/>
                        <w:szCs w:val="28"/>
                        <w:lang w:eastAsia="tr-TR"/>
                      </w:rPr>
                      <w:pict>
                        <v:shape id="Picture 48" o:spid="_x0000_i1032" type="#_x0000_t75" style="width:55.5pt;height:25.5pt;visibility:visible">
                          <v:imagedata r:id="rId11" o:title=""/>
                        </v:shape>
                      </w:pict>
                    </w:r>
                  </w:p>
                </w:txbxContent>
              </v:textbox>
            </v:roundrect>
          </v:group>
        </w:pict>
      </w:r>
    </w:p>
    <w:p w:rsidR="00710918" w:rsidRDefault="00710918" w:rsidP="00FC493A">
      <w:pPr>
        <w:rPr>
          <w:rFonts w:ascii="UlusalOkul.Com Çizgili" w:hAnsi="UlusalOkul.Com Çizgili"/>
          <w:sz w:val="40"/>
          <w:szCs w:val="40"/>
        </w:rPr>
      </w:pPr>
      <w:r>
        <w:rPr>
          <w:noProof/>
          <w:lang w:eastAsia="tr-TR"/>
        </w:rPr>
        <w:pict>
          <v:group id="Group 59" o:spid="_x0000_s1095" style="position:absolute;margin-left:1.15pt;margin-top:53.45pt;width:301.5pt;height:33pt;z-index:251564032" coordsize="38290,4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">
            <v:roundrect id="Rounded Rectangle 60" o:spid="_x0000_s1096" style="position:absolute;width:11906;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yZB70A&#10;AADbAAAADwAAAGRycy9kb3ducmV2LnhtbERPSwrCMBDdC94hjOBOUwVFqlGKKIg7PxXcDc3YFptJ&#10;aaJWT28WgsvH+y9WranEkxpXWlYwGkYgiDOrS84VnE/bwQyE88gaK8uk4E0OVstuZ4Gxti8+0PPo&#10;cxFC2MWooPC+jqV0WUEG3dDWxIG72cagD7DJpW7wFcJNJcdRNJUGSw4NBda0Lii7Hx9GwcN+7pd9&#10;Oktu43T3Ts6bSe7oqlS/1yZzEJ5a/xf/3DutYBrWhy/hB8jl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QyZB70AAADbAAAADwAAAAAAAAAAAAAAAACYAgAAZHJzL2Rvd25yZXYu&#10;eG1sUEsFBgAAAAAEAAQA9QAAAIIDA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uymalıyız</w:t>
                    </w:r>
                  </w:p>
                </w:txbxContent>
              </v:textbox>
            </v:roundrect>
            <v:roundrect id="Rounded Rectangle 61" o:spid="_x0000_s1097" style="position:absolute;left:13239;width:11145;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A8nMAA&#10;AADbAAAADwAAAGRycy9kb3ducmV2LnhtbESPzQrCMBCE74LvEFbwpqmCItUoRRTEm7/gbWnWtths&#10;ShO1+vRGEDwOM/MNM1s0phQPql1hWcGgH4EgTq0uOFNwPKx7ExDOI2ssLZOCFzlYzNutGcbaPnlH&#10;j73PRICwi1FB7n0VS+nSnAy6vq2Ig3e1tUEfZJ1JXeMzwE0ph1E0lgYLDgs5VrTMKb3t70bB3b5v&#10;5+1pklyHp80rOa5GmaOLUt1Ok0xBeGr8P/xrb7SC8QC+X8IP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kA8nMAAAADbAAAADwAAAAAAAAAAAAAAAACYAgAAZHJzL2Rvd25y&#10;ZXYueG1sUEsFBgAAAAAEAAQA9QAAAIUDA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Okulda</w:t>
                    </w:r>
                  </w:p>
                </w:txbxContent>
              </v:textbox>
            </v:roundrect>
            <v:roundrect id="Rounded Rectangle 62" o:spid="_x0000_s1098" style="position:absolute;left:25717;width:12573;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Ki68QA&#10;AADbAAAADwAAAGRycy9kb3ducmV2LnhtbESPT2uDQBTE74V+h+UVeqtrhUqwboKUFqS3mD/Q28N9&#10;UYn7VtyNMf302UAgx2FmfsPkq9n0YqLRdZYVvEcxCOLa6o4bBdvNz9sChPPIGnvLpOBCDlbL56cc&#10;M23PvKap8o0IEHYZKmi9HzIpXd2SQRfZgTh4Bzsa9EGOjdQjngPc9DKJ41Qa7DgstDjQV0v1sToZ&#10;BSf7f9z/7hbFIdmVl2L7/dE4+lPq9WUuPkF4mv0jfG+XWkGawO1L+AF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SouvEAAAA2wAAAA8AAAAAAAAAAAAAAAAAmAIAAGRycy9k&#10;b3ducmV2LnhtbFBLBQYAAAAABAAEAPUAAACJAw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kurallara</w:t>
                    </w:r>
                    <w:r w:rsidRPr="0038037C">
                      <w:rPr>
                        <w:rFonts w:ascii="Hand writing Mutlu" w:hAnsi="Hand writing Mutlu"/>
                        <w:noProof/>
                        <w:color w:val="000000"/>
                        <w:sz w:val="28"/>
                        <w:szCs w:val="28"/>
                        <w:lang w:eastAsia="tr-TR"/>
                      </w:rPr>
                      <w:pict>
                        <v:shape id="Picture 60" o:spid="_x0000_i1035" type="#_x0000_t75" style="width:55.5pt;height:25.5pt;visibility:visible">
                          <v:imagedata r:id="rId10" o:title=""/>
                        </v:shape>
                      </w:pict>
                    </w:r>
                    <w:r w:rsidRPr="0038037C">
                      <w:rPr>
                        <w:rFonts w:ascii="Hand writing Mutlu" w:hAnsi="Hand writing Mutlu"/>
                        <w:noProof/>
                        <w:color w:val="000000"/>
                        <w:sz w:val="28"/>
                        <w:szCs w:val="28"/>
                        <w:lang w:eastAsia="tr-TR"/>
                      </w:rPr>
                      <w:pict>
                        <v:shape id="Picture 61" o:spid="_x0000_i1036" type="#_x0000_t75" style="width:55.5pt;height:25.5pt;visibility:visible">
                          <v:imagedata r:id="rId11" o:title=""/>
                        </v:shape>
                      </w:pict>
                    </w:r>
                  </w:p>
                </w:txbxContent>
              </v:textbox>
            </v:roundrect>
          </v:group>
        </w:pict>
      </w:r>
      <w:r>
        <w:rPr>
          <w:noProof/>
          <w:lang w:eastAsia="tr-TR"/>
        </w:rPr>
        <w:pict>
          <v:line id="Straight Connector 53" o:spid="_x0000_s1099" style="position:absolute;z-index:251563008;visibility:visible" from="-70.1pt,42.95pt" to="523.15pt,4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" strokecolor="#4f81bd" strokeweight="2pt">
            <v:shadow on="t" color="black" opacity="24903f" origin=",.5" offset="0,.55556mm"/>
          </v:line>
        </w:pict>
      </w:r>
      <w:r>
        <w:rPr>
          <w:rFonts w:ascii="UlusalOkul.Com Çizgili" w:hAnsi="UlusalOkul.Com Çizgili"/>
          <w:sz w:val="40"/>
          <w:szCs w:val="40"/>
        </w:rPr>
        <w:t xml:space="preserve">                                                 </w:t>
      </w:r>
    </w:p>
    <w:p w:rsidR="00710918" w:rsidRDefault="00710918" w:rsidP="00FC493A">
      <w:pPr>
        <w:rPr>
          <w:rFonts w:ascii="UlusalOkul.Com Çizgili" w:hAnsi="UlusalOkul.Com Çizgili"/>
          <w:sz w:val="40"/>
          <w:szCs w:val="40"/>
        </w:rPr>
      </w:pPr>
    </w:p>
    <w:p w:rsidR="00710918" w:rsidRDefault="00710918" w:rsidP="00FC493A">
      <w:pPr>
        <w:rPr>
          <w:rFonts w:ascii="UlusalOkul.Com Çizgili" w:hAnsi="UlusalOkul.Com Çizgili"/>
          <w:sz w:val="40"/>
          <w:szCs w:val="40"/>
        </w:rPr>
      </w:pPr>
      <w:r>
        <w:rPr>
          <w:noProof/>
          <w:lang w:eastAsia="tr-TR"/>
        </w:rPr>
        <w:pict>
          <v:line id="Straight Connector 77" o:spid="_x0000_s1100" style="position:absolute;z-index:251565056;visibility:visible" from="-70.1pt,44.9pt" to="523.15pt,4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" strokecolor="#4f81bd" strokeweight="2pt">
            <v:shadow on="t" color="black" opacity="24903f" origin=",.5" offset="0,.55556mm"/>
          </v:line>
        </w:pict>
      </w:r>
      <w:r>
        <w:rPr>
          <w:rFonts w:ascii="UlusalOkul.Com Çizgili" w:hAnsi="UlusalOkul.Com Çizgili"/>
          <w:sz w:val="40"/>
          <w:szCs w:val="40"/>
        </w:rPr>
        <w:t xml:space="preserve">                                                 </w:t>
      </w:r>
    </w:p>
    <w:p w:rsidR="00710918" w:rsidRDefault="00710918" w:rsidP="00FC493A">
      <w:pPr>
        <w:rPr>
          <w:rFonts w:ascii="UlusalOkul.Com Çizgili" w:hAnsi="UlusalOkul.Com Çizgili"/>
          <w:sz w:val="40"/>
          <w:szCs w:val="40"/>
        </w:rPr>
      </w:pPr>
      <w:r>
        <w:rPr>
          <w:noProof/>
          <w:lang w:eastAsia="tr-TR"/>
        </w:rPr>
        <w:pict>
          <v:group id="Group 78" o:spid="_x0000_s1101" style="position:absolute;margin-left:2.65pt;margin-top:6.5pt;width:279.75pt;height:33pt;z-index:251566080" coordsize="35528,4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">
            <v:roundrect id="Rounded Rectangle 79" o:spid="_x0000_s1102" style="position:absolute;width:11906;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lgV8EA&#10;AADbAAAADwAAAGRycy9kb3ducmV2LnhtbESPQUsDMRSE70L/Q3iCN5uth61dmxYpKMWbaw89PpLn&#10;JjR5WZK4Xf+9EQSPw8x8w2z3c/BiopRdZAWrZQOCWEfjeFBw+ni5fwSRC7JBH5kUfFOG/W5xs8XO&#10;xCu/09SXQVQI5w4V2FLGTsqsLQXMyzgSV+8zpoClyjRIk/Ba4cHLh6ZpZUDHdcHiSAdL+tJ/BQXJ&#10;n52fxnXb+IvWq/a1fztap9Td7fz8BKLQXP7Df+2jUbDewO+X+gPk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pYFfBAAAA2wAAAA8AAAAAAAAAAAAAAAAAmAIAAGRycy9kb3du&#10;cmV2LnhtbFBLBQYAAAAABAAEAPUAAACGAwAAAAA=&#10;" fillcolor="window" strokecolor="#385d8a"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söylüyor?</w:t>
                    </w:r>
                  </w:p>
                </w:txbxContent>
              </v:textbox>
            </v:roundrect>
            <v:roundrect id="Rounded Rectangle 80" o:spid="_x0000_s1103" style="position:absolute;left:13239;width:11145;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a57b8A&#10;AADbAAAADwAAAGRycy9kb3ducmV2LnhtbERPPWvDMBDdC/0P4grdGjkd3OBECSGQErrV7ZDxkC6W&#10;iHQykuK4/74aCh0f73uzm4MXE6XsIitYLhoQxDoax4OC76/jywpELsgGfWRS8EMZdtvHhw12Jt75&#10;k6a+DKKGcO5QgS1l7KTM2lLAvIgjceUuMQUsFaZBmoT3Gh68fG2aVgZ0XBssjnSwpK/9LShI/uz8&#10;NL61jb9qvWzf+4+TdUo9P837NYhCc/kX/7lPRsGqrq9f6g+Q2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xrntvwAAANsAAAAPAAAAAAAAAAAAAAAAAJgCAABkcnMvZG93bnJl&#10;di54bWxQSwUGAAAAAAQABAD1AAAAhAMAAAAA&#10;" fillcolor="window" strokecolor="#385d8a"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şarkı</w:t>
                    </w:r>
                  </w:p>
                </w:txbxContent>
              </v:textbox>
            </v:roundrect>
            <v:roundrect id="Rounded Rectangle 81" o:spid="_x0000_s1104" style="position:absolute;left:25717;width:9811;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ocdsEA&#10;AADbAAAADwAAAGRycy9kb3ducmV2LnhtbESPQUsDMRSE70L/Q3iCN5tdD2tZmxYRKqU3Vw8eH8lz&#10;E5q8LEncrv++EQSPw8x8w2z3S/BippRdZAXtugFBrKNxPCr4eD/cb0DkgmzQRyYFP5Rhv1vdbLE3&#10;8cJvNA9lFBXCuUcFtpSplzJrSwHzOk7E1fuKKWCpMo3SJLxUePDyoWk6GdBxXbA40YslfR6+g4Lk&#10;P52fp8eu8Wet2+51OB2tU+rudnl+AlFoKf/hv/bRKNi08Pul/gC5u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KHHbBAAAA2wAAAA8AAAAAAAAAAAAAAAAAmAIAAGRycy9kb3du&#10;cmV2LnhtbFBLBQYAAAAABAAEAPUAAACGAwAAAAA=&#10;" fillcolor="window" strokecolor="#385d8a"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Kim</w:t>
                    </w:r>
                    <w:r w:rsidRPr="0038037C">
                      <w:rPr>
                        <w:rFonts w:ascii="Hand writing Mutlu" w:hAnsi="Hand writing Mutlu"/>
                        <w:noProof/>
                        <w:color w:val="000000"/>
                        <w:sz w:val="28"/>
                        <w:szCs w:val="28"/>
                        <w:lang w:eastAsia="tr-TR"/>
                      </w:rPr>
                      <w:pict>
                        <v:shape id="Picture 82" o:spid="_x0000_i1039" type="#_x0000_t75" style="width:55.5pt;height:25.5pt;visibility:visible">
                          <v:imagedata r:id="rId10" o:title=""/>
                        </v:shape>
                      </w:pict>
                    </w:r>
                    <w:r w:rsidRPr="0038037C">
                      <w:rPr>
                        <w:rFonts w:ascii="Hand writing Mutlu" w:hAnsi="Hand writing Mutlu"/>
                        <w:noProof/>
                        <w:color w:val="000000"/>
                        <w:sz w:val="28"/>
                        <w:szCs w:val="28"/>
                        <w:lang w:eastAsia="tr-TR"/>
                      </w:rPr>
                      <w:pict>
                        <v:shape id="Picture 83" o:spid="_x0000_i1040" type="#_x0000_t75" style="width:55.5pt;height:25.5pt;visibility:visible">
                          <v:imagedata r:id="rId11" o:title=""/>
                        </v:shape>
                      </w:pict>
                    </w:r>
                  </w:p>
                </w:txbxContent>
              </v:textbox>
            </v:roundrect>
          </v:group>
        </w:pict>
      </w:r>
    </w:p>
    <w:p w:rsidR="00710918" w:rsidRDefault="00710918" w:rsidP="00FC493A">
      <w:pPr>
        <w:rPr>
          <w:rFonts w:ascii="UlusalOkul.Com Çizgili" w:hAnsi="UlusalOkul.Com Çizgili"/>
          <w:sz w:val="40"/>
          <w:szCs w:val="40"/>
        </w:rPr>
      </w:pPr>
      <w:r>
        <w:rPr>
          <w:noProof/>
          <w:lang w:eastAsia="tr-TR"/>
        </w:rPr>
        <w:pict>
          <v:group id="Group 85" o:spid="_x0000_s1105" style="position:absolute;margin-left:2.65pt;margin-top:52.1pt;width:348pt;height:33pt;z-index:251568128" coordsize="44196,4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">
            <v:roundrect id="Rounded Rectangle 86" o:spid="_x0000_s1106" style="position:absolute;width:9525;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VCEsIA&#10;AADbAAAADwAAAGRycy9kb3ducmV2LnhtbESPQYvCMBSE74L/ITzBm6YKSqlGKaIg3nSt4O3RPNti&#10;81KaqNVfbxYW9jjMzDfMct2ZWjypdZVlBZNxBII4t7riQsH5ZzeKQTiPrLG2TAre5GC96veWmGj7&#10;4iM9T74QAcIuQQWl900ipctLMujGtiEO3s22Bn2QbSF1i68AN7WcRtFcGqw4LJTY0Kak/H56GAUP&#10;+7lfDlmc3qbZ/p2et7PC0VWp4aBLFyA8df4//NfeawXxHH6/hB8gV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pUISwgAAANsAAAAPAAAAAAAAAAAAAAAAAJgCAABkcnMvZG93&#10;bnJldi54bWxQSwUGAAAAAAQABAD1AAAAhwMAAAAA&#10;" strokecolor="#243f60" strokeweight="2pt">
              <v:textbox>
                <w:txbxContent>
                  <w:p w:rsidR="00710918" w:rsidRPr="0038037C" w:rsidRDefault="00710918" w:rsidP="00FC493A">
                    <w:pPr>
                      <w:rPr>
                        <w:rFonts w:ascii="Hand writing Mutlu" w:hAnsi="Hand writing Mutlu"/>
                        <w:color w:val="000000"/>
                        <w:sz w:val="28"/>
                        <w:szCs w:val="28"/>
                      </w:rPr>
                    </w:pPr>
                    <w:r w:rsidRPr="0038037C">
                      <w:rPr>
                        <w:rFonts w:ascii="Hand writing Mutlu" w:hAnsi="Hand writing Mutlu"/>
                        <w:color w:val="000000"/>
                        <w:sz w:val="28"/>
                        <w:szCs w:val="28"/>
                      </w:rPr>
                      <w:t>çiçek</w:t>
                    </w:r>
                  </w:p>
                </w:txbxContent>
              </v:textbox>
            </v:roundrect>
            <v:roundrect id="Rounded Rectangle 87" o:spid="_x0000_s1107" style="position:absolute;left:21812;width:11144;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nnicMA&#10;AADbAAAADwAAAGRycy9kb3ducmV2LnhtbESPS4vCQBCE78L+h6GFvelEYTVknUhYFGRvPmFvTabz&#10;wExPyIwa99c7guCxqKqvqMWyN424Uudqywom4wgEcW51zaWCw349ikE4j6yxsUwK7uRgmX4MFpho&#10;e+MtXXe+FAHCLkEFlfdtIqXLKzLoxrYlDl5hO4M+yK6UusNbgJtGTqNoJg3WHBYqbOmnovy8uxgF&#10;F/t/Pv0e46yYHjf37LD6Kh39KfU57LNvEJ56/w6/2hutIJ7D80v4ATJ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nnicMAAADbAAAADwAAAAAAAAAAAAAAAACYAgAAZHJzL2Rv&#10;d25yZXYueG1sUEsFBgAAAAAEAAQA9QAAAIgDA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annesine</w:t>
                    </w:r>
                  </w:p>
                </w:txbxContent>
              </v:textbox>
            </v:roundrect>
            <v:roundrect id="Rounded Rectangle 88" o:spid="_x0000_s1108" style="position:absolute;left:11049;width:9525;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Zz+70A&#10;AADbAAAADwAAAGRycy9kb3ducmV2LnhtbERPSwrCMBDdC94hjOBOUwWlVKMUURB3fsHd0IxtsZmU&#10;Jmr19GYhuHy8/3zZmko8qXGlZQWjYQSCOLO65FzB6bgZxCCcR9ZYWSYFb3KwXHQ7c0y0ffGengef&#10;ixDCLkEFhfd1IqXLCjLohrYmDtzNNgZ9gE0udYOvEG4qOY6iqTRYcmgosKZVQdn98DAKHvZzv+zO&#10;cXobn7fv9LSe5I6uSvV7bToD4an1f/HPvdUK4jA2fAk/QC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3Zz+70AAADbAAAADwAAAAAAAAAAAAAAAACYAgAAZHJzL2Rvd25yZXYu&#10;eG1sUEsFBgAAAAAEAAQA9QAAAIIDA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Yasin</w:t>
                    </w:r>
                  </w:p>
                </w:txbxContent>
              </v:textbox>
            </v:roundrect>
            <v:roundrect id="Rounded Rectangle 89" o:spid="_x0000_s1109" style="position:absolute;left:34671;width:9525;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rWYMIA&#10;AADbAAAADwAAAGRycy9kb3ducmV2LnhtbESPQYvCMBSE7wv+h/AEb2uqoNRqlCIK4k1XBW+P5tkW&#10;m5fSRK3+eiMIexxm5htmtmhNJe7UuNKygkE/AkGcWV1yruDwt/6NQTiPrLGyTAqe5GAx7/zMMNH2&#10;wTu6730uAoRdggoK7+tESpcVZND1bU0cvIttDPogm1zqBh8Bbio5jKKxNFhyWCiwpmVB2XV/Mwpu&#10;9nU9bY9xehkeN8/0sBrljs5K9bptOgXhqfX/4W97oxXEE/h8CT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OtZgwgAAANsAAAAPAAAAAAAAAAAAAAAAAJgCAABkcnMvZG93&#10;bnJldi54bWxQSwUGAAAAAAQABAD1AAAAhwMAAAAA&#10;" strokecolor="#243f60"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aldı</w:t>
                    </w:r>
                    <w:r w:rsidRPr="0038037C">
                      <w:rPr>
                        <w:rFonts w:ascii="Hand writing Mutlu" w:hAnsi="Hand writing Mutlu"/>
                        <w:noProof/>
                        <w:color w:val="000000"/>
                        <w:sz w:val="28"/>
                        <w:szCs w:val="28"/>
                        <w:lang w:eastAsia="tr-TR"/>
                      </w:rPr>
                      <w:pict>
                        <v:shape id="Picture 90" o:spid="_x0000_i1043" type="#_x0000_t75" style="width:55.5pt;height:25.5pt;visibility:visible">
                          <v:imagedata r:id="rId10" o:title=""/>
                        </v:shape>
                      </w:pict>
                    </w:r>
                    <w:r w:rsidRPr="0038037C">
                      <w:rPr>
                        <w:rFonts w:ascii="Hand writing Mutlu" w:hAnsi="Hand writing Mutlu"/>
                        <w:noProof/>
                        <w:color w:val="000000"/>
                        <w:sz w:val="28"/>
                        <w:szCs w:val="28"/>
                        <w:lang w:eastAsia="tr-TR"/>
                      </w:rPr>
                      <w:pict>
                        <v:shape id="Picture 91" o:spid="_x0000_i1044" type="#_x0000_t75" style="width:55.5pt;height:25.5pt;visibility:visible">
                          <v:imagedata r:id="rId11" o:title=""/>
                        </v:shape>
                      </w:pict>
                    </w:r>
                  </w:p>
                </w:txbxContent>
              </v:textbox>
            </v:roundrect>
          </v:group>
        </w:pict>
      </w:r>
      <w:r>
        <w:rPr>
          <w:noProof/>
          <w:lang w:eastAsia="tr-TR"/>
        </w:rPr>
        <w:pict>
          <v:line id="Straight Connector 84" o:spid="_x0000_s1110" style="position:absolute;z-index:251567104;visibility:visible" from="-68.6pt,43.1pt" to="524.65pt,4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" strokecolor="#4f81bd" strokeweight="2pt">
            <v:shadow on="t" color="black" opacity="24903f" origin=",.5" offset="0,.55556mm"/>
          </v:line>
        </w:pict>
      </w:r>
      <w:r>
        <w:rPr>
          <w:rFonts w:ascii="UlusalOkul.Com Çizgili" w:hAnsi="UlusalOkul.Com Çizgili"/>
          <w:sz w:val="40"/>
          <w:szCs w:val="40"/>
        </w:rPr>
        <w:t xml:space="preserve">                                                 </w:t>
      </w:r>
    </w:p>
    <w:p w:rsidR="00710918" w:rsidRDefault="00710918" w:rsidP="00FC493A">
      <w:pPr>
        <w:rPr>
          <w:rFonts w:ascii="UlusalOkul.Com Çizgili" w:hAnsi="UlusalOkul.Com Çizgili"/>
          <w:sz w:val="40"/>
          <w:szCs w:val="40"/>
        </w:rPr>
      </w:pPr>
    </w:p>
    <w:p w:rsidR="00710918" w:rsidRDefault="00710918" w:rsidP="00FC493A">
      <w:pPr>
        <w:rPr>
          <w:rFonts w:ascii="UlusalOkul.Com Çizgili" w:hAnsi="UlusalOkul.Com Çizgili"/>
          <w:sz w:val="40"/>
          <w:szCs w:val="40"/>
        </w:rPr>
      </w:pPr>
      <w:r>
        <w:rPr>
          <w:noProof/>
          <w:lang w:eastAsia="tr-TR"/>
        </w:rPr>
        <w:pict>
          <v:group id="Group 93" o:spid="_x0000_s1111" style="position:absolute;margin-left:4.9pt;margin-top:51.05pt;width:290.25pt;height:33pt;z-index:251570176" coordsize="36861,4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">
            <v:roundrect id="Rounded Rectangle 94" o:spid="_x0000_s1112" style="position:absolute;width:11906;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QpM8EA&#10;AADbAAAADwAAAGRycy9kb3ducmV2LnhtbESPQUsDMRSE74L/ITzBm81WZNW1aSmFluLNrQePj+S5&#10;CU1eliRu139vBMHjMDPfMKvNHLyYKGUXWcFy0YAg1tE4HhS8n/Z3TyByQTboI5OCb8qwWV9frbAz&#10;8cJvNPVlEBXCuUMFtpSxkzJrSwHzIo7E1fuMKWCpMg3SJLxUePDyvmlaGdBxXbA40s6SPvdfQUHy&#10;H85P42Pb+LPWy/bQvx6tU+r2Zt6+gCg0l//wX/toFDw/wO+X+gP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kKTPBAAAA2wAAAA8AAAAAAAAAAAAAAAAAmAIAAGRycy9kb3du&#10;cmV2LnhtbFBLBQYAAAAABAAEAPUAAACGAwAAAAA=&#10;" fillcolor="window" strokecolor="#385d8a"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çektik</w:t>
                    </w:r>
                  </w:p>
                </w:txbxContent>
              </v:textbox>
            </v:roundrect>
            <v:roundrect id="Rounded Rectangle 95" o:spid="_x0000_s1113" style="position:absolute;left:13239;width:11145;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iMqMEA&#10;AADbAAAADwAAAGRycy9kb3ducmV2LnhtbESPQUsDMRSE74L/ITzBm81WcNW1aSmFluLNrQePj+S5&#10;CU1eliRu139vBMHjMDPfMKvNHLyYKGUXWcFy0YAg1tE4HhS8n/Z3TyByQTboI5OCb8qwWV9frbAz&#10;8cJvNPVlEBXCuUMFtpSxkzJrSwHzIo7E1fuMKWCpMg3SJLxUePDyvmlaGdBxXbA40s6SPvdfQUHy&#10;H85P42Pb+LPWy/bQvx6tU+r2Zt6+gCg0l//wX/toFDw/wO+X+gP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ojKjBAAAA2wAAAA8AAAAAAAAAAAAAAAAAmAIAAGRycy9kb3du&#10;cmV2LnhtbFBLBQYAAAAABAAEAPUAAACGAwAAAAA=&#10;" fillcolor="window" strokecolor="#385d8a"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içeriye</w:t>
                    </w:r>
                  </w:p>
                </w:txbxContent>
              </v:textbox>
            </v:roundrect>
            <v:roundrect id="Rounded Rectangle 96" o:spid="_x0000_s1114" style="position:absolute;left:25717;width:11144;height:419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oS38EA&#10;AADbAAAADwAAAGRycy9kb3ducmV2LnhtbESPQUsDMRSE74L/ITzBm83Ww6pr01IKluLN1YPHR/K6&#10;CU1eliTdbv+9EQSPw8x8w6w2c/BiopRdZAXLRQOCWEfjeFDw9fn28AwiF2SDPjIpuFKGzfr2ZoWd&#10;iRf+oKkvg6gQzh0qsKWMnZRZWwqYF3Ekrt4xpoClyjRIk/BS4cHLx6ZpZUDHdcHiSDtL+tSfg4Lk&#10;v52fxqe28Setl+2+fz9Yp9T93bx9BVFoLv/hv/bBKHhp4fdL/QFy/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6Et/BAAAA2wAAAA8AAAAAAAAAAAAAAAAAmAIAAGRycy9kb3du&#10;cmV2LnhtbFBLBQYAAAAABAAEAPUAAACGAwAAAAA=&#10;" fillcolor="window" strokecolor="#385d8a" strokeweight="2pt">
              <v:textbox>
                <w:txbxContent>
                  <w:p w:rsidR="00710918" w:rsidRPr="0038037C" w:rsidRDefault="00710918" w:rsidP="00FC493A">
                    <w:pPr>
                      <w:jc w:val="center"/>
                      <w:rPr>
                        <w:rFonts w:ascii="Hand writing Mutlu" w:hAnsi="Hand writing Mutlu"/>
                        <w:color w:val="000000"/>
                        <w:sz w:val="28"/>
                        <w:szCs w:val="28"/>
                      </w:rPr>
                    </w:pPr>
                    <w:r w:rsidRPr="0038037C">
                      <w:rPr>
                        <w:rFonts w:ascii="Hand writing Mutlu" w:hAnsi="Hand writing Mutlu"/>
                        <w:color w:val="000000"/>
                        <w:sz w:val="28"/>
                        <w:szCs w:val="28"/>
                      </w:rPr>
                      <w:t>Arabayı</w:t>
                    </w:r>
                    <w:r w:rsidRPr="0038037C">
                      <w:rPr>
                        <w:rFonts w:ascii="Hand writing Mutlu" w:hAnsi="Hand writing Mutlu"/>
                        <w:noProof/>
                        <w:color w:val="000000"/>
                        <w:sz w:val="28"/>
                        <w:szCs w:val="28"/>
                        <w:lang w:eastAsia="tr-TR"/>
                      </w:rPr>
                      <w:pict>
                        <v:shape id="Picture 97" o:spid="_x0000_i1047" type="#_x0000_t75" style="width:55.5pt;height:25.5pt;visibility:visible">
                          <v:imagedata r:id="rId10" o:title=""/>
                        </v:shape>
                      </w:pict>
                    </w:r>
                    <w:r w:rsidRPr="0038037C">
                      <w:rPr>
                        <w:rFonts w:ascii="Hand writing Mutlu" w:hAnsi="Hand writing Mutlu"/>
                        <w:noProof/>
                        <w:color w:val="000000"/>
                        <w:sz w:val="28"/>
                        <w:szCs w:val="28"/>
                        <w:lang w:eastAsia="tr-TR"/>
                      </w:rPr>
                      <w:pict>
                        <v:shape id="Picture 98" o:spid="_x0000_i1048" type="#_x0000_t75" style="width:55.5pt;height:25.5pt;visibility:visible">
                          <v:imagedata r:id="rId11" o:title=""/>
                        </v:shape>
                      </w:pict>
                    </w:r>
                  </w:p>
                </w:txbxContent>
              </v:textbox>
            </v:roundrect>
          </v:group>
        </w:pict>
      </w:r>
      <w:r>
        <w:rPr>
          <w:noProof/>
          <w:lang w:eastAsia="tr-TR"/>
        </w:rPr>
        <w:pict>
          <v:line id="Straight Connector 92" o:spid="_x0000_s1115" style="position:absolute;z-index:251569152;visibility:visible" from="-68.6pt,42.8pt" to="524.65pt,4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" strokecolor="#4f81bd" strokeweight="2pt">
            <v:shadow on="t" color="black" opacity="24903f" origin=",.5" offset="0,.55556mm"/>
          </v:line>
        </w:pict>
      </w:r>
      <w:r>
        <w:rPr>
          <w:rFonts w:ascii="UlusalOkul.Com Çizgili" w:hAnsi="UlusalOkul.Com Çizgili"/>
          <w:sz w:val="40"/>
          <w:szCs w:val="40"/>
        </w:rPr>
        <w:t xml:space="preserve">                                                 </w:t>
      </w:r>
    </w:p>
    <w:p w:rsidR="00710918" w:rsidRDefault="00710918" w:rsidP="00FC493A">
      <w:pPr>
        <w:rPr>
          <w:rFonts w:ascii="UlusalOkul.Com Çizgili" w:hAnsi="UlusalOkul.Com Çizgili"/>
          <w:sz w:val="40"/>
          <w:szCs w:val="40"/>
        </w:rPr>
      </w:pPr>
    </w:p>
    <w:p w:rsidR="00710918" w:rsidRPr="007314CF" w:rsidRDefault="00710918" w:rsidP="00FC493A">
      <w:pPr>
        <w:rPr>
          <w:rFonts w:ascii="UlusalOkul.Com Çizgili" w:hAnsi="UlusalOkul.Com Çizgili"/>
          <w:sz w:val="40"/>
          <w:szCs w:val="40"/>
        </w:rPr>
      </w:pPr>
      <w:r>
        <w:rPr>
          <w:rFonts w:ascii="UlusalOkul.Com Çizgili" w:hAnsi="UlusalOkul.Com Çizgili"/>
          <w:sz w:val="40"/>
          <w:szCs w:val="40"/>
        </w:rPr>
        <w:t xml:space="preserve">                                                  </w:t>
      </w:r>
    </w:p>
    <w:p w:rsidR="00710918" w:rsidRDefault="00710918" w:rsidP="00FC493A">
      <w:pPr>
        <w:rPr>
          <w:rFonts w:ascii="Hand writing Mutlu" w:hAnsi="Hand writing Mutlu"/>
        </w:rPr>
      </w:pPr>
      <w:r>
        <w:rPr>
          <w:noProof/>
          <w:lang w:eastAsia="tr-TR"/>
        </w:rPr>
        <w:pict>
          <v:group id="Group 155" o:spid="_x0000_s1116" style="position:absolute;margin-left:42.4pt;margin-top:22.4pt;width:370.5pt;height:234pt;z-index:251581440" coordorigin="2265,1865" coordsize="7410,468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">
            <v:roundrect id="Rounded Rectangle 30" o:spid="_x0000_s1117" style="position:absolute;left:3705;top:3320;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hkR8QA&#10;AADcAAAADwAAAGRycy9kb3ducmV2LnhtbERPTWvCQBC9C/0PyxR6Ed2k0FSiayhCoD1WW6i3ITtm&#10;o9nZNLtq7K/vCoK3ebzPWRSDbcWJet84VpBOExDEldMN1wq+NuVkBsIHZI2tY1JwIQ/F8mG0wFy7&#10;M3/SaR1qEUPY56jAhNDlUvrKkEU/dR1x5Hautxgi7GupezzHcNvK5yTJpMWGY4PBjlaGqsP6aBWU&#10;s3Jnhld5+Likv/wz3pfZ3/ZbqafH4W0OItAQ7uKb+13H+S8ZXJ+JF8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IZEfEAAAA3AAAAA8AAAAAAAAAAAAAAAAAmAIAAGRycy9k&#10;b3ducmV2LnhtbFBLBQYAAAAABAAEAPUAAACJAwAAAAA=&#10;" fillcolor="#c2d69b">
              <v:shadow on="t" color="black" opacity="22936f" origin=",.5" offset="0,.63889mm"/>
              <v:textbox>
                <w:txbxContent>
                  <w:p w:rsidR="00710918" w:rsidRPr="00851A12" w:rsidRDefault="00710918" w:rsidP="00FC493A">
                    <w:pPr>
                      <w:jc w:val="center"/>
                      <w:rPr>
                        <w:rFonts w:ascii="Hand writing Mutlu" w:hAnsi="Hand writing Mutlu"/>
                      </w:rPr>
                    </w:pPr>
                  </w:p>
                </w:txbxContent>
              </v:textbox>
            </v:roundrect>
            <v:roundrect id="Rounded Rectangle 31" o:spid="_x0000_s1118" style="position:absolute;left:4275;top:3320;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TB3MMA&#10;AADcAAAADwAAAGRycy9kb3ducmV2LnhtbERPS4vCMBC+L+x/CLPgZdFUwQddo8hCQY++QG9DMzZd&#10;m0ltslr99UZY2Nt8fM+ZzltbiSs1vnSsoN9LQBDnTpdcKNhts+4EhA/IGivHpOBOHuaz97cpptrd&#10;eE3XTShEDGGfogITQp1K6XNDFn3P1cSRO7nGYoiwKaRu8BbDbSUHSTKSFkuODQZr+jaUnze/VkE2&#10;yU6mHcvz6t6/8OHzJxs9jnulOh/t4gtEoDb8i//cSx3nD8fweiZe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TB3MMAAADcAAAADwAAAAAAAAAAAAAAAACYAgAAZHJzL2Rv&#10;d25yZXYueG1sUEsFBgAAAAAEAAQA9QAAAIgDAAAAAA==&#10;" fillcolor="#c2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_x0000_s1119" style="position:absolute;left:4845;top:3320;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tVrsYA&#10;AADcAAAADwAAAGRycy9kb3ducmV2LnhtbESPQWvCQBCF74X+h2UEL0U3ClqJrlIKgfZYa0FvQ3bM&#10;RrOzaXar0V/fORR6m+G9ee+b1ab3jbpQF+vABibjDBRxGWzNlYHdZzFagIoJ2WITmAzcKMJm/fiw&#10;wtyGK3/QZZsqJSEcczTgUmpzrWPpyGMch5ZYtGPoPCZZu0rbDq8S7hs9zbK59lizNDhs6dVRed7+&#10;eAPFoji6/lmf32+Tb94/nYr5/fBlzHDQvyxBJerTv/nv+s0K/kxo5RmZ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5tVrsYAAADcAAAADwAAAAAAAAAAAAAAAACYAgAAZHJz&#10;L2Rvd25yZXYueG1sUEsFBgAAAAAEAAQA9QAAAIsDAAAAAA==&#10;" fillcolor="#c2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Rounded Rectangle 33" o:spid="_x0000_s1120" style="position:absolute;left:5415;top:3320;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fwNcQA&#10;AADcAAAADwAAAGRycy9kb3ducmV2LnhtbERPTWvCQBC9F/wPywheSt0o1No0q0ghYI/VCvY2ZCfZ&#10;aHY2za4a++tdodDbPN7nZMveNuJMna8dK5iMExDEhdM1Vwq+tvnTHIQPyBobx6TgSh6Wi8FDhql2&#10;F/6k8yZUIoawT1GBCaFNpfSFIYt+7FriyJWusxgi7CqpO7zEcNvIaZLMpMWaY4PBlt4NFcfNySrI&#10;53lp+hd5/LhOfnj/eMhnv987pUbDfvUGIlAf/sV/7rWO859f4f5MvE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X8DXEAAAA3AAAAA8AAAAAAAAAAAAAAAAAmAIAAGRycy9k&#10;b3ducmV2LnhtbFBLBQYAAAAABAAEAPUAAACJAwAAAAA=&#10;" fillcolor="#c2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Rounded Rectangle 34" o:spid="_x0000_s1121" style="position:absolute;left:4275;top:3785;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GTFcYA&#10;AADcAAAADwAAAGRycy9kb3ducmV2LnhtbESPQWvCQBCF74X+h2WEXopu7CGV6CpSCNhjbQv1NmTH&#10;bDQ7G7Nbjf31nYPgbYb35r1vFqvBt+pMfWwCG5hOMlDEVbAN1wa+PsvxDFRMyBbbwGTgShFWy8eH&#10;BRY2XPiDzttUKwnhWKABl1JXaB0rRx7jJHTEou1D7zHJ2tfa9niRcN/qlyzLtceGpcFhR2+OquP2&#10;1xsoZ+XeDa/6+H6dnvjn+VDmf7tvY55Gw3oOKtGQ7ubb9cYKfi748oxMo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4GTFcYAAADcAAAADwAAAAAAAAAAAAAAAACYAgAAZHJz&#10;L2Rvd25yZXYueG1sUEsFBgAAAAAEAAQA9QAAAIsDAAAAAA==&#10;" fillcolor="#c2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Rounded Rectangle 35" o:spid="_x0000_s1122" style="position:absolute;left:4275;top:4250;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02jsMA&#10;AADcAAAADwAAAGRycy9kb3ducmV2LnhtbERPTWvCQBC9F/wPywi9SN2khyipq0ghYI/VCnobsmM2&#10;mp1Ns6tGf70rFHqbx/uc2aK3jbhQ52vHCtJxAoK4dLrmSsHPpnibgvABWWPjmBTcyMNiPniZYa7d&#10;lb/psg6ViCHsc1RgQmhzKX1pyKIfu5Y4cgfXWQwRdpXUHV5juG3ke5Jk0mLNscFgS5+GytP6bBUU&#10;0+Jg+ok8fd3SX96NjkV232+Veh32yw8QgfrwL/5zr3Scn6XwfCZe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02jsMAAADcAAAADwAAAAAAAAAAAAAAAACYAgAAZHJzL2Rv&#10;d25yZXYueG1sUEsFBgAAAAAEAAQA9QAAAIgDAAAAAA==&#10;" fillcolor="#c2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shape id="Picture 37" o:spid="_x0000_s1123" type="#_x0000_t75" alt="http://stardekor.com.tr/images/Products/RY%20127.jpg" style="position:absolute;left:2115;top:3125;width:1410;height:1080;rotation:418585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g/TDAAAA3AAAAA8AAABkcnMvZG93bnJldi54bWxET0trAjEQvhf8D2EEL0WzehBZjVJEQRSx&#10;PqDXIZnubt1M1k3UbX+9KQje5uN7zmTW2FLcqPaFYwX9XgKCWDtTcKbgdFx2RyB8QDZYOiYFv+Rh&#10;Nm29TTA17s57uh1CJmII+xQV5CFUqZRe52TR91xFHLlvV1sMEdaZNDXeY7gt5SBJhtJiwbEhx4rm&#10;Oenz4WoV/Jz1+2Krs91ncvnCte//bZw8KtVpNx9jEIGa8BI/3SsT5w8H8P9MvEBO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n+D9MMAAADcAAAADwAAAAAAAAAAAAAAAACf&#10;AgAAZHJzL2Rvd25yZXYueG1sUEsFBgAAAAAEAAQA9wAAAI8DAAAAAA==&#10;">
              <v:imagedata r:id="rId12" o:title=""/>
              <v:path arrowok="t"/>
            </v:shape>
            <v:roundrect id="Rounded Rectangle 39" o:spid="_x0000_s1124" style="position:absolute;left:4275;top:4715;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IK8MA&#10;AADcAAAADwAAAGRycy9kb3ducmV2LnhtbERPTWsCMRC9C/6HMEJvmrWFRVejiFIpPbVWRG/DZkwW&#10;N5NlE93tv28Khd7m8T5nue5dLR7UhsqzgukkA0Fcel2xUXD8eh3PQISIrLH2TAq+KcB6NRwssdC+&#10;4096HKIRKYRDgQpsjE0hZSgtOQwT3xAn7upbhzHB1kjdYpfCXS2fsyyXDitODRYb2loqb4e7U3A+&#10;fWxsPqtNc9kdu8zs5/3tfa7U06jfLEBE6uO/+M/9ptP8/AV+n0kX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IK8MAAADcAAAADwAAAAAAAAAAAAAAAACYAgAAZHJzL2Rv&#10;d25yZXYueG1sUEsFBgAAAAAEAAQA9QAAAIgDA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Rounded Rectangle 40" o:spid="_x0000_s1125" style="position:absolute;left:4275;top:5180;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QX8MA&#10;AADcAAAADwAAAGRycy9kb3ducmV2LnhtbERPTWsCMRC9C/6HMEJvmrWURVejiFIpPbVWRG/DZkwW&#10;N5NlE93tv28Khd7m8T5nue5dLR7UhsqzgukkA0Fcel2xUXD8eh3PQISIrLH2TAq+KcB6NRwssdC+&#10;4096HKIRKYRDgQpsjE0hZSgtOQwT3xAn7upbhzHB1kjdYpfCXS2fsyyXDitODRYb2loqb4e7U3A+&#10;fWxsPqtNc9kdu8zs5/3tfa7U06jfLEBE6uO/+M/9ptP8/AV+n0kX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QX8MAAADcAAAADwAAAAAAAAAAAAAAAACYAgAAZHJzL2Rv&#10;d25yZXYueG1sUEsFBgAAAAAEAAQA9QAAAIgDA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Rounded Rectangle 41" o:spid="_x0000_s1126" style="position:absolute;left:4275;top:5645;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N1xMMA&#10;AADcAAAADwAAAGRycy9kb3ducmV2LnhtbERPTWsCMRC9C/6HMEJvmrXQRVejiFIpPbVWRG/DZkwW&#10;N5NlE93tv28Khd7m8T5nue5dLR7UhsqzgukkA0Fcel2xUXD8eh3PQISIrLH2TAq+KcB6NRwssdC+&#10;4096HKIRKYRDgQpsjE0hZSgtOQwT3xAn7upbhzHB1kjdYpfCXS2fsyyXDitODRYb2loqb4e7U3A+&#10;fWxsPqtNc9kdu8zs5/3tfa7U06jfLEBE6uO/+M/9ptP8/AV+n0kX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N1xMMAAADcAAAADwAAAAAAAAAAAAAAAACYAgAAZHJzL2Rv&#10;d25yZXYueG1sUEsFBgAAAAAEAAQA9QAAAIgDA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Rounded Rectangle 42" o:spid="_x0000_s1127" style="position:absolute;left:4275;top:6110;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Hrs8IA&#10;AADcAAAADwAAAGRycy9kb3ducmV2LnhtbERPS2sCMRC+C/0PYYTeNGsPi26NIpaW4qk+EHsbNmOy&#10;uJksm9Rd/30jCN7m43vOfNm7WlypDZVnBZNxBoK49Lpio+Cw/xxNQYSIrLH2TApuFGC5eBnMsdC+&#10;4y1dd9GIFMKhQAU2xqaQMpSWHIaxb4gTd/atw5hga6RusUvhrpZvWZZLhxWnBosNrS2Vl92fU3A6&#10;/qxsPq1N8/tx6DLzNesvm5lSr8N+9Q4iUh+f4of7W6f5eQ73Z9IF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AeuzwgAAANwAAAAPAAAAAAAAAAAAAAAAAJgCAABkcnMvZG93&#10;bnJldi54bWxQSwUGAAAAAAQABAD1AAAAhwM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Rounded Rectangle 43" o:spid="_x0000_s1128" style="position:absolute;left:4875;top:5645;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1OKMMA&#10;AADcAAAADwAAAGRycy9kb3ducmV2LnhtbERPS2sCMRC+C/6HMEJvmm0PW3c1iigtpaf6oNTbsJkm&#10;i5vJsknd7b9vCoK3+fies1wPrhFX6kLtWcHjLANBXHlds1FwOr5M5yBCRNbYeCYFvxRgvRqPllhq&#10;3/OerodoRArhUKICG2NbShkqSw7DzLfEifv2ncOYYGek7rBP4a6RT1mWS4c1pwaLLW0tVZfDj1Pw&#10;9fmxsfm8Me15d+oz81oMl/dCqYfJsFmAiDTEu/jmftNpfv4M/8+kC+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1OKMMAAADcAAAADwAAAAAAAAAAAAAAAACYAgAAZHJzL2Rv&#10;d25yZXYueG1sUEsFBgAAAAAEAAQA9QAAAIgDA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Rounded Rectangle 44" o:spid="_x0000_s1129" style="position:absolute;left:5475;top:5645;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aWsYA&#10;AADcAAAADwAAAGRycy9kb3ducmV2LnhtbESPQWvDMAyF74P+B6PCbquzHUKb1i1lpaPstHVldDcR&#10;a3ZoLIfYbbJ/Px0Gu0m8p/c+rTZjaNWN+tRENvA4K0AR19E27AycPvYPc1ApI1tsI5OBH0qwWU/u&#10;VljZOPA73Y7ZKQnhVKEBn3NXaZ1qTwHTLHbEon3HPmCWtXfa9jhIeGj1U1GUOmDD0uCxo2dP9eV4&#10;DQbOn29bX85b133tTkPhXhbj5XVhzP103C5BZRrzv/nv+mAFvxRaeUYm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aWsYAAADcAAAADwAAAAAAAAAAAAAAAACYAgAAZHJz&#10;L2Rvd25yZXYueG1sUEsFBgAAAAAEAAQA9QAAAIsDA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Rounded Rectangle 45" o:spid="_x0000_s1130" style="position:absolute;left:6075;top:5645;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5/wcMA&#10;AADcAAAADwAAAGRycy9kb3ducmV2LnhtbERPTWsCMRC9C/6HMEJvmtXD4m6NIhWleGpVSnsbNtNk&#10;cTNZNtFd/31TKPQ2j/c5q83gGnGnLtSeFcxnGQjiyuuajYLLeT9dgggRWWPjmRQ8KMBmPR6tsNS+&#10;53e6n6IRKYRDiQpsjG0pZagsOQwz3xIn7tt3DmOCnZG6wz6Fu0YusiyXDmtODRZberFUXU83p+Dz&#10;421r82Vj2q/dpc/MoRiux0Kpp8mwfQYRaYj/4j/3q07z8wJ+n0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5/wcMAAADcAAAADwAAAAAAAAAAAAAAAACYAgAAZHJzL2Rv&#10;d25yZXYueG1sUEsFBgAAAAAEAAQA9QAAAIgDA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Rounded Rectangle 46" o:spid="_x0000_s1131" style="position:absolute;left:6675;top:5645;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1AgcYA&#10;AADcAAAADwAAAGRycy9kb3ducmV2LnhtbESPT0/DMAzF70h8h8hIu7GUHfanLJsm0NDEaWwTgpvV&#10;mKRa41RNWMu3nw+TuNl6z+/9vFwPoVEX6lId2cDTuABFXEVbszNwOm4f56BSRrbYRCYDf5Rgvbq/&#10;W2JpY88fdDlkpySEU4kGfM5tqXWqPAVM49gSi/YTu4BZ1s5p22Ev4aHRk6KY6oA1S4PHll48VefD&#10;bzDw9bnf+Om8ce3366kv3NtiOL8vjBk9DJtnUJmG/G++Xe+s4M8EX56RCf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1AgcYAAADcAAAADwAAAAAAAAAAAAAAAACYAgAAZHJz&#10;L2Rvd25yZXYueG1sUEsFBgAAAAAEAAQA9QAAAIsDA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Rounded Rectangle 47" o:spid="_x0000_s1132" style="position:absolute;left:7275;top:5645;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HlGsQA&#10;AADcAAAADwAAAGRycy9kb3ducmV2LnhtbERPS2sCMRC+C/0PYQq9adYerK5mF2mplJ7qA2lvw2ZM&#10;FjeTZRPd7b9vCoK3+fiesyoH14grdaH2rGA6yUAQV17XbBQc9u/jOYgQkTU2nknBLwUoi4fRCnPt&#10;e97SdReNSCEcclRgY2xzKUNlyWGY+JY4cSffOYwJdkbqDvsU7hr5nGUz6bDm1GCxpVdL1Xl3cQq+&#10;j19rO5s3pv15O/SZ2SyG8+dCqafHYb0EEWmId/HN/aHT/Jcp/D+TLpD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x5RrEAAAA3AAAAA8AAAAAAAAAAAAAAAAAmAIAAGRycy9k&#10;b3ducmV2LnhtbFBLBQYAAAAABAAEAPUAAACJAw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Rounded Rectangle 48" o:spid="_x0000_s1133" style="position:absolute;left:7875;top:5630;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7bcIA&#10;AADcAAAADwAAAGRycy9kb3ducmV2LnhtbERPTWsCMRC9F/wPYYTealYPVlejiKVSPLUqordhMyaL&#10;m8myie7675tCwds83ufMl52rxJ2aUHpWMBxkIIgLr0s2Cg77z7cJiBCRNVaeScGDAiwXvZc55tq3&#10;/EP3XTQihXDIUYGNsc6lDIUlh2Hga+LEXXzjMCbYGKkbbFO4q+Qoy8bSYcmpwWJNa0vFdXdzCk7H&#10;75UdTypTnz8ObWY20+66nSr12u9WMxCRuvgU/7u/dJr/PoK/Z9IF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43ttwgAAANwAAAAPAAAAAAAAAAAAAAAAAJgCAABkcnMvZG93&#10;bnJldi54bWxQSwUGAAAAAAQABAD1AAAAhwM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_x0000_s1134" style="position:absolute;left:7875;top:5165;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e9sMA&#10;AADcAAAADwAAAGRycy9kb3ducmV2LnhtbERPS2sCMRC+F/ofwhR6q1ktWF2NIopSeqoPRG/DZkwW&#10;N5NlE93tv28KBW/z8T1nOu9cJe7UhNKzgn4vA0FceF2yUXDYr99GIEJE1lh5JgU/FGA+e36aYq59&#10;y1u676IRKYRDjgpsjHUuZSgsOQw9XxMn7uIbhzHBxkjdYJvCXSUHWTaUDktODRZrWloqrrubU3A6&#10;fi/scFSZ+rw6tJnZjLvr11ip15duMQERqYsP8b/7U6f5H+/w90y6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e9sMAAADcAAAADwAAAAAAAAAAAAAAAACYAgAAZHJzL2Rv&#10;d25yZXYueG1sUEsFBgAAAAAEAAQA9QAAAIgDA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_x0000_s1135" style="position:absolute;left:7875;top:4700;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GgsMA&#10;AADcAAAADwAAAGRycy9kb3ducmV2LnhtbERPS2sCMRC+F/ofwhR6q1mlWF2NIopSeqoPRG/DZkwW&#10;N5NlE93tv28KBW/z8T1nOu9cJe7UhNKzgn4vA0FceF2yUXDYr99GIEJE1lh5JgU/FGA+e36aYq59&#10;y1u676IRKYRDjgpsjHUuZSgsOQw9XxMn7uIbhzHBxkjdYJvCXSUHWTaUDktODRZrWloqrrubU3A6&#10;fi/scFSZ+rw6tJnZjLvr11ip15duMQERqYsP8b/7U6f5H+/w90y6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GgsMAAADcAAAADwAAAAAAAAAAAAAAAACYAgAAZHJzL2Rv&#10;d25yZXYueG1sUEsFBgAAAAAEAAQA9QAAAIgDA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Rounded Rectangle 51" o:spid="_x0000_s1136" style="position:absolute;left:7875;top:4235;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rjGcMA&#10;AADcAAAADwAAAGRycy9kb3ducmV2LnhtbERPS2sCMRC+F/ofwhR6q1mFWl2NIopSeqoPRG/DZkwW&#10;N5NlE93tv28KBW/z8T1nOu9cJe7UhNKzgn4vA0FceF2yUXDYr99GIEJE1lh5JgU/FGA+e36aYq59&#10;y1u676IRKYRDjgpsjHUuZSgsOQw9XxMn7uIbhzHBxkjdYJvCXSUHWTaUDktODRZrWloqrrubU3A6&#10;fi/scFSZ+rw6tJnZjLvr11ip15duMQERqYsP8b/7U6f5H+/w90y6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rjGcMAAADcAAAADwAAAAAAAAAAAAAAAACYAgAAZHJzL2Rv&#10;d25yZXYueG1sUEsFBgAAAAAEAAQA9QAAAIgDA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Rounded Rectangle 52" o:spid="_x0000_s1137" style="position:absolute;left:7875;top:3770;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h9bsMA&#10;AADcAAAADwAAAGRycy9kb3ducmV2LnhtbERPS2sCMRC+C/6HMEJvmm0PW3c1iigtpaf6oNTbsJkm&#10;i5vJsknd7b9vCoK3+fies1wPrhFX6kLtWcHjLANBXHlds1FwOr5M5yBCRNbYeCYFvxRgvRqPllhq&#10;3/OerodoRArhUKICG2NbShkqSw7DzLfEifv2ncOYYGek7rBP4a6RT1mWS4c1pwaLLW0tVZfDj1Pw&#10;9fmxsfm8Me15d+oz81oMl/dCqYfJsFmAiDTEu/jmftNp/nMO/8+kC+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h9bsMAAADcAAAADwAAAAAAAAAAAAAAAACYAgAAZHJzL2Rv&#10;d25yZXYueG1sUEsFBgAAAAAEAAQA9QAAAIgDA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shape id="Picture 53" o:spid="_x0000_s1138" type="#_x0000_t75" alt="http://wac.1b3e.edgecastcdn.net/801B3E/nevbahar.samanyoluhaber.com/wp-content/uploads/yumurta-kirk-yasindan-sonra-zararli-mi.jpg" style="position:absolute;left:3825;top:1865;width:1395;height:93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PRN7AAAAA3AAAAA8AAABkcnMvZG93bnJldi54bWxET8uqwjAQ3Qv+QxjBnaYK6qUaRXyAWx8I&#10;7oZmbKvNpDZRq19vBOHu5nCeM5nVphAPqlxuWUGvG4EgTqzOOVVw2K87fyCcR9ZYWCYFL3IwmzYb&#10;E4y1ffKWHjufihDCLkYFmfdlLKVLMjLourYkDtzZVgZ9gFUqdYXPEG4K2Y+ioTSYc2jIsKRFRsl1&#10;dzcKTre+PR6H+xUuLgMfrebv8nBZKtVu1fMxCE+1/xf/3Bsd5o9G8H0mXCCn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k9E3sAAAADcAAAADwAAAAAAAAAAAAAAAACfAgAA&#10;ZHJzL2Rvd25yZXYueG1sUEsFBgAAAAAEAAQA9wAAAIwDAAAAAA==&#10;">
              <v:imagedata r:id="rId13" o:title=""/>
              <v:path arrowok="t"/>
            </v:shape>
            <v:shape id="Picture 54" o:spid="_x0000_s1139" type="#_x0000_t75" alt="http://www.guncelposta.com/images_up/1300-testere_kayseri_egitim_aratirma_hastenesi.jpg" style="position:absolute;left:2265;top:5465;width:1260;height:8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sHcXDAAAA3AAAAA8AAABkcnMvZG93bnJldi54bWxEj81uwkAMhO+VeIeVkbiVDT3wE1hQhVSp&#10;nFCAB7CyJhs1642yC0nz9PhQqTdbM575vDsMvlFP6mId2MBinoEiLoOtuTJwu369r0HFhGyxCUwG&#10;finCYT9522FuQ88FPS+pUhLCMUcDLqU21zqWjjzGeWiJRbuHzmOStau07bCXcN/ojyxbao81S4PD&#10;lo6Oyp/Lwxu4X8/9gO5BbbEZHRXFeDo1ozGz6fC5BZVoSP/mv+tvK/groZVnZAK9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GwdxcMAAADcAAAADwAAAAAAAAAAAAAAAACf&#10;AgAAZHJzL2Rvd25yZXYueG1sUEsFBgAAAAAEAAQA9wAAAI8DAAAAAA==&#10;">
              <v:imagedata r:id="rId14" o:title=""/>
              <v:path arrowok="t"/>
            </v:shape>
            <v:shape id="Picture 55" o:spid="_x0000_s1140" type="#_x0000_t75" alt="http://mail.aygunleryapi.com/img/p/352-1531-large.jpg" style="position:absolute;left:7755;top:2135;width:840;height:8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n1HfCAAAA3AAAAA8AAABkcnMvZG93bnJldi54bWxET01rAjEQvQv9D2EK3txsPWjdGqVYi14s&#10;uCvtddhMd5cmk7BJdf33plDwNo/3Ocv1YI04Ux86xwqeshwEce10x42CU/U+eQYRIrJG45gUXCnA&#10;evUwWmKh3YWPdC5jI1IIhwIVtDH6QspQt2QxZM4TJ+7b9RZjgn0jdY+XFG6NnOb5TFrsODW06GnT&#10;Uv1T/loF+ou3b/ZjY3aHavFpSs+d3O+UGj8Ory8gIg3xLv5373WaP1/A3zPpArm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Z9R3wgAAANwAAAAPAAAAAAAAAAAAAAAAAJ8C&#10;AABkcnMvZG93bnJldi54bWxQSwUGAAAAAAQABAD3AAAAjgMAAAAA&#10;">
              <v:imagedata r:id="rId15" o:title=""/>
              <v:path arrowok="t"/>
            </v:shape>
            <v:roundrect id="Rounded Rectangle 57" o:spid="_x0000_s1141" style="position:absolute;left:7260;top:4700;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gwpsUA&#10;AADcAAAADwAAAGRycy9kb3ducmV2LnhtbESPQU/DMAyF70j8h8hI3Fg6DlNXllbTEAhxgjEhdrMa&#10;L6nWOFUT1vLv8QGJm633/N7nTTOHXl1oTF1kA8tFAYq4jbZjZ+Dw8XRXgkoZ2WIfmQz8UIKmvr7a&#10;YGXjxO902WenJIRThQZ8zkOldWo9BUyLOBCLdopjwCzr6LQdcZLw0Ov7oljpgB1Lg8eBdp7a8/47&#10;GPj6fNv6Vdm74fh4mAr3vJ7Pr2tjbm/m7QOoTHP+N/9dv1jBLwVfnpEJd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qDCmxQAAANwAAAAPAAAAAAAAAAAAAAAAAJgCAABkcnMv&#10;ZG93bnJldi54bWxQSwUGAAAAAAQABAD1AAAAigM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Rounded Rectangle 58" o:spid="_x0000_s1142" style="position:absolute;left:8490;top:4700;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SVPcIA&#10;AADcAAAADwAAAGRycy9kb3ducmV2LnhtbERPTWsCMRC9F/wPYQRvNWsPsq5GEaVFeqpWit6GzZgs&#10;bibLJnW3/74RBG/zeJ+zWPWuFjdqQ+VZwWScgSAuva7YKDh+v7/mIEJE1lh7JgV/FGC1HLwssNC+&#10;4z3dDtGIFMKhQAU2xqaQMpSWHIaxb4gTd/Gtw5hga6RusUvhrpZvWTaVDitODRYb2lgqr4dfp+D0&#10;87W207w2zXl77DLzMeuvnzOlRsN+PQcRqY9P8cO902l+PoH7M+kC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5JU9wgAAANwAAAAPAAAAAAAAAAAAAAAAAJgCAABkcnMvZG93&#10;bnJldi54bWxQSwUGAAAAAAQABAD1AAAAhwM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roundrect id="Rounded Rectangle 59" o:spid="_x0000_s1143" style="position:absolute;left:9105;top:4700;width:570;height:43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LSsIA&#10;AADcAAAADwAAAGRycy9kb3ducmV2LnhtbERPTWsCMRC9F/wPYQRvNasHWVejiGIRT62VordhMyaL&#10;m8mySd313zeFQm/zeJ+zXPeuFg9qQ+VZwWScgSAuva7YKDh/7l9zECEia6w9k4InBVivBi9LLLTv&#10;+IMep2hECuFQoAIbY1NIGUpLDsPYN8SJu/nWYUywNVK32KVwV8tpls2kw4pTg8WGtpbK++nbKbh8&#10;vW/sLK9Nc92du8y8zfv7ca7UaNhvFiAi9fFf/Oc+6DQ/n8LvM+kC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NgtKwgAAANwAAAAPAAAAAAAAAAAAAAAAAJgCAABkcnMvZG93&#10;bnJldi54bWxQSwUGAAAAAAQABAD1AAAAhwMAAAAA&#10;" fillcolor="#c3d69b">
              <v:shadow on="t" color="black" opacity="22936f" origin=",.5" offset="0,.63889mm"/>
              <v:textbox>
                <w:txbxContent>
                  <w:p w:rsidR="00710918" w:rsidRPr="008665EA" w:rsidRDefault="00710918" w:rsidP="00FC493A">
                    <w:pPr>
                      <w:jc w:val="center"/>
                      <w:rPr>
                        <w:rFonts w:ascii="Hand writing Mutlu" w:hAnsi="Hand writing Mutlu"/>
                      </w:rPr>
                    </w:pPr>
                  </w:p>
                </w:txbxContent>
              </v:textbox>
            </v:roundrect>
            <v:shape id="Straight Arrow Connector 60" o:spid="_x0000_s1144" type="#_x0000_t32" style="position:absolute;left:3255;top:3515;width:360;height: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WfrcEAAADcAAAADwAAAGRycy9kb3ducmV2LnhtbERPTYvCMBC9C/sfwgh701QXxK1GERfB&#10;46o9uLehGZtiM6lNtF1/vREEb/N4nzNfdrYSN2p86VjBaJiAIM6dLrlQkB02gykIH5A1Vo5JwT95&#10;WC4+enNMtWt5R7d9KEQMYZ+iAhNCnUrpc0MW/dDVxJE7ucZiiLAppG6wjeG2kuMkmUiLJccGgzWt&#10;DeXn/dUq+MG2uF+S3+/j36hcm7N22WWzVeqz361mIAJ14S1+ubc6zp9+wfOZeIFcP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VZ+twQAAANwAAAAPAAAAAAAAAAAAAAAA&#10;AKECAABkcnMvZG93bnJldi54bWxQSwUGAAAAAAQABAD5AAAAjwMAAAAA&#10;" strokecolor="#4bacc6" strokeweight="3pt">
              <v:stroke endarrow="open"/>
              <v:shadow on="t" color="black" opacity="22936f" origin=",.5" offset="0,.63889mm"/>
            </v:shape>
            <v:shape id="Straight Arrow Connector 61" o:spid="_x0000_s1145" type="#_x0000_t32" style="position:absolute;left:3435;top:5885;width:630;height: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rZucIAAADcAAAADwAAAGRycy9kb3ducmV2LnhtbERPS2vCQBC+C/0PyxR6M7s+kBBdRQqF&#10;noRaCR6H7JhEs7Mhu03S/npXKHibj+85m91oG9FT52vHGmaJAkFcOFNzqeH0/TFNQfiAbLBxTBp+&#10;ycNu+zLZYGbcwF/UH0MpYgj7DDVUIbSZlL6oyKJPXEscuYvrLIYIu1KaDocYbhs5V2olLdYcGyps&#10;6b2i4nb8sRrkdU/NYdaf5qNaXPK/5Xm45k7rt9dxvwYRaAxP8b/708T56RIez8QL5PY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mrZucIAAADcAAAADwAAAAAAAAAAAAAA&#10;AAChAgAAZHJzL2Rvd25yZXYueG1sUEsFBgAAAAAEAAQA+QAAAJADAAAAAA==&#10;" strokecolor="#4bacc6" strokeweight="3pt">
              <v:stroke endarrow="open"/>
              <v:shadow on="t" color="black" opacity="22936f" origin=",.5" offset="0,.63889mm"/>
            </v:shape>
            <v:shape id="Straight Arrow Connector 62" o:spid="_x0000_s1146" type="#_x0000_t32" style="position:absolute;left:4575;top:2825;width:0;height:37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Z8IsEAAADcAAAADwAAAGRycy9kb3ducmV2LnhtbERPS4vCMBC+C/6HMMLeNFVXkdooIgie&#10;FnwgHodm+tBmUprYdvfXm4WFvc3H95xk25tKtNS40rKC6SQCQZxaXXKu4Ho5jFcgnEfWWFkmBd/k&#10;YLsZDhKMte34RO3Z5yKEsItRQeF9HUvp0oIMuomtiQOX2cagD7DJpW6wC+GmkrMoWkqDJYeGAmva&#10;F5Q+zy+jQD52VH1N2+usj+bZ7efz3j1uVqmPUb9bg/DU+3/xn/uow/zVAn6fCRfIz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JnwiwQAAANwAAAAPAAAAAAAAAAAAAAAA&#10;AKECAABkcnMvZG93bnJldi54bWxQSwUGAAAAAAQABAD5AAAAjwMAAAAA&#10;" strokecolor="#4bacc6" strokeweight="3pt">
              <v:stroke endarrow="open"/>
              <v:shadow on="t" color="black" opacity="22936f" origin=",.5" offset="0,.63889mm"/>
            </v:shape>
            <v:shape id="Straight Arrow Connector 63" o:spid="_x0000_s1147" type="#_x0000_t32" style="position:absolute;left:6675;top:4925;width:360;height: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TiVcAAAADcAAAADwAAAGRycy9kb3ducmV2LnhtbERPy6rCMBDdC/5DGOHuNPWBSDWKCMJd&#10;CT4oLodmbKvNpDS5ba9fbwTB3RzOc1abzpSiodoVlhWMRxEI4tTqgjMFl/N+uADhPLLG0jIp+CcH&#10;m3W/t8JY25aP1Jx8JkIIuxgV5N5XsZQuzcmgG9mKOHA3Wxv0AdaZ1DW2IdyUchJFc2mw4NCQY0W7&#10;nNLH6c8okPctlYdxc5l00fSWPGfX9p5YpX4G3XYJwlPnv+KP+1eH+Ys5vJ8JF8j1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X04lXAAAAA3AAAAA8AAAAAAAAAAAAAAAAA&#10;oQIAAGRycy9kb3ducmV2LnhtbFBLBQYAAAAABAAEAPkAAACOAwAAAAA=&#10;" strokecolor="#4bacc6" strokeweight="3pt">
              <v:stroke endarrow="open"/>
              <v:shadow on="t" color="black" opacity="22936f" origin=",.5" offset="0,.63889mm"/>
            </v:shape>
            <v:shape id="Straight Arrow Connector 64" o:spid="_x0000_s1148" type="#_x0000_t32" style="position:absolute;left:8130;top:3125;width:0;height: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hHzsEAAADcAAAADwAAAGRycy9kb3ducmV2LnhtbERPS4vCMBC+C/6HMMLeNFUXldooIgie&#10;FnwgHodm+tBmUprYdvfXm4WFvc3H95xk25tKtNS40rKC6SQCQZxaXXKu4Ho5jFcgnEfWWFkmBd/k&#10;YLsZDhKMte34RO3Z5yKEsItRQeF9HUvp0oIMuomtiQOX2cagD7DJpW6wC+GmkrMoWkiDJYeGAmva&#10;F5Q+zy+jQD52VH1N2+usj+bZ7efz3j1uVqmPUb9bg/DU+3/xn/uow/zVEn6fCRfIz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uEfOwQAAANwAAAAPAAAAAAAAAAAAAAAA&#10;AKECAABkcnMvZG93bnJldi54bWxQSwUGAAAAAAQABAD5AAAAjwMAAAAA&#10;" strokecolor="#4bacc6" strokeweight="3pt">
              <v:stroke endarrow="open"/>
              <v:shadow on="t" color="black" opacity="22936f" origin=",.5" offset="0,.63889mm"/>
            </v:shape>
          </v:group>
        </w:pict>
      </w:r>
      <w:r w:rsidRPr="00956644">
        <w:rPr>
          <w:rFonts w:ascii="Hand writing Mutlu" w:hAnsi="Hand writing Mutlu"/>
          <w:b/>
        </w:rPr>
        <w:t>1-)</w:t>
      </w:r>
      <w:r>
        <w:rPr>
          <w:rFonts w:ascii="Hand writing Mutlu" w:hAnsi="Hand writing Mutlu"/>
        </w:rPr>
        <w:t xml:space="preserve"> Aşağıdaki nesnelerin isimlerini ok işaretleri yönünde yazarak bulmacayı çözün.</w:t>
      </w:r>
    </w:p>
    <w:p w:rsidR="00710918" w:rsidRDefault="00710918" w:rsidP="00FC493A">
      <w:pPr>
        <w:rPr>
          <w:rFonts w:ascii="Hand writing Mutlu" w:hAnsi="Hand writing Mutlu"/>
        </w:rPr>
      </w:pPr>
    </w:p>
    <w:p w:rsidR="00710918" w:rsidRDefault="00710918" w:rsidP="00FC493A">
      <w:pPr>
        <w:rPr>
          <w:rFonts w:ascii="Hand writing Mutlu" w:hAnsi="Hand writing Mutlu"/>
        </w:rPr>
      </w:pPr>
    </w:p>
    <w:p w:rsidR="00710918" w:rsidRDefault="00710918" w:rsidP="00FC493A">
      <w:pPr>
        <w:rPr>
          <w:rFonts w:ascii="Hand writing Mutlu" w:hAnsi="Hand writing Mutlu"/>
        </w:rPr>
      </w:pPr>
    </w:p>
    <w:p w:rsidR="00710918" w:rsidRDefault="00710918" w:rsidP="00FC493A">
      <w:pPr>
        <w:rPr>
          <w:rFonts w:ascii="Hand writing Mutlu" w:hAnsi="Hand writing Mutlu"/>
        </w:rPr>
      </w:pPr>
      <w:r>
        <w:rPr>
          <w:noProof/>
          <w:lang w:eastAsia="tr-TR"/>
        </w:rPr>
        <w:pict>
          <v:shape id="Picture 7" o:spid="_x0000_s1149" type="#_x0000_t75" alt="http://4.bp.blogspot.com/-Sau6lwquvMg/UXeot_Z1lMI/AAAAAAAABw4/-6JdiikS0RU/s1600/atki-ornekleri-028.jpg" style="position:absolute;margin-left:217.2pt;margin-top:7.95pt;width:40.5pt;height:52.8pt;z-index:251582464;visibility:visible">
            <v:imagedata r:id="rId16" o:title=""/>
          </v:shape>
        </w:pict>
      </w:r>
    </w:p>
    <w:p w:rsidR="00710918" w:rsidRDefault="00710918" w:rsidP="00FC493A">
      <w:pPr>
        <w:rPr>
          <w:rFonts w:ascii="Hand writing Mutlu" w:hAnsi="Hand writing Mutlu"/>
        </w:rPr>
      </w:pPr>
    </w:p>
    <w:p w:rsidR="00710918" w:rsidRDefault="00710918" w:rsidP="00FC493A">
      <w:pPr>
        <w:rPr>
          <w:rFonts w:ascii="Hand writing Mutlu" w:hAnsi="Hand writing Mutlu"/>
        </w:rPr>
      </w:pPr>
    </w:p>
    <w:p w:rsidR="00710918" w:rsidRDefault="00710918" w:rsidP="00FC493A">
      <w:pPr>
        <w:rPr>
          <w:rFonts w:ascii="Hand writing Mutlu" w:hAnsi="Hand writing Mutlu"/>
        </w:rPr>
      </w:pPr>
    </w:p>
    <w:p w:rsidR="00710918" w:rsidRDefault="00710918" w:rsidP="00FC493A">
      <w:pPr>
        <w:rPr>
          <w:rFonts w:ascii="Hand writing Mutlu" w:hAnsi="Hand writing Mutlu"/>
        </w:rPr>
      </w:pPr>
    </w:p>
    <w:p w:rsidR="00710918" w:rsidRDefault="00710918" w:rsidP="00FC493A">
      <w:pPr>
        <w:rPr>
          <w:rFonts w:ascii="Hand writing Mutlu" w:hAnsi="Hand writing Mutlu"/>
        </w:rPr>
      </w:pPr>
      <w:r>
        <w:rPr>
          <w:noProof/>
          <w:lang w:eastAsia="tr-TR"/>
        </w:rPr>
        <w:pict>
          <v:group id="Group 68" o:spid="_x0000_s1150" style="position:absolute;margin-left:-27.35pt;margin-top:47.45pt;width:541.5pt;height:264.75pt;z-index:251571200" coordsize="68770,336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">
            <v:group id="Group 102" o:spid="_x0000_s1151" style="position:absolute;width:35623;height:14478" coordsize="35623,14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group id="Group 101" o:spid="_x0000_s1152" style="position:absolute;width:13716;height:14478" coordsize="13716,14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shape id="Picture 67" o:spid="_x0000_s1153" type="#_x0000_t75" alt="http://www.e-ruya.org/ruya/olta.jpg" style="position:absolute;left:4381;width:7144;height:990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3bp/FAAAA2wAAAA8AAABkcnMvZG93bnJldi54bWxEj1trAjEUhN8L/odwhL7VrJVaWY1SeoEi&#10;CvWC4tthc8wubk6WJNX13xuh0MdhZr5hJrPW1uJMPlSOFfR7GQjiwumKjYLt5utpBCJEZI21Y1Jw&#10;pQCzaedhgrl2F17ReR2NSBAOOSooY2xyKUNRksXQcw1x8o7OW4xJeiO1x0uC21o+Z9lQWqw4LZTY&#10;0HtJxWn9axUYmg9Msdz4eb37+Hw5LBf7489Iqcdu+zYGEamN/+G/9rdW8DqA+5f0A+T0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926fxQAAANsAAAAPAAAAAAAAAAAAAAAA&#10;AJ8CAABkcnMvZG93bnJldi54bWxQSwUGAAAAAAQABAD3AAAAkQMAAAAA&#10;">
                  <v:imagedata r:id="rId17" o:title=""/>
                  <v:path arrowok="t"/>
                </v:shape>
                <v:oval id="Oval 68" o:spid="_x0000_s1154" style="position:absolute;top:10572;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5MacQA&#10;AADbAAAADwAAAGRycy9kb3ducmV2LnhtbESPQWvCQBSE7wX/w/KE3nQTMbakbkQtQkUQGwu9vmZf&#10;k2D2bciumv57VxB6HGbmG2a+6E0jLtS52rKCeByBIC6srrlU8HXcjF5BOI+ssbFMCv7IwSIbPM0x&#10;1fbKn3TJfSkChF2KCirv21RKV1Rk0I1tSxy8X9sZ9EF2pdQdXgPcNHISRTNpsOawUGFL64qKU342&#10;gZL0P8n36hBv97PylOS7dz1tjko9D/vlGwhPvf8PP9ofWsHLFO5fw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OTGnEAAAA2wAAAA8AAAAAAAAAAAAAAAAAmAIAAGRycy9k&#10;b3ducmV2LnhtbFBLBQYAAAAABAAEAPUAAACJAwAAAAA=&#10;" fillcolor="#9eeaff" strokeweight="2.25pt">
                  <v:fill color2="#e4f9ff" rotate="t" angle="180" colors="0 #9eeaff;22938f #bbefff;1 #e4f9ff" focus="100%" type="gradient"/>
                  <v:shadow on="t" color="black" opacity="24903f" origin=",.5" offset="0,.55556mm"/>
                  <v:textbox>
                    <w:txbxContent>
                      <w:p w:rsidR="00710918" w:rsidRPr="006E2D78" w:rsidRDefault="00710918" w:rsidP="00FC493A">
                        <w:pPr>
                          <w:jc w:val="center"/>
                          <w:rPr>
                            <w:rFonts w:ascii="Hand writing Mutlu" w:hAnsi="Hand writing Mutlu"/>
                          </w:rPr>
                        </w:pPr>
                      </w:p>
                    </w:txbxContent>
                  </v:textbox>
                </v:oval>
                <v:oval id="Oval 71" o:spid="_x0000_s1155" style="position:absolute;left:3429;top:10572;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I/E8QA&#10;AADbAAAADwAAAGRycy9kb3ducmV2LnhtbESPwWrDMBBE74H+g9hCLqGRHZK0uFGCCQQKPdkxocfF&#10;2lqm1spYqu3+fRUo9DjMzBvmcJptJ0YafOtYQbpOQBDXTrfcKKiul6cXED4ga+wck4If8nA6PiwO&#10;mGk3cUFjGRoRIewzVGBC6DMpfW3Iol+7njh6n26wGKIcGqkHnCLcdnKTJHtpseW4YLCns6H6q/y2&#10;Cqai2r+XuU5NJW+79uo+TL/aKrV8nPNXEIHm8B/+a79pBc87uH+JP0Ae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yPxPEAAAA2wAAAA8AAAAAAAAAAAAAAAAAmAIAAGRycy9k&#10;b3ducmV2LnhtbFBLBQYAAAAABAAEAPUAAACJAwAAAAA=&#10;" strokeweight="2pt"/>
                <v:oval id="Oval 72" o:spid="_x0000_s1156" style="position:absolute;left:6858;top:10668;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hZMQA&#10;AADbAAAADwAAAGRycy9kb3ducmV2LnhtbESPQWvCQBSE7wX/w/IEL0U3ljaW1E0QoSD0ZAzi8ZF9&#10;zYZm34bsauK/dwuFHoeZ+YbZFpPtxI0G3zpWsF4lIIhrp1tuFFSnz+U7CB+QNXaOScGdPBT57GmL&#10;mXYjH+lWhkZECPsMFZgQ+kxKXxuy6FeuJ47etxsshiiHRuoBxwi3nXxJklRabDkuGOxpb6j+Ka9W&#10;wXis0q9yp9emkue39uQupn9+VWoxn3YfIAJN4T/81z5oBZsUfr/EHy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goWTEAAAA2wAAAA8AAAAAAAAAAAAAAAAAmAIAAGRycy9k&#10;b3ducmV2LnhtbFBLBQYAAAAABAAEAPUAAACJAwAAAAA=&#10;" strokeweight="2pt"/>
                <v:oval id="Oval 73" o:spid="_x0000_s1157" style="position:absolute;left:10287;top:10668;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jW8MEA&#10;AADcAAAADwAAAGRycy9kb3ducmV2LnhtbERPTYvCMBC9C/sfwix4EU0rKkvXKLIgCJ6sRfY4NGNT&#10;tpmUJmvrvzeC4G0e73PW28E24kadrx0rSGcJCOLS6ZorBcV5P/0C4QOyxsYxKbiTh+3mY7TGTLue&#10;T3TLQyViCPsMFZgQ2kxKXxqy6GeuJY7c1XUWQ4RdJXWHfQy3jZwnyUparDk2GGzpx1D5l/9bBf2p&#10;WB3znU5NIS/L+ux+TTtZKDX+HHbfIAIN4S1+uQ86zk9SeD4TL5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I1vDBAAAA3AAAAA8AAAAAAAAAAAAAAAAAmAIAAGRycy9kb3du&#10;cmV2LnhtbFBLBQYAAAAABAAEAPUAAACGAwAAAAA=&#10;" strokeweight="2pt"/>
              </v:group>
              <v:shape id="Picture 74" o:spid="_x0000_s1158" type="#_x0000_t75" alt="http://www.rizedeyiz.com/upload/image/Yetisenler/armut-2.jpg" style="position:absolute;left:19812;top:762;width:13144;height:981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JTN7DAAAA3AAAAA8AAABkcnMvZG93bnJldi54bWxET0trwkAQvhf8D8sI3nRjhFBTVxHBqj3V&#10;x8Hehuw0Cc3Oht2tif313YLQ23x8z1msetOIGzlfW1YwnSQgiAuray4VXM7b8TMIH5A1NpZJwZ08&#10;rJaDpwXm2nZ8pNsplCKGsM9RQRVCm0vpi4oM+oltiSP3aZ3BEKErpXbYxXDTyDRJMmmw5thQYUub&#10;ioqv07dRkL65j7P/OUw3u+z9Opu/Zo66TKnRsF+/gAjUh3/xw73XcX6Swt8z8QK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UlM3sMAAADcAAAADwAAAAAAAAAAAAAAAACf&#10;AgAAZHJzL2Rvd25yZXYueG1sUEsFBgAAAAAEAAQA9wAAAI8DAAAAAA==&#10;">
                <v:imagedata r:id="rId18" o:title=""/>
                <v:path arrowok="t"/>
              </v:shape>
              <v:oval id="Oval 75" o:spid="_x0000_s1159" style="position:absolute;left:18192;top:10668;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btHMEA&#10;AADcAAAADwAAAGRycy9kb3ducmV2LnhtbERPTYvCMBC9L/gfwgheFk3dVZFqFBEWFvZkLeJxaMam&#10;2ExKE2399xtB8DaP9znrbW9rcafWV44VTCcJCOLC6YpLBfnxZ7wE4QOyxtoxKXiQh+1m8LHGVLuO&#10;D3TPQiliCPsUFZgQmlRKXxiy6CeuIY7cxbUWQ4RtKXWLXQy3tfxKkoW0WHFsMNjQ3lBxzW5WQXfI&#10;F3/ZTk9NLk/z6ujOpvmcKTUa9rsViEB9eItf7l8d5yff8HwmXiA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W7RzBAAAA3AAAAA8AAAAAAAAAAAAAAAAAmAIAAGRycy9kb3du&#10;cmV2LnhtbFBLBQYAAAAABAAEAPUAAACGAwAAAAA=&#10;" strokeweight="2pt"/>
              <v:oval id="Oval 76" o:spid="_x0000_s1160" style="position:absolute;left:21717;top:10668;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bjtcIA&#10;AADcAAAADwAAAGRycy9kb3ducmV2LnhtbERPTWuDQBC9F/IflinkUuJqsBJsNiEECoGeolJ6HNyp&#10;K3Vnxd1G8++7hUJv83ifsz8udhA3mnzvWEGWpCCIW6d77hQ09etmB8IHZI2DY1JwJw/Hw+phj6V2&#10;M1/pVoVOxBD2JSowIYyllL41ZNEnbiSO3KebLIYIp07qCecYbge5TdNCWuw5Nhgc6Wyo/aq+rYL5&#10;2hRv1UlnppHvz33tPsz4lCu1flxOLyACLeFf/Oe+6Dg/y+H3mXiBP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puO1wgAAANwAAAAPAAAAAAAAAAAAAAAAAJgCAABkcnMvZG93&#10;bnJldi54bWxQSwUGAAAAAAQABAD1AAAAhwMAAAAA&#10;" strokeweight="2pt"/>
              <v:oval id="Oval 77" o:spid="_x0000_s1161" style="position:absolute;left:25241;top:10668;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2EOcIA&#10;AADcAAAADwAAAGRycy9kb3ducmV2LnhtbERPyWrDMBC9B/oPYgq5hEZOFxOcyCYUCoGeYpvS42BN&#10;LBNrZCw1dv4+KhR6m8dbZ1/MthdXGn3nWMFmnYAgbpzuuFVQVx9PWxA+IGvsHZOCG3ko8ofFHjPt&#10;Jj7RtQytiCHsM1RgQhgyKX1jyKJfu4E4cmc3WgwRjq3UI04x3PbyOUlSabHj2GBwoHdDzaX8sQqm&#10;U51+lge9MbX8eusq922G1atSy8f5sAMRaA7/4j/3Ucf5Lyn8PhMvk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jYQ5wgAAANwAAAAPAAAAAAAAAAAAAAAAAJgCAABkcnMvZG93&#10;bnJldi54bWxQSwUGAAAAAAQABAD1AAAAhwMAAAAA&#10;" strokeweight="2pt"/>
              <v:oval id="Oval 78" o:spid="_x0000_s1162" style="position:absolute;left:28765;top:10668;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9jlr8A&#10;AADcAAAADwAAAGRycy9kb3ducmV2LnhtbERPS4vCMBC+C/sfwgjeNFVBl65RRAjr1QeIt6EZ22Iz&#10;6SbZWv/9ZkHwNh/fc1ab3jaiIx9qxwqmkwwEceFMzaWC80mPP0GEiGywcUwKnhRgs/4YrDA37sEH&#10;6o6xFCmEQ44KqhjbXMpQVGQxTFxLnLib8xZjgr6UxuMjhdtGzrJsIS3WnBoqbGlXUXE//loF30tz&#10;bv1Wh5/L9cCdLvRzH7VSo2G//QIRqY9v8cu9N2n+fAn/z6QL5Po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X2OWvwAAANwAAAAPAAAAAAAAAAAAAAAAAJgCAABkcnMvZG93bnJl&#10;di54bWxQSwUGAAAAAAQABAD1AAAAhAMAAAAA&#10;" fillcolor="#b2a1c7" strokeweight="2.25pt">
                <v:shadow on="t" color="black" opacity="24903f" origin=",.5" offset="0,.55556mm"/>
              </v:oval>
              <v:oval id="Oval 79" o:spid="_x0000_s1163" style="position:absolute;left:32194;top:10572;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610MUA&#10;AADcAAAADwAAAGRycy9kb3ducmV2LnhtbESPT2vDMAzF74N+B6PBLqN1uv6hpHVLGQwGOzUNY0cR&#10;q3FYLIfYbbJvPx0KvUm8p/d+2h1G36ob9bEJbGA+y0ARV8E2XBsozx/TDaiYkC22gcnAH0U47CdP&#10;O8xtGPhEtyLVSkI45mjApdTlWsfKkcc4Cx2xaJfQe0yy9rW2PQ4S7lv9lmVr7bFhaXDY0buj6re4&#10;egPDqVx/FUc7d6X+XjXn8OO616UxL8/jcQsq0Zge5vv1pxX8hdDKMzKB3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XrXQxQAAANwAAAAPAAAAAAAAAAAAAAAAAJgCAABkcnMv&#10;ZG93bnJldi54bWxQSwUGAAAAAAQABAD1AAAAigMAAAAA&#10;" strokeweight="2pt"/>
            </v:group>
            <v:shape id="Picture 80" o:spid="_x0000_s1164" type="#_x0000_t75" alt="http://www.gokbilgi.com/wp-content/uploads/miknatis.jpg" style="position:absolute;left:51530;top:1714;width:6477;height:733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yqwbEAAAA3AAAAA8AAABkcnMvZG93bnJldi54bWxET9tqwkAQfRf8h2WEvummtqiJrlIKlQoF&#10;LxXq45CdJqHZ2bC7xvj3rlDwbQ7nOotVZ2rRkvOVZQXPowQEcW51xYWC4/fHcAbCB2SNtWVScCUP&#10;q2W/t8BM2wvvqT2EQsQQ9hkqKENoMil9XpJBP7INceR+rTMYInSF1A4vMdzUcpwkE2mw4thQYkPv&#10;JeV/h7NRMNnN1q9pOj3lx+15h19uvflpx0o9Dbq3OYhAXXiI/92fOs5/SeH+TLxAL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pyqwbEAAAA3AAAAA8AAAAAAAAAAAAAAAAA&#10;nwIAAGRycy9kb3ducmV2LnhtbFBLBQYAAAAABAAEAPcAAACQAwAAAAA=&#10;">
              <v:imagedata r:id="rId19" o:title=""/>
              <v:path arrowok="t"/>
            </v:shape>
            <v:oval id="Oval 81" o:spid="_x0000_s1165" style="position:absolute;left:41052;top:10572;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7Kq8QA&#10;AADcAAAADwAAAGRycy9kb3ducmV2LnhtbESPQWvCQBCF70L/wzIFL6IbxUqJriKFQqEnY5Aeh+yY&#10;DWZnQ3Zr4r93DoXeZnhv3vtmdxh9q+7UxyawgeUiA0VcBdtwbaA8f87fQcWEbLENTAYeFOGwf5ns&#10;MLdh4BPdi1QrCeGYowGXUpdrHStHHuMidMSiXUPvMcna19r2OEi4b/UqyzbaY8PS4LCjD0fVrfj1&#10;BoZTufkujnbpSn15a87hx3WztTHT1/G4BZVoTP/mv+svK/hrwZdnZAK9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uyqvEAAAA3AAAAA8AAAAAAAAAAAAAAAAAmAIAAGRycy9k&#10;b3ducmV2LnhtbFBLBQYAAAAABAAEAPUAAACJAwAAAAA=&#10;" strokeweight="2pt"/>
            <v:oval id="Oval 82" o:spid="_x0000_s1166" style="position:absolute;left:44481;top:10668;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JvMMIA&#10;AADcAAAADwAAAGRycy9kb3ducmV2LnhtbERPTWuDQBC9F/IflinkUuJqsBJsNiEECoGeolJ6HNyp&#10;K3Vnxd1G8++7hUJv83ifsz8udhA3mnzvWEGWpCCIW6d77hQ09etmB8IHZI2DY1JwJw/Hw+phj6V2&#10;M1/pVoVOxBD2JSowIYyllL41ZNEnbiSO3KebLIYIp07qCecYbge5TdNCWuw5Nhgc6Wyo/aq+rYL5&#10;2hRv1UlnppHvz33tPsz4lCu1flxOLyACLeFf/Oe+6Dg/z+D3mXiBP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Ym8wwgAAANwAAAAPAAAAAAAAAAAAAAAAAJgCAABkcnMvZG93&#10;bnJldi54bWxQSwUGAAAAAAQABAD1AAAAhwMAAAAA&#10;" strokeweight="2pt"/>
            <v:oval id="Oval 83" o:spid="_x0000_s1167" style="position:absolute;left:48101;top:10668;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DxR8EA&#10;AADcAAAADwAAAGRycy9kb3ducmV2LnhtbERPTYvCMBC9C/sfwix4EU0VLUvXKLIgCJ6sRfY4NGNT&#10;tpmUJmvrvzeC4G0e73PW28E24kadrx0rmM8SEMSl0zVXCorzfvoFwgdkjY1jUnAnD9vNx2iNmXY9&#10;n+iWh0rEEPYZKjAhtJmUvjRk0c9cSxy5q+sshgi7SuoO+xhuG7lIklRarDk2GGzpx1D5l/9bBf2p&#10;SI/5Ts9NIS+r+ux+TTtZKjX+HHbfIAIN4S1+uQ86zl8u4PlMvEB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w8UfBAAAA3AAAAA8AAAAAAAAAAAAAAAAAmAIAAGRycy9kb3du&#10;cmV2LnhtbFBLBQYAAAAABAAEAPUAAACGAwAAAAA=&#10;" strokeweight="2pt"/>
            <v:oval id="Oval 84" o:spid="_x0000_s1168" style="position:absolute;left:54959;top:10668;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xU3MEA&#10;AADcAAAADwAAAGRycy9kb3ducmV2LnhtbERPTYvCMBC9L/gfwgh7WTR1V0WqUWRhQfBkLeJxaMam&#10;2ExKE23992ZB8DaP9zmrTW9rcafWV44VTMYJCOLC6YpLBfnxb7QA4QOyxtoxKXiQh8168LHCVLuO&#10;D3TPQiliCPsUFZgQmlRKXxiy6MeuIY7cxbUWQ4RtKXWLXQy3tfxOkrm0WHFsMNjQr6Himt2sgu6Q&#10;z/fZVk9MLk+z6ujOpvmaKvU57LdLEIH68Ba/3Dsd509/4P+ZeIF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r8VNzBAAAA3AAAAA8AAAAAAAAAAAAAAAAAmAIAAGRycy9kb3du&#10;cmV2LnhtbFBLBQYAAAAABAAEAPUAAACGAwAAAAA=&#10;" strokeweight="2pt"/>
            <v:oval id="Oval 85" o:spid="_x0000_s1169" style="position:absolute;left:51530;top:10668;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qgM8MA&#10;AADcAAAADwAAAGRycy9kb3ducmV2LnhtbERP3WrCMBS+F/YO4Qy801QpunWmZVgUGYis2wOcNWdt&#10;WXMSmqjd2y8Dwbvz8f2eTTGaXlxo8J1lBYt5AoK4trrjRsHnx272BMIHZI29ZVLwSx6K/GGywUzb&#10;K7/TpQqNiCHsM1TQhuAyKX3dkkE/t444ct92MBgiHBqpB7zGcNPLZZKspMGOY0OLjrYt1T/V2Shw&#10;9nTQq6+y3C/k286V6+MyHZ+Vmj6Ory8gAo3hLr65DzrOT1P4fyZeI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qgM8MAAADcAAAADwAAAAAAAAAAAAAAAACYAgAAZHJzL2Rv&#10;d25yZXYueG1sUEsFBgAAAAAEAAQA9QAAAIgDAAAAAA==&#10;" fillcolor="#d99594" strokeweight="2.25pt">
              <v:shadow on="t" color="black" opacity="24903f" origin=",.5" offset="0,.55556mm"/>
            </v:oval>
            <v:oval id="Oval 86" o:spid="_x0000_s1170" style="position:absolute;left:58483;top:10572;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lpM8IA&#10;AADcAAAADwAAAGRycy9kb3ducmV2LnhtbERPTWvCQBC9F/wPywheSt1EVCR1E4JQKPRkDOJxyE6z&#10;odnZkF1N+u+7hUJv83ifcyxm24sHjb5zrCBdJyCIG6c7bhXUl7eXAwgfkDX2jknBN3ko8sXTETPt&#10;Jj7TowqtiCHsM1RgQhgyKX1jyKJfu4E4cp9utBgiHFupR5xiuO3lJkn20mLHscHgQCdDzVd1twqm&#10;c73/qEqdmlped93F3czwvFVqtZzLVxCB5vAv/nO/6zh/u4PfZ+IFM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WWkzwgAAANwAAAAPAAAAAAAAAAAAAAAAAJgCAABkcnMvZG93&#10;bnJldi54bWxQSwUGAAAAAAQABAD1AAAAhwMAAAAA&#10;" strokeweight="2pt"/>
            <v:oval id="Oval 87" o:spid="_x0000_s1171" style="position:absolute;left:61912;top:10668;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v3RMEA&#10;AADcAAAADwAAAGRycy9kb3ducmV2LnhtbERPTYvCMBC9C/sfwgh7kTV10bJUo8iCsODJWsTj0IxN&#10;sZmUJtruvzeC4G0e73NWm8E24k6drx0rmE0TEMSl0zVXCorj7usHhA/IGhvHpOCfPGzWH6MVZtr1&#10;fKB7HioRQ9hnqMCE0GZS+tKQRT91LXHkLq6zGCLsKqk77GO4beR3kqTSYs2xwWBLv4bKa36zCvpD&#10;ke7zrZ6ZQp4W9dGdTTuZK/U5HrZLEIGG8Ba/3H86zp+n8HwmXi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L90TBAAAA3AAAAA8AAAAAAAAAAAAAAAAAmAIAAGRycy9kb3du&#10;cmV2LnhtbFBLBQYAAAAABAAEAPUAAACGAwAAAAA=&#10;" strokeweight="2pt"/>
            <v:oval id="Oval 88" o:spid="_x0000_s1172" style="position:absolute;left:65341;top:10572;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dS38EA&#10;AADcAAAADwAAAGRycy9kb3ducmV2LnhtbERPTYvCMBC9C/sfwix4EU0VdaUaRQRhwZO1yB6HZmzK&#10;NpPSZG333xtB8DaP9zmbXW9rcafWV44VTCcJCOLC6YpLBfnlOF6B8AFZY+2YFPyTh932Y7DBVLuO&#10;z3TPQiliCPsUFZgQmlRKXxiy6CeuIY7czbUWQ4RtKXWLXQy3tZwlyVJarDg2GGzoYKj4zf6sgu6c&#10;L0/ZXk9NLq+L6uJ+TDOaKzX87PdrEIH68Ba/3N86zp9/wfOZeIH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HUt/BAAAA3AAAAA8AAAAAAAAAAAAAAAAAmAIAAGRycy9kb3du&#10;cmV2LnhtbFBLBQYAAAAABAAEAPUAAACGAwAAAAA=&#10;" strokeweight="2pt"/>
            <v:shape id="Picture 89" o:spid="_x0000_s1173" type="#_x0000_t75" alt="http://www.bulusspor.com/img/urun/kaykay3.jpg" style="position:absolute;left:26098;top:21621;width:12287;height:819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HdPEAAAA3AAAAA8AAABkcnMvZG93bnJldi54bWxEj0FrwkAQhe9C/8MyBW+6sUgo0Y2IpcVe&#10;hMb2PmTHJCQ7m2a3JvbXO4dCbzO8N+99s91NrlNXGkLj2cBqmYAiLr1tuDLweX5dPIMKEdli55kM&#10;3CjALn+YbTGzfuQPuhaxUhLCIUMDdYx9pnUoa3IYlr4nFu3iB4dR1qHSdsBRwl2nn5Ik1Q4bloYa&#10;ezrUVLbFjzNweP9u0zQp0i+ucHyb+OUU+NeY+eO034CKNMV/89/10Qr+WmjlGZlA5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GHdPEAAAA3AAAAA8AAAAAAAAAAAAAAAAA&#10;nwIAAGRycy9kb3ducmV2LnhtbFBLBQYAAAAABAAEAPcAAACQAwAAAAA=&#10;">
              <v:imagedata r:id="rId20" o:title=""/>
              <v:path arrowok="t"/>
            </v:shape>
            <v:oval id="Oval 90" o:spid="_x0000_s1174" style="position:absolute;left:19907;top:29813;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RjNsEA&#10;AADcAAAADwAAAGRycy9kb3ducmV2LnhtbERPTYvCMBC9C/sfwix4EU0VlbUaRQRhwZO1yB6HZmzK&#10;NpPSZG333xtB8DaP9zmbXW9rcafWV44VTCcJCOLC6YpLBfnlOP4C4QOyxtoxKfgnD7vtx2CDqXYd&#10;n+mehVLEEPYpKjAhNKmUvjBk0U9cQxy5m2sthgjbUuoWuxhuazlLkqW0WHFsMNjQwVDxm/1ZBd05&#10;X56yvZ6aXF4X1cX9mGY0V2r42e/XIAL14S1+ub91nD9fwfOZeIH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UYzbBAAAA3AAAAA8AAAAAAAAAAAAAAAAAmAIAAGRycy9kb3du&#10;cmV2LnhtbFBLBQYAAAAABAAEAPUAAACGAwAAAAA=&#10;" strokeweight="2pt"/>
            <v:oval id="Oval 91" o:spid="_x0000_s1175" style="position:absolute;left:23431;top:29813;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cdsUA&#10;AADcAAAADwAAAGRycy9kb3ducmV2LnhtbESPQWvDMAyF74X9B6PBLqV1OtYysjilDAqFnZqGsqOI&#10;1TgslkPsNdm/nw6D3STe03ufiv3se3WnMXaBDWzWGSjiJtiOWwP15bh6BRUTssU+MBn4oQj78mFR&#10;YG7DxGe6V6lVEsIxRwMupSHXOjaOPMZ1GIhFu4XRY5J1bLUdcZJw3+vnLNtpjx1Lg8OB3h01X9W3&#10;NzCd691HdbAbV+vrtruETzcsX4x5epwPb6ASzenf/Hd9soK/FXx5RibQ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91x2xQAAANwAAAAPAAAAAAAAAAAAAAAAAJgCAABkcnMv&#10;ZG93bnJldi54bWxQSwUGAAAAAAQABAD1AAAAigMAAAAA&#10;" strokeweight="2pt"/>
            <v:oval id="Oval 92" o:spid="_x0000_s1176" style="position:absolute;left:26860;top:29813;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v57cIA&#10;AADcAAAADwAAAGRycy9kb3ducmV2LnhtbERPTWuDQBC9F/IflinkUuJqqBJsNiEECoGeolJ6HNyp&#10;K3Vnxd1G8++7hUJv83ifsz8udhA3mnzvWEGWpCCIW6d77hQ09etmB8IHZI2DY1JwJw/Hw+phj6V2&#10;M1/pVoVOxBD2JSowIYyllL41ZNEnbiSO3KebLIYIp07qCecYbge5TdNCWuw5Nhgc6Wyo/aq+rYL5&#10;2hRv1UlnppHveV+7DzM+PSu1flxOLyACLeFf/Oe+6Dg/z+D3mXiBP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u/ntwgAAANwAAAAPAAAAAAAAAAAAAAAAAJgCAABkcnMvZG93&#10;bnJldi54bWxQSwUGAAAAAAQABAD1AAAAhwMAAAAA&#10;" strokeweight="2pt"/>
            <v:oval id="Oval 93" o:spid="_x0000_s1177" style="position:absolute;left:30289;top:29813;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lnmsAA&#10;AADcAAAADwAAAGRycy9kb3ducmV2LnhtbERPTYvCMBC9C/6HMIIXWVNlFalGEUEQ9mQt4nFoZpti&#10;MylNtPXfbxYEb/N4n7PZ9bYWT2p95VjBbJqAIC6crrhUkF+OXysQPiBrrB2Tghd52G2Hgw2m2nV8&#10;pmcWShFD2KeowITQpFL6wpBFP3UNceR+XWsxRNiWUrfYxXBby3mSLKXFimODwYYOhop79rAKunO+&#10;/Mn2emZyeV1UF3czzeRbqfGo369BBOrDR/x2n3Scv5jD/zPxAr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GlnmsAAAADcAAAADwAAAAAAAAAAAAAAAACYAgAAZHJzL2Rvd25y&#10;ZXYueG1sUEsFBgAAAAAEAAQA9QAAAIUDAAAAAA==&#10;" strokeweight="2pt"/>
            <v:oval id="Oval 94" o:spid="_x0000_s1178" style="position:absolute;left:33718;top:29813;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CAcEA&#10;AADcAAAADwAAAGRycy9kb3ducmV2LnhtbERPS4vCMBC+C/sfwizsRdbUJ1KNIguC4MlaZI9DMzbF&#10;ZlKarO3+eyMI3ubje85629ta3Kn1lWMF41ECgrhwuuJSQX7efy9B+ICssXZMCv7Jw3bzMVhjql3H&#10;J7pnoRQxhH2KCkwITSqlLwxZ9CPXEEfu6lqLIcK2lLrFLobbWk6SZCEtVhwbDDb0Y6i4ZX9WQXfK&#10;F8dsp8cml5d5dXa/phnOlPr67HcrEIH68Ba/3Acd58+n8HwmXiA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lwgHBAAAA3AAAAA8AAAAAAAAAAAAAAAAAmAIAAGRycy9kb3du&#10;cmV2LnhtbFBLBQYAAAAABAAEAPUAAACGAwAAAAA=&#10;" strokeweight="2pt"/>
            <v:oval id="Oval 95" o:spid="_x0000_s1179" style="position:absolute;left:37242;top:29813;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s67cEA&#10;AADcAAAADwAAAGRycy9kb3ducmV2LnhtbERP32vCMBB+H+x/CDfY20ynbsxqFFEKPlqVPd+asylr&#10;LiWJtv73iyDs7T6+n7dYDbYVV/KhcazgfZSBIK6cbrhWcDoWb18gQkTW2DomBTcKsFo+Py0w167n&#10;kq6HWIsUwiFHBSbGLpcyVIYshpHriBN3dt5iTNDXUnvsU7ht5TjLPqXFhlODwY42hqrfw8Uq8OP9&#10;dzn5MaemKGfHc3Hpp7dtr9Try7Ceg4g0xH/xw73Taf7HFO7PpAv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LOu3BAAAA3AAAAA8AAAAAAAAAAAAAAAAAmAIAAGRycy9kb3du&#10;cmV2LnhtbFBLBQYAAAAABAAEAPUAAACGAwAAAAA=&#10;" fillcolor="#92d050" strokeweight="2.25pt">
              <v:shadow on="t" color="black" opacity="24903f" origin=",.5" offset="0,.55556mm"/>
            </v:oval>
          </v:group>
        </w:pict>
      </w:r>
      <w:r>
        <w:rPr>
          <w:rFonts w:ascii="Hand writing Mutlu" w:hAnsi="Hand writing Mutlu"/>
        </w:rPr>
        <w:t>2-) Aşağıdaki resimlerin altlarına isimlerini yazın. Renkli dairelerdeki harfleri yerlerine koyarak gizli kelimeyi bulun.</w:t>
      </w:r>
    </w:p>
    <w:p w:rsidR="00710918" w:rsidRDefault="00710918" w:rsidP="00FC493A">
      <w:pPr>
        <w:rPr>
          <w:rFonts w:ascii="Hand writing Mutlu" w:hAnsi="Hand writing Mutlu"/>
        </w:rPr>
      </w:pPr>
    </w:p>
    <w:p w:rsidR="00710918" w:rsidRDefault="00710918" w:rsidP="00FC493A">
      <w:pPr>
        <w:rPr>
          <w:rFonts w:ascii="Hand writing Mutlu" w:hAnsi="Hand writing Mutlu"/>
        </w:rPr>
      </w:pPr>
    </w:p>
    <w:p w:rsidR="00710918" w:rsidRDefault="00710918" w:rsidP="00FC493A">
      <w:pPr>
        <w:rPr>
          <w:rFonts w:ascii="Hand writing Mutlu" w:hAnsi="Hand writing Mutlu"/>
        </w:rPr>
      </w:pPr>
    </w:p>
    <w:p w:rsidR="00710918" w:rsidRDefault="00710918" w:rsidP="00FC493A">
      <w:pPr>
        <w:rPr>
          <w:rFonts w:ascii="Hand writing Mutlu" w:hAnsi="Hand writing Mutlu"/>
        </w:rPr>
      </w:pPr>
      <w:r>
        <w:rPr>
          <w:noProof/>
          <w:lang w:eastAsia="tr-TR"/>
        </w:rPr>
        <w:pict>
          <v:shapetype id="_x0000_t202" coordsize="21600,21600" o:spt="202" path="m,l,21600r21600,l21600,xe">
            <v:stroke joinstyle="miter"/>
            <v:path gradientshapeok="t" o:connecttype="rect"/>
          </v:shapetype>
          <v:shape id="Text Box 107" o:spid="_x0000_s1180" type="#_x0000_t202" style="position:absolute;margin-left:380.65pt;margin-top:24.25pt;width:23.9pt;height:25.5pt;z-index:25157529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" filled="f" stroked="f">
            <v:path arrowok="t"/>
            <v:textbox>
              <w:txbxContent>
                <w:p w:rsidR="00710918" w:rsidRPr="006E2D78" w:rsidRDefault="00710918" w:rsidP="00FC493A">
                  <w:pPr>
                    <w:jc w:val="center"/>
                    <w:rPr>
                      <w:rFonts w:ascii="Hand writing Mutlu" w:hAnsi="Hand writing Mutlu"/>
                      <w:b/>
                      <w:sz w:val="28"/>
                      <w:szCs w:val="28"/>
                    </w:rPr>
                  </w:pPr>
                  <w:r>
                    <w:rPr>
                      <w:rFonts w:ascii="Hand writing Mutlu" w:hAnsi="Hand writing Mutlu"/>
                      <w:b/>
                      <w:sz w:val="28"/>
                      <w:szCs w:val="28"/>
                    </w:rPr>
                    <w:t>4</w:t>
                  </w:r>
                </w:p>
              </w:txbxContent>
            </v:textbox>
          </v:shape>
        </w:pict>
      </w:r>
      <w:r>
        <w:rPr>
          <w:noProof/>
          <w:lang w:eastAsia="tr-TR"/>
        </w:rPr>
        <w:pict>
          <v:shape id="Text Box 106" o:spid="_x0000_s1181" type="#_x0000_t202" style="position:absolute;margin-left:199.9pt;margin-top:24.25pt;width:23.25pt;height:25.5pt;z-index:25157427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" filled="f" stroked="f">
            <v:path arrowok="t"/>
            <v:textbox>
              <w:txbxContent>
                <w:p w:rsidR="00710918" w:rsidRPr="006E2D78" w:rsidRDefault="00710918" w:rsidP="00FC493A">
                  <w:pPr>
                    <w:jc w:val="center"/>
                    <w:rPr>
                      <w:rFonts w:ascii="Hand writing Mutlu" w:hAnsi="Hand writing Mutlu"/>
                      <w:b/>
                      <w:sz w:val="28"/>
                      <w:szCs w:val="28"/>
                    </w:rPr>
                  </w:pPr>
                  <w:r>
                    <w:rPr>
                      <w:rFonts w:ascii="Hand writing Mutlu" w:hAnsi="Hand writing Mutlu"/>
                      <w:b/>
                      <w:sz w:val="28"/>
                      <w:szCs w:val="28"/>
                    </w:rPr>
                    <w:t>3</w:t>
                  </w:r>
                </w:p>
              </w:txbxContent>
            </v:textbox>
          </v:shape>
        </w:pict>
      </w:r>
      <w:r>
        <w:rPr>
          <w:noProof/>
          <w:lang w:eastAsia="tr-TR"/>
        </w:rPr>
        <w:pict>
          <v:shape id="Text Box 67" o:spid="_x0000_s1182" type="#_x0000_t202" style="position:absolute;margin-left:-24.3pt;margin-top:22.75pt;width:20.9pt;height:25.5pt;z-index:25157324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" filled="f" stroked="f">
            <v:path arrowok="t"/>
            <v:textbox>
              <w:txbxContent>
                <w:p w:rsidR="00710918" w:rsidRPr="006E2D78" w:rsidRDefault="00710918" w:rsidP="00FC493A">
                  <w:pPr>
                    <w:jc w:val="center"/>
                    <w:rPr>
                      <w:rFonts w:ascii="Hand writing Mutlu" w:hAnsi="Hand writing Mutlu"/>
                      <w:b/>
                      <w:sz w:val="28"/>
                      <w:szCs w:val="28"/>
                    </w:rPr>
                  </w:pPr>
                  <w:r w:rsidRPr="006E2D78">
                    <w:rPr>
                      <w:rFonts w:ascii="Hand writing Mutlu" w:hAnsi="Hand writing Mutlu"/>
                      <w:b/>
                      <w:sz w:val="28"/>
                      <w:szCs w:val="28"/>
                    </w:rPr>
                    <w:t>1</w:t>
                  </w:r>
                </w:p>
              </w:txbxContent>
            </v:textbox>
          </v:shape>
        </w:pict>
      </w:r>
    </w:p>
    <w:p w:rsidR="00710918" w:rsidRDefault="00710918" w:rsidP="00FC493A">
      <w:pPr>
        <w:rPr>
          <w:rFonts w:ascii="Hand writing Mutlu" w:hAnsi="Hand writing Mutlu"/>
        </w:rPr>
      </w:pPr>
    </w:p>
    <w:p w:rsidR="00710918" w:rsidRDefault="00710918" w:rsidP="00FC493A">
      <w:pPr>
        <w:rPr>
          <w:rFonts w:ascii="Hand writing Mutlu" w:hAnsi="Hand writing Mutlu"/>
        </w:rPr>
      </w:pPr>
    </w:p>
    <w:p w:rsidR="00710918" w:rsidRDefault="00710918" w:rsidP="00FC493A">
      <w:pPr>
        <w:rPr>
          <w:rFonts w:ascii="Hand writing Mutlu" w:hAnsi="Hand writing Mutlu"/>
        </w:rPr>
      </w:pPr>
    </w:p>
    <w:p w:rsidR="00710918" w:rsidRDefault="00710918" w:rsidP="00FC493A">
      <w:pPr>
        <w:rPr>
          <w:rFonts w:ascii="Hand writing Mutlu" w:hAnsi="Hand writing Mutlu"/>
        </w:rPr>
      </w:pPr>
    </w:p>
    <w:p w:rsidR="00710918" w:rsidRDefault="00710918" w:rsidP="00FC493A">
      <w:pPr>
        <w:rPr>
          <w:rFonts w:ascii="Hand writing Mutlu" w:hAnsi="Hand writing Mutlu"/>
        </w:rPr>
      </w:pPr>
      <w:r>
        <w:rPr>
          <w:noProof/>
          <w:lang w:eastAsia="tr-TR"/>
        </w:rPr>
        <w:pict>
          <v:shape id="Text Box 108" o:spid="_x0000_s1183" type="#_x0000_t202" style="position:absolute;margin-left:265.9pt;margin-top:24.75pt;width:24.5pt;height:25.5pt;z-index:25157632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" filled="f" stroked="f">
            <v:path arrowok="t"/>
            <v:textbox>
              <w:txbxContent>
                <w:p w:rsidR="00710918" w:rsidRPr="006E2D78" w:rsidRDefault="00710918" w:rsidP="00FC493A">
                  <w:pPr>
                    <w:jc w:val="center"/>
                    <w:rPr>
                      <w:rFonts w:ascii="Hand writing Mutlu" w:hAnsi="Hand writing Mutlu"/>
                      <w:b/>
                      <w:sz w:val="28"/>
                      <w:szCs w:val="28"/>
                    </w:rPr>
                  </w:pPr>
                  <w:r>
                    <w:rPr>
                      <w:rFonts w:ascii="Hand writing Mutlu" w:hAnsi="Hand writing Mutlu"/>
                      <w:b/>
                      <w:sz w:val="28"/>
                      <w:szCs w:val="28"/>
                    </w:rPr>
                    <w:t>2</w:t>
                  </w:r>
                </w:p>
              </w:txbxContent>
            </v:textbox>
          </v:shape>
        </w:pict>
      </w:r>
    </w:p>
    <w:p w:rsidR="00710918" w:rsidRDefault="00710918" w:rsidP="00FC493A">
      <w:pPr>
        <w:rPr>
          <w:rFonts w:ascii="Hand writing Mutlu" w:hAnsi="Hand writing Mutlu"/>
        </w:rPr>
      </w:pPr>
      <w:r>
        <w:rPr>
          <w:noProof/>
          <w:lang w:eastAsia="tr-TR"/>
        </w:rPr>
        <w:pict>
          <v:group id="Group 113" o:spid="_x0000_s1184" style="position:absolute;margin-left:132.4pt;margin-top:28.7pt;width:163.5pt;height:1in;z-index:251572224" coordsize="20764,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">
            <v:roundrect id="Rounded Rectangle 104" o:spid="_x0000_s1185" style="position:absolute;width:20764;height:914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JMY8AA&#10;AADcAAAADwAAAGRycy9kb3ducmV2LnhtbERPS4vCMBC+C/6HMII3TRUV6RpFBEFBD77wOjSzbXeb&#10;SUmitv/eLCx4m4/vOYtVYyrxJOdLywpGwwQEcWZ1ybmC62U7mIPwAVljZZkUtORhtex2Fphq++IT&#10;Pc8hFzGEfYoKihDqVEqfFWTQD21NHLlv6wyGCF0utcNXDDeVHCfJTBosOTYUWNOmoOz3/DAKmut+&#10;66ZtzvYUbvd283M4HuuDUv1es/4CEagJH/G/e6fj/GQCf8/EC+Ty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vJMY8AAAADcAAAADwAAAAAAAAAAAAAAAACYAgAAZHJzL2Rvd25y&#10;ZXYueG1sUEsFBgAAAAAEAAQA9QAAAIUDAAAAAA==&#10;" fillcolor="#a5d5e2" strokecolor="#40a7c2">
              <v:fill color2="#e4f2f6" rotate="t" angle="180" colors="0 #9eeaff;22938f #bbefff;1 #e4f9ff" focus="100%" type="gradient"/>
              <v:shadow on="t" color="black" opacity="24903f" origin=",.5" offset="0,.55556mm"/>
            </v:roundrect>
            <v:group id="Group 100" o:spid="_x0000_s1186" style="position:absolute;left:3524;top:2095;width:13811;height:3810" coordsize="13811,38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oval id="Oval 96" o:spid="_x0000_s1187" style="position:absolute;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xvj8AA&#10;AADbAAAADwAAAGRycy9kb3ducmV2LnhtbESPQYvCMBSE74L/ITzBm6YqW6QaRVwUr6tevD2aZ1ts&#10;XkqS1dpfbwTB4zAz3zDLdWtqcSfnK8sKJuMEBHFudcWFgvNpN5qD8AFZY22ZFDzJw3rV7y0x0/bB&#10;f3Q/hkJECPsMFZQhNJmUPi/JoB/bhjh6V+sMhihdIbXDR4SbWk6TJJUGK44LJTa0LSm/Hf+Ngtuz&#10;O3HSuVnh62pvL+nvz/TaKTUctJsFiEBt+IY/7YNWkM7g/SX+AL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pxvj8AAAADbAAAADwAAAAAAAAAAAAAAAACYAgAAZHJzL2Rvd25y&#10;ZXYueG1sUEsFBgAAAAAEAAQA9QAAAIUDAAAAAA==&#10;" fillcolor="#9eeaff" strokecolor="windowText" strokeweight="2.25pt">
                <v:fill color2="#e4f9ff" rotate="t" angle="180" colors="0 #9eeaff;22938f #bbefff;1 #e4f9ff" focus="100%" type="gradient"/>
                <v:shadow on="t" color="black" opacity="24903f" origin=",.5" offset="0,.55556mm"/>
              </v:oval>
              <v:oval id="Oval 97" o:spid="_x0000_s1188" style="position:absolute;left:3429;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qgVMQA&#10;AADbAAAADwAAAGRycy9kb3ducmV2LnhtbESPT2vCQBTE7wW/w/KE3upGDSLRVUQa8FJa/4DXZ/aZ&#10;BLNv0901pt++Wyh4HGbmN8xy3ZtGdOR8bVnBeJSAIC6srrlUcDrmb3MQPiBrbCyTgh/ysF4NXpaY&#10;afvgPXWHUIoIYZ+hgiqENpPSFxUZ9CPbEkfvap3BEKUrpXb4iHDTyEmSzKTBmuNChS1tKypuh7tR&#10;kM/Pl/x83H++p9R951P++HJpUOp12G8WIAL14Rn+b++0glkKf1/iD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KoFTEAAAA2wAAAA8AAAAAAAAAAAAAAAAAmAIAAGRycy9k&#10;b3ducmV2LnhtbFBLBQYAAAAABAAEAPUAAACJAwAAAAA=&#10;" fillcolor="#92d050" strokecolor="windowText" strokeweight="2.25pt">
                <v:shadow on="t" color="black" opacity="24903f" origin=",.5" offset="0,.55556mm"/>
              </v:oval>
              <v:oval id="Oval 98" o:spid="_x0000_s1189" style="position:absolute;left:6953;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fMa8QA&#10;AADbAAAADwAAAGRycy9kb3ducmV2LnhtbESPQWvCQBSE7wX/w/IEb3UTwVBSVymFgAoeTIWa2yP7&#10;moRm34bdVdN/3xUEj8PMfMOsNqPpxZWc7ywrSOcJCOLa6o4bBaev4vUNhA/IGnvLpOCPPGzWk5cV&#10;5tre+EjXMjQiQtjnqKANYcil9HVLBv3cDsTR+7HOYIjSNVI7vEW46eUiSTJpsOO40OJAny3Vv+XF&#10;KCiq5elQnWtndsXhOw3VPj2XmVKz6fjxDiLQGJ7hR3urFWRLuH+JP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XzGvEAAAA2wAAAA8AAAAAAAAAAAAAAAAAmAIAAGRycy9k&#10;b3ducmV2LnhtbFBLBQYAAAAABAAEAPUAAACJAwAAAAA=&#10;" fillcolor="#b3a2c7" strokecolor="windowText" strokeweight="2.25pt">
                <v:shadow on="t" color="black" opacity="24903f" origin=",.5" offset="0,.55556mm"/>
              </v:oval>
              <v:oval id="Oval 99" o:spid="_x0000_s1190" style="position:absolute;left:10382;width:3429;height:3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KwLsMA&#10;AADbAAAADwAAAGRycy9kb3ducmV2LnhtbESPQWvCQBSE74L/YXlCb2bTFIpJXUUEQ4416SHHR/aZ&#10;hGbfhuyqaX99Vyh4HGbmG2a7n80gbjS53rKC1ygGQdxY3XOr4Ks6rTcgnEfWOFgmBT/kYL9bLraY&#10;aXvnM91K34oAYZehgs77MZPSNR0ZdJEdiYN3sZNBH+TUSj3hPcDNIJM4fpcGew4LHY507Kj5Lq9G&#10;QdJ8VkNxqJJfV1/e8qPJ85pypV5W8+EDhKfZP8P/7UIrSFN4fAk/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KwLsMAAADbAAAADwAAAAAAAAAAAAAAAACYAgAAZHJzL2Rv&#10;d25yZXYueG1sUEsFBgAAAAAEAAQA9QAAAIgDAAAAAA==&#10;" fillcolor="#d99694" strokecolor="windowText" strokeweight="2.25pt">
                <v:shadow on="t" color="black" opacity="24903f" origin=",.5" offset="0,.55556mm"/>
              </v:oval>
            </v:group>
          </v:group>
        </w:pict>
      </w:r>
    </w:p>
    <w:p w:rsidR="00710918" w:rsidRPr="00851A12" w:rsidRDefault="00710918" w:rsidP="00FC493A">
      <w:pPr>
        <w:rPr>
          <w:rFonts w:ascii="Hand writing Mutlu" w:hAnsi="Hand writing Mutlu"/>
        </w:rPr>
      </w:pPr>
      <w:r>
        <w:rPr>
          <w:noProof/>
          <w:lang w:eastAsia="tr-TR"/>
        </w:rPr>
        <w:pict>
          <v:shape id="Text Box 111" o:spid="_x0000_s1191" type="#_x0000_t202" style="position:absolute;margin-left:213.4pt;margin-top:46.25pt;width:23.25pt;height:25.5pt;z-index:25157939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" filled="f" stroked="f">
            <v:path arrowok="t"/>
            <v:textbox>
              <w:txbxContent>
                <w:p w:rsidR="00710918" w:rsidRPr="006E2D78" w:rsidRDefault="00710918" w:rsidP="00FC493A">
                  <w:pPr>
                    <w:jc w:val="center"/>
                    <w:rPr>
                      <w:rFonts w:ascii="Hand writing Mutlu" w:hAnsi="Hand writing Mutlu"/>
                      <w:b/>
                      <w:sz w:val="28"/>
                      <w:szCs w:val="28"/>
                    </w:rPr>
                  </w:pPr>
                  <w:r>
                    <w:rPr>
                      <w:rFonts w:ascii="Hand writing Mutlu" w:hAnsi="Hand writing Mutlu"/>
                      <w:b/>
                      <w:sz w:val="28"/>
                      <w:szCs w:val="28"/>
                    </w:rPr>
                    <w:t>3</w:t>
                  </w:r>
                </w:p>
              </w:txbxContent>
            </v:textbox>
          </v:shape>
        </w:pict>
      </w:r>
      <w:r>
        <w:rPr>
          <w:noProof/>
          <w:lang w:eastAsia="tr-TR"/>
        </w:rPr>
        <w:pict>
          <v:shape id="Text Box 112" o:spid="_x0000_s1192" type="#_x0000_t202" style="position:absolute;margin-left:240.4pt;margin-top:46.25pt;width:23.9pt;height:25.5pt;z-index:25158041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" filled="f" stroked="f">
            <v:path arrowok="t"/>
            <v:textbox>
              <w:txbxContent>
                <w:p w:rsidR="00710918" w:rsidRPr="006E2D78" w:rsidRDefault="00710918" w:rsidP="00FC493A">
                  <w:pPr>
                    <w:jc w:val="center"/>
                    <w:rPr>
                      <w:rFonts w:ascii="Hand writing Mutlu" w:hAnsi="Hand writing Mutlu"/>
                      <w:b/>
                      <w:sz w:val="28"/>
                      <w:szCs w:val="28"/>
                    </w:rPr>
                  </w:pPr>
                  <w:r>
                    <w:rPr>
                      <w:rFonts w:ascii="Hand writing Mutlu" w:hAnsi="Hand writing Mutlu"/>
                      <w:b/>
                      <w:sz w:val="28"/>
                      <w:szCs w:val="28"/>
                    </w:rPr>
                    <w:t>4</w:t>
                  </w:r>
                </w:p>
              </w:txbxContent>
            </v:textbox>
          </v:shape>
        </w:pict>
      </w:r>
      <w:r>
        <w:rPr>
          <w:noProof/>
          <w:lang w:eastAsia="tr-TR"/>
        </w:rPr>
        <w:pict>
          <v:shape id="Text Box 110" o:spid="_x0000_s1193" type="#_x0000_t202" style="position:absolute;margin-left:187.9pt;margin-top:45.5pt;width:24.5pt;height:25.5pt;z-index:25157836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" filled="f" stroked="f">
            <v:path arrowok="t"/>
            <v:textbox>
              <w:txbxContent>
                <w:p w:rsidR="00710918" w:rsidRPr="006E2D78" w:rsidRDefault="00710918" w:rsidP="00FC493A">
                  <w:pPr>
                    <w:jc w:val="center"/>
                    <w:rPr>
                      <w:rFonts w:ascii="Hand writing Mutlu" w:hAnsi="Hand writing Mutlu"/>
                      <w:b/>
                      <w:sz w:val="28"/>
                      <w:szCs w:val="28"/>
                    </w:rPr>
                  </w:pPr>
                  <w:r>
                    <w:rPr>
                      <w:rFonts w:ascii="Hand writing Mutlu" w:hAnsi="Hand writing Mutlu"/>
                      <w:b/>
                      <w:sz w:val="28"/>
                      <w:szCs w:val="28"/>
                    </w:rPr>
                    <w:t>2</w:t>
                  </w:r>
                </w:p>
              </w:txbxContent>
            </v:textbox>
          </v:shape>
        </w:pict>
      </w:r>
      <w:r>
        <w:rPr>
          <w:noProof/>
          <w:lang w:eastAsia="tr-TR"/>
        </w:rPr>
        <w:pict>
          <v:shape id="Text Box 109" o:spid="_x0000_s1194" type="#_x0000_t202" style="position:absolute;margin-left:160.15pt;margin-top:45.5pt;width:20.9pt;height:25.5pt;z-index:25157734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" filled="f" stroked="f">
            <v:path arrowok="t"/>
            <v:textbox>
              <w:txbxContent>
                <w:p w:rsidR="00710918" w:rsidRPr="006E2D78" w:rsidRDefault="00710918" w:rsidP="00FC493A">
                  <w:pPr>
                    <w:jc w:val="center"/>
                    <w:rPr>
                      <w:rFonts w:ascii="Hand writing Mutlu" w:hAnsi="Hand writing Mutlu"/>
                      <w:b/>
                      <w:sz w:val="28"/>
                      <w:szCs w:val="28"/>
                    </w:rPr>
                  </w:pPr>
                  <w:r>
                    <w:rPr>
                      <w:rFonts w:ascii="Hand writing Mutlu" w:hAnsi="Hand writing Mutlu"/>
                      <w:b/>
                      <w:sz w:val="28"/>
                      <w:szCs w:val="28"/>
                    </w:rPr>
                    <w:t>1</w:t>
                  </w:r>
                </w:p>
              </w:txbxContent>
            </v:textbox>
          </v:shape>
        </w:pict>
      </w:r>
    </w:p>
    <w:p w:rsidR="00710918" w:rsidRDefault="00710918" w:rsidP="00FC493A">
      <w:pPr>
        <w:tabs>
          <w:tab w:val="left" w:pos="6825"/>
        </w:tabs>
        <w:rPr>
          <w:rFonts w:ascii="Hand writing Mutlu" w:hAnsi="Hand writing Mutlu"/>
          <w:sz w:val="40"/>
          <w:szCs w:val="40"/>
        </w:rPr>
      </w:pPr>
      <w:r>
        <w:rPr>
          <w:rFonts w:ascii="Hand writing Mutlu" w:hAnsi="Hand writing Mutlu"/>
          <w:sz w:val="40"/>
          <w:szCs w:val="40"/>
        </w:rPr>
        <w:tab/>
      </w:r>
    </w:p>
    <w:p w:rsidR="00710918" w:rsidRDefault="00710918" w:rsidP="00FC493A">
      <w:r>
        <w:rPr>
          <w:noProof/>
          <w:lang w:eastAsia="tr-TR"/>
        </w:rPr>
        <w:pict>
          <v:rect id="Rectangle 188" o:spid="_x0000_s1195" style="position:absolute;margin-left:-19.1pt;margin-top:-6.35pt;width:489pt;height:198pt;z-index:-2517319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" strokecolor="#243f60" strokeweight="2pt"/>
        </w:pict>
      </w:r>
      <w:r w:rsidRPr="00331A07">
        <w:rPr>
          <w:rFonts w:ascii="Hand writing Mutlu" w:hAnsi="Hand writing Mutlu"/>
        </w:rPr>
        <w:t>1-) Aşağıd</w:t>
      </w:r>
      <w:r>
        <w:rPr>
          <w:rFonts w:ascii="Hand writing Mutlu" w:hAnsi="Hand writing Mutlu"/>
        </w:rPr>
        <w:t>akilerden hangisi bir örüntü değildir?</w:t>
      </w:r>
      <w:r w:rsidRPr="00331A07">
        <w:rPr>
          <w:rFonts w:ascii="Hand writing Mutlu" w:hAnsi="Hand writing Mutlu"/>
        </w:rPr>
        <w:t xml:space="preserve"> Doğru olan seçeneğin altındaki kutucuğa işaret koyun.</w:t>
      </w:r>
    </w:p>
    <w:p w:rsidR="00710918" w:rsidRDefault="00710918" w:rsidP="00FC493A">
      <w:r>
        <w:rPr>
          <w:noProof/>
          <w:lang w:eastAsia="tr-TR"/>
        </w:rPr>
        <w:pict>
          <v:shape id="Picture 199" o:spid="_x0000_s1196" type="#_x0000_t75" style="position:absolute;margin-left:-7.1pt;margin-top:1.9pt;width:79.4pt;height:87pt;z-index:251590656;visibility:visible">
            <v:imagedata r:id="rId21" o:title=""/>
          </v:shape>
        </w:pict>
      </w:r>
    </w:p>
    <w:p w:rsidR="00710918" w:rsidRDefault="00710918" w:rsidP="00FC493A">
      <w:r>
        <w:rPr>
          <w:noProof/>
          <w:lang w:eastAsia="tr-TR"/>
        </w:rPr>
        <w:pict>
          <v:roundrect id="Rounded Rectangle 189" o:spid="_x0000_s1197" style="position:absolute;margin-left:104.65pt;margin-top:12.45pt;width:151.5pt;height:51pt;z-index:25158348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" strokecolor="#243f60" strokeweight="2pt"/>
        </w:pict>
      </w:r>
      <w:r>
        <w:rPr>
          <w:noProof/>
          <w:lang w:eastAsia="tr-TR"/>
        </w:rPr>
        <w:pict>
          <v:roundrect id="Rounded Rectangle 10" o:spid="_x0000_s1198" style="position:absolute;margin-left:178.15pt;margin-top:67.25pt;width:17.25pt;height:15.75pt;z-index:25158758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" strokecolor="#385d8a" strokeweight="2pt"/>
        </w:pict>
      </w:r>
      <w:r>
        <w:rPr>
          <w:noProof/>
          <w:lang w:eastAsia="tr-TR"/>
        </w:rPr>
        <w:pict>
          <v:roundrect id="Rounded Rectangle 8" o:spid="_x0000_s1199" style="position:absolute;margin-left:349.15pt;margin-top:67.25pt;width:17.25pt;height:15.75pt;z-index:2515855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" strokecolor="#243f60" strokeweight="2pt"/>
        </w:pict>
      </w:r>
      <w:r>
        <w:rPr>
          <w:noProof/>
          <w:lang w:eastAsia="tr-TR"/>
        </w:rPr>
        <w:pict>
          <v:group id="Group 190" o:spid="_x0000_s1200" style="position:absolute;margin-left:112.15pt;margin-top:23.7pt;width:133.5pt;height:33pt;z-index:251588608" coordsize="16954,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">
            <v:shape id="Picture 191" o:spid="_x0000_s1201" type="#_x0000_t75" alt="http://www.beyzacocuk.net/Pictures.ashx?Path=http://www.beyzacocuk.net/Document//BoyamaKitabi/images/kiraz.jpg&amp;Width=188&amp;Height=147" style="position:absolute;top:95;width:5238;height:409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95PDAAAA3AAAAA8AAABkcnMvZG93bnJldi54bWxET01rwkAQvQv9D8sUetONFqrGrCIS2x68&#10;aCz0OGQn2WB2NmRXTf99t1DwNo/3OdlmsK24Ue8bxwqmkwQEcel0w7WCc7EfL0D4gKyxdUwKfsjD&#10;Zv00yjDV7s5Hup1CLWII+xQVmBC6VEpfGrLoJ64jjlzleoshwr6Wusd7DLetnCXJm7TYcGww2NHO&#10;UHk5Xa2C/CtPjtvvgufV+2y3GMzHIS9elXp5HrYrEIGG8BD/uz91nL+cwt8z8QK5/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v3k8MAAADcAAAADwAAAAAAAAAAAAAAAACf&#10;AgAAZHJzL2Rvd25yZXYueG1sUEsFBgAAAAAEAAQA9wAAAI8DAAAAAA==&#10;">
              <v:imagedata r:id="rId22" o:title=""/>
              <v:path arrowok="t"/>
            </v:shape>
            <v:shape id="Picture 192" o:spid="_x0000_s1202" type="#_x0000_t75" alt="https://yt3.ggpht.com/-AOZ6PPRwz_Y/AAAAAAAAAAI/AAAAAAAAAAA/4fG5YAYG5h8/s100-c-k-no/photo.jpg" style="position:absolute;left:4762;top:571;width:3524;height:35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0NPI3AAAAA3AAAAA8AAABkcnMvZG93bnJldi54bWxET9tqAjEQfS/4D2EE32q2i0i7NUoRpH2S&#10;1vYDhs24iW4mYZO9+PemUOjbHM51NrvJtWKgLlrPCp6WBQji2mvLjYKf78PjM4iYkDW2nknBjSLs&#10;trOHDVbaj/xFwyk1IodwrFCBSSlUUsbakMO49IE4c2ffOUwZdo3UHY453LWyLIq1dGg5NxgMtDdU&#10;X0+9U7DGz4s5Xnq7GsqwGoPt311PSi3m09sriERT+hf/uT90nv9Swu8z+QK5v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Q08jcAAAADcAAAADwAAAAAAAAAAAAAAAACfAgAA&#10;ZHJzL2Rvd25yZXYueG1sUEsFBgAAAAAEAAQA9wAAAIwDAAAAAA==&#10;">
              <v:imagedata r:id="rId23" o:title=""/>
              <v:path arrowok="t"/>
            </v:shape>
            <v:shape id="Picture 193" o:spid="_x0000_s1203" type="#_x0000_t75" alt="https://yt3.ggpht.com/-AOZ6PPRwz_Y/AAAAAAAAAAI/AAAAAAAAAAA/4fG5YAYG5h8/s100-c-k-no/photo.jpg" style="position:absolute;left:13430;top:95;width:3524;height:35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BmRbAAAAA3AAAAA8AAABkcnMvZG93bnJldi54bWxET9tqAjEQfS/0H8IIvtWsVqSuRimF0j4V&#10;q/2AYTNuoptJ2GQv/n1TEPo2h3Od7X50jeipjdazgvmsAEFceW25VvBzen96ARETssbGMym4UYT9&#10;7vFhi6X2A39Tf0y1yCEcS1RgUgqllLEy5DDOfCDO3Nm3DlOGbS11i0MOd41cFMVKOrScGwwGejNU&#10;XY+dU7DCw8V8XTq77BdhOQTbfbiOlJpOxtcNiERj+hff3Z86z18/w98z+QK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kGZFsAAAADcAAAADwAAAAAAAAAAAAAAAACfAgAA&#10;ZHJzL2Rvd25yZXYueG1sUEsFBgAAAAAEAAQA9wAAAIwDAAAAAA==&#10;">
              <v:imagedata r:id="rId23" o:title=""/>
              <v:path arrowok="t"/>
            </v:shape>
            <v:shape id="Picture 194" o:spid="_x0000_s1204" type="#_x0000_t75" alt="http://www.beyzacocuk.net/Pictures.ashx?Path=http://www.beyzacocuk.net/Document//BoyamaKitabi/images/kiraz.jpg&amp;Width=188&amp;Height=147" style="position:absolute;left:8382;width:5238;height:40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VAvDAAAA3AAAAA8AAABkcnMvZG93bnJldi54bWxET01rwkAQvQv9D8sUetNNrVSNriKS1h68&#10;aBQ8DtkxG8zOhuxW4793CwVv83ifM192thZXan3lWMH7IAFBXDhdcangkH/1JyB8QNZYOyYFd/Kw&#10;XLz05phqd+MdXfehFDGEfYoKTAhNKqUvDFn0A9cQR+7sWoshwraUusVbDLe1HCbJp7RYcWww2NDa&#10;UHHZ/1oF2TFLdqtTzuPz93A96cxmm+UfSr29dqsZiEBdeIr/3T86zp+O4O+ZeIFcP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4xUC8MAAADcAAAADwAAAAAAAAAAAAAAAACf&#10;AgAAZHJzL2Rvd25yZXYueG1sUEsFBgAAAAAEAAQA9wAAAI8DAAAAAA==&#10;">
              <v:imagedata r:id="rId22" o:title=""/>
              <v:path arrowok="t"/>
            </v:shape>
          </v:group>
        </w:pict>
      </w:r>
      <w:r>
        <w:rPr>
          <w:noProof/>
          <w:lang w:eastAsia="tr-TR"/>
        </w:rPr>
        <w:pict>
          <v:roundrect id="Rounded Rectangle 9" o:spid="_x0000_s1205" style="position:absolute;margin-left:24.4pt;margin-top:67.25pt;width:17.25pt;height:15.75pt;z-index:25158656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" strokecolor="#385d8a" strokeweight="2pt"/>
        </w:pict>
      </w:r>
      <w:r>
        <w:t xml:space="preserve">                                                                                                              </w:t>
      </w:r>
      <w:r w:rsidRPr="001C6CB1">
        <w:rPr>
          <w:noProof/>
          <w:lang w:eastAsia="tr-TR"/>
        </w:rPr>
        <w:pict>
          <v:shape id="Picture 34" o:spid="_x0000_i1049" type="#_x0000_t75" alt="http://images.clipartlogo.com/files/ss/thumb/110/110598692/toy-helicopter-vector_small.jpg" style="width:42pt;height:33pt;visibility:visible">
            <v:imagedata r:id="rId24" o:title=""/>
          </v:shape>
        </w:pict>
      </w:r>
      <w:r w:rsidRPr="00327C59">
        <w:rPr>
          <w:rFonts w:ascii="Hand writing Mutlu" w:hAnsi="Hand writing Mutlu"/>
          <w:sz w:val="96"/>
          <w:szCs w:val="96"/>
        </w:rPr>
        <w:t>3</w:t>
      </w:r>
      <w:r w:rsidRPr="001C6CB1">
        <w:rPr>
          <w:noProof/>
          <w:lang w:eastAsia="tr-TR"/>
        </w:rPr>
        <w:pict>
          <v:shape id="Picture 200" o:spid="_x0000_i1050" type="#_x0000_t75" alt="http://images.clipartlogo.com/files/ss/thumb/110/110598692/toy-helicopter-vector_small.jpg" style="width:42pt;height:33pt;visibility:visible">
            <v:imagedata r:id="rId24" o:title=""/>
          </v:shape>
        </w:pict>
      </w:r>
      <w:r>
        <w:rPr>
          <w:rFonts w:ascii="Hand writing Mutlu" w:hAnsi="Hand writing Mutlu"/>
          <w:sz w:val="96"/>
          <w:szCs w:val="96"/>
        </w:rPr>
        <w:t>3</w:t>
      </w:r>
    </w:p>
    <w:p w:rsidR="00710918" w:rsidRDefault="00710918" w:rsidP="00FC493A">
      <w:r>
        <w:rPr>
          <w:noProof/>
          <w:lang w:eastAsia="tr-TR"/>
        </w:rPr>
        <w:pict>
          <v:shape id="Text Box 195" o:spid="_x0000_s1206" type="#_x0000_t202" style="position:absolute;margin-left:-20.6pt;margin-top:20.55pt;width:492.75pt;height:137.25pt;z-index:-251726848;visibility:visible;mso-wrap-distance-left:7.2pt;mso-wrap-distance-top:14.4pt;mso-wrap-distance-right:7.2pt;mso-wrap-distance-bottom:14.4pt;mso-position-horizontal-relative:margin;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" fillcolor="#eeece1" stroked="f" strokeweight=".5pt">
            <v:textbox inset="0,0,0,0">
              <w:txbxContent>
                <w:p w:rsidR="00710918" w:rsidRPr="0038037C" w:rsidRDefault="00710918" w:rsidP="00FC493A">
                  <w:pPr>
                    <w:pStyle w:val="IntenseQuote"/>
                    <w:spacing w:before="0" w:after="0"/>
                    <w:rPr>
                      <w:color w:val="000000"/>
                      <w:lang w:val="tr-TR"/>
                    </w:rPr>
                  </w:pPr>
                  <w:r w:rsidRPr="0038037C">
                    <w:rPr>
                      <w:color w:val="000000"/>
                      <w:lang w:val="tr-TR"/>
                    </w:rPr>
                    <w:t>BU AÇIKLAMAYI ÇOCUĞUNUZA OKUYUN</w:t>
                  </w:r>
                </w:p>
                <w:p w:rsidR="00710918" w:rsidRPr="002B733B" w:rsidRDefault="00710918" w:rsidP="00FC493A">
                  <w:pPr>
                    <w:pStyle w:val="ListParagraph"/>
                    <w:ind w:firstLine="216"/>
                    <w:rPr>
                      <w:lang w:eastAsia="ja-JP"/>
                    </w:rPr>
                  </w:pPr>
                  <w:r>
                    <w:rPr>
                      <w:lang w:eastAsia="ja-JP"/>
                    </w:rPr>
                    <w:t>Karenin içindeki çizgiler bir örüntü oluşturmuyor. Çünkü bir kurala göre çizilmemiş. Bir kurala göre oluşturulmuş olan herşeye örüntü denir ve örüntülerde daha sonra ne geleceğini biliriz yani örüntüyü devam ettirmek istediğimizde herkes aynı şekilde devam ettirebilir.Mesela ortadaki örüntüyü devam ettirmek istersek kalemden sonra kiraz çizmemiz gerektiğini biliriz. Helikopter resmiyle oluşan örüntüyü de devam ettirmek istersek “</w:t>
                  </w:r>
                  <w:smartTag w:uri="urn:schemas-microsoft-com:office:smarttags" w:element="metricconverter">
                    <w:smartTagPr>
                      <w:attr w:name="ProductID" w:val="3”"/>
                    </w:smartTagPr>
                    <w:r>
                      <w:rPr>
                        <w:lang w:eastAsia="ja-JP"/>
                      </w:rPr>
                      <w:t>3”</w:t>
                    </w:r>
                  </w:smartTag>
                  <w:r>
                    <w:rPr>
                      <w:lang w:eastAsia="ja-JP"/>
                    </w:rPr>
                    <w:t xml:space="preserve"> rakamından sonra helikopter çizmemiz gerekir. Fakat karenin içindeki çizgileri devam ettirmek istediğimizde daha sonra ne geleceğini bilmediğimiz için herkes farklı çizgiler çizebilir.</w:t>
                  </w:r>
                </w:p>
                <w:p w:rsidR="00710918" w:rsidRPr="002B733B" w:rsidRDefault="00710918" w:rsidP="00FC493A">
                  <w:pPr>
                    <w:pStyle w:val="ListParagraph"/>
                    <w:ind w:firstLine="216"/>
                    <w:rPr>
                      <w:lang w:eastAsia="ja-JP"/>
                    </w:rPr>
                  </w:pPr>
                </w:p>
              </w:txbxContent>
            </v:textbox>
            <w10:wrap anchorx="margin"/>
          </v:shape>
        </w:pict>
      </w:r>
    </w:p>
    <w:p w:rsidR="00710918" w:rsidRDefault="00710918" w:rsidP="00FC493A"/>
    <w:p w:rsidR="00710918" w:rsidRPr="0091583C" w:rsidRDefault="00710918" w:rsidP="00FC493A"/>
    <w:p w:rsidR="00710918" w:rsidRPr="0091583C" w:rsidRDefault="00710918" w:rsidP="00FC493A"/>
    <w:p w:rsidR="00710918" w:rsidRPr="0091583C" w:rsidRDefault="00710918" w:rsidP="00FC493A"/>
    <w:p w:rsidR="00710918" w:rsidRPr="0091583C" w:rsidRDefault="00710918" w:rsidP="00FC493A"/>
    <w:p w:rsidR="00710918" w:rsidRDefault="00710918" w:rsidP="00FC493A">
      <w:r>
        <w:rPr>
          <w:noProof/>
          <w:lang w:eastAsia="tr-TR"/>
        </w:rPr>
        <w:pict>
          <v:line id="Straight Connector 196" o:spid="_x0000_s1207" style="position:absolute;z-index:251592704;visibility:visible" from="-70.1pt,16.4pt" to="523.9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" strokecolor="#4f81bd" strokeweight="2pt">
            <v:shadow on="t" color="black" opacity="24903f" origin=",.5" offset="0,.55556mm"/>
          </v:line>
        </w:pict>
      </w:r>
    </w:p>
    <w:p w:rsidR="00710918" w:rsidRDefault="00710918" w:rsidP="00FC493A">
      <w:pPr>
        <w:rPr>
          <w:rFonts w:ascii="Hand writing Mutlu" w:hAnsi="Hand writing Mutlu"/>
        </w:rPr>
      </w:pPr>
    </w:p>
    <w:p w:rsidR="00710918" w:rsidRDefault="00710918" w:rsidP="00FC493A">
      <w:pPr>
        <w:rPr>
          <w:rFonts w:ascii="Hand writing Mutlu" w:hAnsi="Hand writing Mutlu"/>
        </w:rPr>
      </w:pPr>
      <w:r w:rsidRPr="00A8672F">
        <w:rPr>
          <w:rFonts w:ascii="Hand writing Mutlu" w:hAnsi="Hand writing Mutlu"/>
        </w:rPr>
        <w:t>2-) Evde annenizle  veya babanızla birlikte bir örüntü oluşturun. Örüntüyü hangi kurala göre oluşturduğunuzu söyleyin.</w:t>
      </w:r>
    </w:p>
    <w:p w:rsidR="00710918" w:rsidRDefault="00710918" w:rsidP="00FC493A">
      <w:pPr>
        <w:rPr>
          <w:rFonts w:ascii="Hand writing Mutlu" w:hAnsi="Hand writing Mutlu"/>
        </w:rPr>
      </w:pPr>
      <w:r w:rsidRPr="003E3B7A">
        <w:rPr>
          <w:rFonts w:ascii="Hand writing Mutlu" w:hAnsi="Hand writing Mutlu"/>
          <w:u w:val="single"/>
        </w:rPr>
        <w:t>Örnek:</w:t>
      </w:r>
      <w:r>
        <w:rPr>
          <w:rFonts w:ascii="Hand writing Mutlu" w:hAnsi="Hand writing Mutlu"/>
        </w:rPr>
        <w:t xml:space="preserve"> Evde bulunan ve eş olan tabaklarla, eş olan çatalları bir kurala göre dizip örüntü oluşturabilirsiniz. (1 tabak ) ( 2 çatal ) (1 tabak ) (2 çatal )       gibi...</w:t>
      </w:r>
    </w:p>
    <w:p w:rsidR="00710918" w:rsidRPr="00A8672F" w:rsidRDefault="00710918" w:rsidP="00FC493A">
      <w:pPr>
        <w:rPr>
          <w:rFonts w:ascii="Hand writing Mutlu" w:hAnsi="Hand writing Mutlu"/>
        </w:rPr>
      </w:pPr>
      <w:r>
        <w:rPr>
          <w:noProof/>
          <w:lang w:eastAsia="tr-TR"/>
        </w:rPr>
        <w:pict>
          <v:line id="Straight Connector 197" o:spid="_x0000_s1208" style="position:absolute;z-index:251593728;visibility:visible" from="-70.1pt,44.95pt" to="523.9pt,4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" strokecolor="#4f81bd" strokeweight="2pt">
            <v:shadow on="t" color="black" opacity="24903f" origin=",.5" offset="0,.55556mm"/>
          </v:line>
        </w:pict>
      </w:r>
      <w:r>
        <w:rPr>
          <w:noProof/>
          <w:lang w:eastAsia="tr-TR"/>
        </w:rPr>
        <w:pict>
          <v:shape id="Text Box 198" o:spid="_x0000_s1209" type="#_x0000_t202" style="position:absolute;margin-left:-19.1pt;margin-top:69.4pt;width:492.75pt;height:137.25pt;z-index:-251724800;visibility:visible;mso-wrap-distance-left:7.2pt;mso-wrap-distance-top:14.4pt;mso-wrap-distance-right:7.2pt;mso-wrap-distance-bottom:14.4pt;mso-position-horizontal-relative:margin;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" fillcolor="#eeece1" stroked="f" strokeweight=".5pt">
            <v:textbox inset="0,0,0,0">
              <w:txbxContent>
                <w:p w:rsidR="00710918" w:rsidRPr="0038037C" w:rsidRDefault="00710918" w:rsidP="00FC493A">
                  <w:pPr>
                    <w:pStyle w:val="IntenseQuote"/>
                    <w:spacing w:before="0" w:after="0"/>
                    <w:rPr>
                      <w:color w:val="000000"/>
                      <w:u w:val="single"/>
                      <w:lang w:val="tr-TR"/>
                    </w:rPr>
                  </w:pPr>
                  <w:r w:rsidRPr="0038037C">
                    <w:rPr>
                      <w:color w:val="000000"/>
                      <w:u w:val="single"/>
                      <w:lang w:val="tr-TR"/>
                    </w:rPr>
                    <w:t>AŞAĞIDAKİ ETKİNLİĞİ ÇOCUĞUNUZLA BİRLİKTE YAPIN</w:t>
                  </w:r>
                </w:p>
                <w:p w:rsidR="00710918" w:rsidRDefault="00710918" w:rsidP="00FC493A">
                  <w:pPr>
                    <w:pStyle w:val="ListParagraph"/>
                    <w:ind w:firstLine="216"/>
                    <w:rPr>
                      <w:lang w:eastAsia="ja-JP"/>
                    </w:rPr>
                  </w:pPr>
                  <w:r>
                    <w:rPr>
                      <w:lang w:eastAsia="ja-JP"/>
                    </w:rPr>
                    <w:t>Şu ritmi çocuğunuzla birlikte gerçekleştirin: İki kez el şaklat, bir kez parmak şıklat, iki kez el şaklat, iki kez parmak şıklat ve bu şekilde devam edin.</w:t>
                  </w:r>
                </w:p>
                <w:p w:rsidR="00710918" w:rsidRDefault="00710918" w:rsidP="00FC493A">
                  <w:pPr>
                    <w:pStyle w:val="ListParagraph"/>
                    <w:ind w:firstLine="216"/>
                    <w:rPr>
                      <w:lang w:eastAsia="ja-JP"/>
                    </w:rPr>
                  </w:pPr>
                  <w:r>
                    <w:rPr>
                      <w:lang w:eastAsia="ja-JP"/>
                    </w:rPr>
                    <w:t>Çocuğunuza bunu bir örüntü olup olmadığını sorun ve cevabı aldıktan sonra aşağıdaki açıklamayı yapın.</w:t>
                  </w:r>
                </w:p>
                <w:p w:rsidR="00710918" w:rsidRPr="002B733B" w:rsidRDefault="00710918" w:rsidP="00FC493A">
                  <w:pPr>
                    <w:pStyle w:val="ListParagraph"/>
                    <w:ind w:firstLine="216"/>
                    <w:rPr>
                      <w:lang w:eastAsia="ja-JP"/>
                    </w:rPr>
                  </w:pPr>
                  <w:r>
                    <w:rPr>
                      <w:lang w:eastAsia="ja-JP"/>
                    </w:rPr>
                    <w:t>Açıklama: Şuan yaptığımız ritim çalışması bir örüntüdür. Çünkü bir kurala göre yapıyoruz. Örüntü kuralımız şu: İki kez el şaklatıp, iki kez parmak şıklatıyoruz. Bu örüntüyü istediğimiz kadar ilerletebiliriz.</w:t>
                  </w:r>
                </w:p>
              </w:txbxContent>
            </v:textbox>
            <w10:wrap anchorx="margin"/>
          </v:shape>
        </w:pict>
      </w:r>
    </w:p>
    <w:p w:rsidR="00710918" w:rsidRPr="006E3BBC" w:rsidRDefault="00710918" w:rsidP="00FC493A">
      <w:pPr>
        <w:rPr>
          <w:rFonts w:ascii="Hand writing Mutlu" w:hAnsi="Hand writing Mutlu"/>
          <w:sz w:val="32"/>
          <w:szCs w:val="32"/>
        </w:rPr>
      </w:pPr>
    </w:p>
    <w:p w:rsidR="00710918" w:rsidRDefault="00710918" w:rsidP="00FC493A">
      <w:pPr>
        <w:tabs>
          <w:tab w:val="left" w:pos="6825"/>
        </w:tabs>
        <w:rPr>
          <w:rFonts w:ascii="Hand writing Mutlu" w:hAnsi="Hand writing Mutlu"/>
          <w:sz w:val="40"/>
          <w:szCs w:val="40"/>
        </w:rPr>
      </w:pPr>
    </w:p>
    <w:p w:rsidR="00710918" w:rsidRDefault="00710918" w:rsidP="00FC493A">
      <w:pPr>
        <w:tabs>
          <w:tab w:val="left" w:pos="6825"/>
        </w:tabs>
        <w:rPr>
          <w:rFonts w:ascii="Hand writing Mutlu" w:hAnsi="Hand writing Mutlu"/>
          <w:sz w:val="40"/>
          <w:szCs w:val="40"/>
        </w:rPr>
      </w:pPr>
    </w:p>
    <w:p w:rsidR="00710918" w:rsidRDefault="00710918" w:rsidP="00FC493A">
      <w:pPr>
        <w:tabs>
          <w:tab w:val="left" w:pos="6825"/>
        </w:tabs>
        <w:rPr>
          <w:rFonts w:ascii="Hand writing Mutlu" w:hAnsi="Hand writing Mutlu"/>
          <w:sz w:val="40"/>
          <w:szCs w:val="40"/>
        </w:rPr>
      </w:pPr>
    </w:p>
    <w:p w:rsidR="00710918" w:rsidRDefault="00710918" w:rsidP="00FC493A">
      <w:pPr>
        <w:rPr>
          <w:rFonts w:ascii="Hand writing Mutlu" w:hAnsi="Hand writing Mutlu"/>
          <w:sz w:val="40"/>
          <w:szCs w:val="40"/>
        </w:rPr>
      </w:pPr>
      <w:r>
        <w:rPr>
          <w:noProof/>
          <w:lang w:eastAsia="tr-TR"/>
        </w:rPr>
        <w:pict>
          <v:roundrect id="Rounded Rectangle 201" o:spid="_x0000_s1210" style="position:absolute;margin-left:-5.6pt;margin-top:41.65pt;width:466.5pt;height:56.25pt;z-index:-25171865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" strokecolor="#243f60" strokeweight="2pt"/>
        </w:pict>
      </w:r>
      <w:r>
        <w:rPr>
          <w:rFonts w:ascii="Hand writing Mutlu" w:hAnsi="Hand writing Mutlu"/>
        </w:rPr>
        <w:t>1-) Aşağıdaki örüntülerin hangi kurala göre oluşturulduğunu yazarak eksik olan yere gelmesi gereken nesneyi çizin.</w:t>
      </w:r>
      <w:r w:rsidRPr="00240009">
        <w:rPr>
          <w:rFonts w:ascii="Hand writing Mutlu" w:hAnsi="Hand writing Mutlu"/>
          <w:sz w:val="40"/>
          <w:szCs w:val="40"/>
        </w:rPr>
        <w:t xml:space="preserve"> </w:t>
      </w:r>
    </w:p>
    <w:p w:rsidR="00710918" w:rsidRDefault="00710918" w:rsidP="00FC493A">
      <w:pPr>
        <w:tabs>
          <w:tab w:val="left" w:pos="1440"/>
          <w:tab w:val="left" w:pos="6150"/>
        </w:tabs>
        <w:rPr>
          <w:rFonts w:ascii="Hand writing Mutlu" w:hAnsi="Hand writing Mutlu"/>
          <w:noProof/>
          <w:sz w:val="40"/>
          <w:szCs w:val="40"/>
          <w:lang w:eastAsia="tr-TR"/>
        </w:rPr>
      </w:pPr>
      <w:r>
        <w:rPr>
          <w:noProof/>
          <w:lang w:eastAsia="tr-TR"/>
        </w:rPr>
        <w:pict>
          <v:group id="Group 202" o:spid="_x0000_s1211" style="position:absolute;margin-left:240.4pt;margin-top:3.4pt;width:60.75pt;height:25.5pt;z-index:251596800" coordorigin="3905" coordsize="7715,32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">
            <v:shape id="Picture 203" o:spid="_x0000_s1212" type="#_x0000_t75" alt="https://yt3.ggpht.com/-AOZ6PPRwz_Y/AAAAAAAAAAI/AAAAAAAAAAA/4fG5YAYG5h8/s100-c-k-no/photo.jpg" style="position:absolute;left:3905;width:3238;height:32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nlyjHAAAA3AAAAA8AAABkcnMvZG93bnJldi54bWxEj91qwkAUhO8LvsNyBO/qRqVSoquotNAW&#10;Bf9ab0+zp0kwezZk15j49G6h0MthZr5hpvPGFKKmyuWWFQz6EQjixOqcUwXHw+vjMwjnkTUWlklB&#10;Sw7ms87DFGNtr7yjeu9TESDsYlSQeV/GUrokI4Oub0vi4P3YyqAPskqlrvAa4KaQwygaS4M5h4UM&#10;S1pllJz3F6Ngu60/2tPny/vp0t7Wy68n3a6+N0r1us1iAsJT4//Df+03rWAYjeD3TDgCcnY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HnlyjHAAAA3AAAAA8AAAAAAAAAAAAA&#10;AAAAnwIAAGRycy9kb3ducmV2LnhtbFBLBQYAAAAABAAEAPcAAACTAwAAAAA=&#10;">
              <v:imagedata r:id="rId25" o:title=""/>
              <v:path arrowok="t"/>
            </v:shape>
            <v:shape id="Picture 204" o:spid="_x0000_s1213" type="#_x0000_t75" alt="http://images.clipartlogo.com/files/ss/thumb/112/112579895/isolated-yellow-rubber-ducky-toy_small.jpg" style="position:absolute;left:8572;width:3048;height:32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MrDbFAAAA3AAAAA8AAABkcnMvZG93bnJldi54bWxEj81qwzAQhO+FvIPYQm6N3BBKcaIEYwh2&#10;CabNzwMs1tY2tVaKpcbO21eFQo/DzHzDbHaT6cWNBt9ZVvC8SEAQ11Z33Ci4nPdPryB8QNbYWyYF&#10;d/Kw284eNphqO/KRbqfQiAhhn6KCNgSXSunrlgz6hXXE0fu0g8EQ5dBIPeAY4aaXyyR5kQY7jgst&#10;Ospbqr9O30ZBdT24/GqKqnLH8a3L3kssPqxS88cpW4MINIX/8F+71AqWyQp+z8QjIL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TKw2xQAAANwAAAAPAAAAAAAAAAAAAAAA&#10;AJ8CAABkcnMvZG93bnJldi54bWxQSwUGAAAAAAQABAD3AAAAkQMAAAAA&#10;">
              <v:imagedata r:id="rId26" o:title=""/>
              <v:path arrowok="t"/>
            </v:shape>
          </v:group>
        </w:pict>
      </w:r>
      <w:r>
        <w:rPr>
          <w:noProof/>
          <w:lang w:eastAsia="tr-TR"/>
        </w:rPr>
        <w:pict>
          <v:group id="Group 205" o:spid="_x0000_s1214" style="position:absolute;margin-left:103.15pt;margin-top:5.65pt;width:91.5pt;height:25.5pt;z-index:251595776" coordsize="11620,32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">
            <v:shape id="Picture 206" o:spid="_x0000_s1215" type="#_x0000_t75" alt="https://yt3.ggpht.com/-AOZ6PPRwz_Y/AAAAAAAAAAI/AAAAAAAAAAA/4fG5YAYG5h8/s100-c-k-no/photo.jpg" style="position:absolute;width:3238;height:32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QNLDHAAAA3AAAAA8AAABkcnMvZG93bnJldi54bWxEj0FrwkAUhO+F/oflFbw1mwqVkrqKikIV&#10;C1bben1mn0lo9m3IrjHx17tCweMwM98ww3FrStFQ7QrLCl6iGARxanXBmYLv3eL5DYTzyBpLy6Sg&#10;Iwfj0ePDEBNtz/xFzdZnIkDYJagg975KpHRpTgZdZCvi4B1tbdAHWWdS13gOcFPKfhwPpMGCw0KO&#10;Fc1ySv+2J6Ngs2lW3f5nvtyfust6+vuqu9nhU6neUzt5B+Gp9ffwf/tDK+jHA7idCUdAjq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GQNLDHAAAA3AAAAA8AAAAAAAAAAAAA&#10;AAAAnwIAAGRycy9kb3ducmV2LnhtbFBLBQYAAAAABAAEAPcAAACTAwAAAAA=&#10;">
              <v:imagedata r:id="rId25" o:title=""/>
              <v:path arrowok="t"/>
            </v:shape>
            <v:shape id="Picture 207" o:spid="_x0000_s1216" type="#_x0000_t75" alt="https://yt3.ggpht.com/-AOZ6PPRwz_Y/AAAAAAAAAAI/AAAAAAAAAAA/4fG5YAYG5h8/s100-c-k-no/photo.jpg" style="position:absolute;left:3905;width:3238;height:32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7ckSvHAAAA3AAAAA8AAABkcnMvZG93bnJldi54bWxEj91qwkAUhO8LvsNyBO/qRsFaoquotNAW&#10;Bf9ab0+zp0kwezZk15j49G6h0MthZr5hpvPGFKKmyuWWFQz6EQjixOqcUwXHw+vjMwjnkTUWlklB&#10;Sw7ms87DFGNtr7yjeu9TESDsYlSQeV/GUrokI4Oub0vi4P3YyqAPskqlrvAa4KaQwyh6kgZzDgsZ&#10;lrTKKDnvL0bBdlt/tKfPl/fTpb2tl18j3a6+N0r1us1iAsJT4//Df+03rWAYjeH3TDgCcnY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7ckSvHAAAA3AAAAA8AAAAAAAAAAAAA&#10;AAAAnwIAAGRycy9kb3ducmV2LnhtbFBLBQYAAAAABAAEAPcAAACTAwAAAAA=&#10;">
              <v:imagedata r:id="rId25" o:title=""/>
              <v:path arrowok="t"/>
            </v:shape>
            <v:shape id="Picture 208" o:spid="_x0000_s1217" type="#_x0000_t75" alt="http://images.clipartlogo.com/files/ss/thumb/112/112579895/isolated-yellow-rubber-ducky-toy_small.jpg" style="position:absolute;left:8572;width:3048;height:32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BpjPAAAAA3AAAAA8AAABkcnMvZG93bnJldi54bWxET8uKwjAU3QvzD+EOzE5TXYhUYymC6CBl&#10;fH3Apbm2xeYmNhnb+fvJQnB5OO9VNphWPKnzjWUF00kCgri0uuFKwfWyHS9A+ICssbVMCv7IQ7b+&#10;GK0w1bbnEz3PoRIxhH2KCuoQXCqlL2sy6CfWEUfuZjuDIcKukrrDPoabVs6SZC4NNhwbanS0qam8&#10;n3+NguJxcJuH2RWFO/XfTf6zx93RKvX1OeRLEIGG8Ba/3HutYJbEtfFMPAJy/Q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gGmM8AAAADcAAAADwAAAAAAAAAAAAAAAACfAgAA&#10;ZHJzL2Rvd25yZXYueG1sUEsFBgAAAAAEAAQA9wAAAIwDAAAAAA==&#10;">
              <v:imagedata r:id="rId26" o:title=""/>
              <v:path arrowok="t"/>
            </v:shape>
          </v:group>
        </w:pict>
      </w:r>
      <w:r>
        <w:rPr>
          <w:noProof/>
          <w:lang w:eastAsia="tr-TR"/>
        </w:rPr>
        <w:pict>
          <v:group id="Group 209" o:spid="_x0000_s1218" style="position:absolute;margin-left:-.35pt;margin-top:5.65pt;width:91.5pt;height:25.5pt;z-index:251594752" coordsize="11620,32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">
            <v:shape id="Picture 210" o:spid="_x0000_s1219" type="#_x0000_t75" alt="https://yt3.ggpht.com/-AOZ6PPRwz_Y/AAAAAAAAAAI/AAAAAAAAAAA/4fG5YAYG5h8/s100-c-k-no/photo.jpg" style="position:absolute;width:3238;height:32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sn4LEAAAA3AAAAA8AAABkcnMvZG93bnJldi54bWxET01rwkAQvQv9D8sUetONQkVSN6GVFqoo&#10;WFv1Os1Ok9DsbMiuMfHXuwfB4+N9z9POVKKlxpWWFYxHEQjizOqScwU/3x/DGQjnkTVWlklBTw7S&#10;5GEwx1jbM39Ru/O5CCHsYlRQeF/HUrqsIINuZGviwP3ZxqAPsMmlbvAcwk0lJ1E0lQZLDg0F1rQo&#10;KPvfnYyC7bZd9cf9+/J46i/rt8Oz7he/G6WeHrvXFxCeOn8X39yfWsFkHOaHM+EIyOQ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Tsn4LEAAAA3AAAAA8AAAAAAAAAAAAAAAAA&#10;nwIAAGRycy9kb3ducmV2LnhtbFBLBQYAAAAABAAEAPcAAACQAwAAAAA=&#10;">
              <v:imagedata r:id="rId25" o:title=""/>
              <v:path arrowok="t"/>
            </v:shape>
            <v:shape id="Picture 211" o:spid="_x0000_s1220" type="#_x0000_t75" alt="https://yt3.ggpht.com/-AOZ6PPRwz_Y/AAAAAAAAAAI/AAAAAAAAAAA/4fG5YAYG5h8/s100-c-k-no/photo.jpg" style="position:absolute;left:3905;width:3238;height:32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gOhnHAAAA3AAAAA8AAABkcnMvZG93bnJldi54bWxEj0FrwkAUhO9C/8PyCr3pJkJFoquotNAW&#10;BWttvT6zzyQ0+zZk15j4612h0OMwM98w03lrStFQ7QrLCuJBBII4tbrgTMH+67U/BuE8ssbSMino&#10;yMF89tCbYqLthT+p2flMBAi7BBXk3leJlC7NyaAb2Io4eCdbG/RB1pnUNV4C3JRyGEUjabDgsJBj&#10;Rauc0t/d2SjYbpuP7vD98n44d9f18udZd6vjRqmnx3YxAeGp9f/hv/abVjCMY7ifCUdAzm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ugOhnHAAAA3AAAAA8AAAAAAAAAAAAA&#10;AAAAnwIAAGRycy9kb3ducmV2LnhtbFBLBQYAAAAABAAEAPcAAACTAwAAAAA=&#10;">
              <v:imagedata r:id="rId25" o:title=""/>
              <v:path arrowok="t"/>
            </v:shape>
            <v:shape id="Picture 212" o:spid="_x0000_s1221" type="#_x0000_t75" alt="http://images.clipartlogo.com/files/ss/thumb/112/112579895/isolated-yellow-rubber-ducky-toy_small.jpg" style="position:absolute;left:8572;width:3048;height:32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wBwTDAAAA3AAAAA8AAABkcnMvZG93bnJldi54bWxEj92KwjAUhO8F3yEcYe80tRfLUo0iguiy&#10;lPXvAQ7NsS02J7GJtr69WVjwcpiZb5j5sjeNeFDra8sKppMEBHFhdc2lgvNpM/4C4QOyxsYyKXiS&#10;h+ViOJhjpm3HB3ocQykihH2GCqoQXCalLyoy6CfWEUfvYluDIcq2lLrFLsJNI9Mk+ZQGa44LFTpa&#10;V1Rcj3ejIL/9uPXNbPPcHbrvevW7w+3eKvUx6lczEIH68A7/t3daQTpN4e9MPAJy8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jAHBMMAAADcAAAADwAAAAAAAAAAAAAAAACf&#10;AgAAZHJzL2Rvd25yZXYueG1sUEsFBgAAAAAEAAQA9wAAAI8DAAAAAA==&#10;">
              <v:imagedata r:id="rId26" o:title=""/>
              <v:path arrowok="t"/>
            </v:shape>
          </v:group>
        </w:pict>
      </w:r>
      <w:r>
        <w:rPr>
          <w:rFonts w:ascii="Hand writing Mutlu" w:hAnsi="Hand writing Mutlu"/>
          <w:sz w:val="40"/>
          <w:szCs w:val="40"/>
        </w:rPr>
        <w:tab/>
        <w:t xml:space="preserve">               ....</w:t>
      </w:r>
      <w:r w:rsidRPr="0016047B">
        <w:rPr>
          <w:rFonts w:ascii="Hand writing Mutlu" w:hAnsi="Hand writing Mutlu"/>
          <w:noProof/>
          <w:sz w:val="40"/>
          <w:szCs w:val="40"/>
          <w:lang w:eastAsia="tr-TR"/>
        </w:rPr>
        <w:t xml:space="preserve"> </w:t>
      </w:r>
      <w:r>
        <w:rPr>
          <w:rFonts w:ascii="Hand writing Mutlu" w:hAnsi="Hand writing Mutlu"/>
          <w:noProof/>
          <w:sz w:val="40"/>
          <w:szCs w:val="40"/>
          <w:lang w:eastAsia="tr-TR"/>
        </w:rPr>
        <w:tab/>
      </w:r>
    </w:p>
    <w:p w:rsidR="00710918" w:rsidRDefault="00710918" w:rsidP="00FC493A">
      <w:pPr>
        <w:tabs>
          <w:tab w:val="left" w:pos="1440"/>
          <w:tab w:val="left" w:pos="6150"/>
        </w:tabs>
        <w:rPr>
          <w:noProof/>
          <w:sz w:val="40"/>
          <w:szCs w:val="40"/>
          <w:lang w:eastAsia="tr-TR"/>
        </w:rPr>
      </w:pPr>
      <w:r>
        <w:rPr>
          <w:noProof/>
          <w:lang w:eastAsia="tr-TR"/>
        </w:rPr>
        <w:pict>
          <v:line id="Straight Connector 213" o:spid="_x0000_s1222" style="position:absolute;z-index:251599872;visibility:visible" from="-69.35pt,32.5pt" to="522.4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" strokecolor="#4f81bd" strokeweight="2pt">
            <v:shadow on="t" color="black" opacity="24903f" origin=",.5" offset="0,.55556mm"/>
          </v:line>
        </w:pict>
      </w:r>
      <w:r w:rsidRPr="0016047B">
        <w:rPr>
          <w:rFonts w:ascii="Hand writing Mutlu" w:hAnsi="Hand writing Mutlu"/>
          <w:noProof/>
          <w:sz w:val="32"/>
          <w:szCs w:val="32"/>
          <w:u w:val="single"/>
          <w:lang w:eastAsia="tr-TR"/>
        </w:rPr>
        <w:t xml:space="preserve">Örüntünün </w:t>
      </w:r>
      <w:r>
        <w:rPr>
          <w:rFonts w:ascii="Hand writing Mutlu" w:hAnsi="Hand writing Mutlu"/>
          <w:noProof/>
          <w:sz w:val="32"/>
          <w:szCs w:val="32"/>
          <w:u w:val="single"/>
          <w:lang w:eastAsia="tr-TR"/>
        </w:rPr>
        <w:t>K</w:t>
      </w:r>
      <w:r w:rsidRPr="0016047B">
        <w:rPr>
          <w:rFonts w:ascii="Hand writing Mutlu" w:hAnsi="Hand writing Mutlu"/>
          <w:noProof/>
          <w:sz w:val="32"/>
          <w:szCs w:val="32"/>
          <w:u w:val="single"/>
          <w:lang w:eastAsia="tr-TR"/>
        </w:rPr>
        <w:t>uralı:</w:t>
      </w:r>
      <w:r>
        <w:rPr>
          <w:rFonts w:ascii="Hand writing Mutlu" w:hAnsi="Hand writing Mutlu"/>
          <w:noProof/>
          <w:sz w:val="32"/>
          <w:szCs w:val="32"/>
          <w:u w:val="single"/>
          <w:lang w:eastAsia="tr-TR"/>
        </w:rPr>
        <w:t xml:space="preserve"> </w:t>
      </w:r>
      <w:r w:rsidRPr="0016047B">
        <w:rPr>
          <w:rFonts w:ascii="UlusalOkul.Com Çizgili" w:hAnsi="UlusalOkul.Com Çizgili"/>
          <w:noProof/>
          <w:sz w:val="40"/>
          <w:szCs w:val="40"/>
          <w:lang w:eastAsia="tr-TR"/>
        </w:rPr>
        <w:t xml:space="preserve">2 kalem, </w:t>
      </w:r>
      <w:r>
        <w:rPr>
          <w:rFonts w:ascii="UlusalOkul.Com Çizgili" w:hAnsi="UlusalOkul.Com Çizgili"/>
          <w:noProof/>
          <w:sz w:val="40"/>
          <w:szCs w:val="40"/>
          <w:lang w:eastAsia="tr-TR"/>
        </w:rPr>
        <w:t>1</w:t>
      </w:r>
      <w:r w:rsidRPr="0016047B">
        <w:rPr>
          <w:rFonts w:ascii="UlusalOkul.Com Çizgili" w:hAnsi="UlusalOkul.Com Çizgili"/>
          <w:noProof/>
          <w:sz w:val="40"/>
          <w:szCs w:val="40"/>
          <w:lang w:eastAsia="tr-TR"/>
        </w:rPr>
        <w:t xml:space="preserve"> ördek</w:t>
      </w:r>
      <w:r>
        <w:rPr>
          <w:rFonts w:ascii="UlusalOkul.Com Çizgili" w:hAnsi="UlusalOkul.Com Çizgili"/>
          <w:noProof/>
          <w:sz w:val="40"/>
          <w:szCs w:val="40"/>
          <w:lang w:eastAsia="tr-TR"/>
        </w:rPr>
        <w:t xml:space="preserve">...           </w:t>
      </w:r>
      <w:r>
        <w:rPr>
          <w:noProof/>
          <w:sz w:val="40"/>
          <w:szCs w:val="40"/>
          <w:lang w:eastAsia="tr-TR"/>
        </w:rPr>
        <w:t xml:space="preserve">     </w:t>
      </w:r>
    </w:p>
    <w:p w:rsidR="00710918" w:rsidRDefault="00710918" w:rsidP="00FC493A">
      <w:pPr>
        <w:tabs>
          <w:tab w:val="left" w:pos="1440"/>
          <w:tab w:val="left" w:pos="6150"/>
        </w:tabs>
        <w:rPr>
          <w:rFonts w:ascii="Hand writing Mutlu" w:hAnsi="Hand writing Mutlu"/>
          <w:sz w:val="32"/>
          <w:szCs w:val="32"/>
          <w:u w:val="single"/>
        </w:rPr>
      </w:pPr>
      <w:r>
        <w:rPr>
          <w:noProof/>
          <w:lang w:eastAsia="tr-TR"/>
        </w:rPr>
        <w:pict>
          <v:roundrect id="Rounded Rectangle 214" o:spid="_x0000_s1223" style="position:absolute;margin-left:-5.65pt;margin-top:3.1pt;width:466.5pt;height:56.25pt;z-index:-25171763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" strokecolor="#243f60" strokeweight="2pt"/>
        </w:pict>
      </w:r>
      <w:r>
        <w:rPr>
          <w:noProof/>
          <w:lang w:eastAsia="tr-TR"/>
        </w:rPr>
        <w:pict>
          <v:shape id="Picture 257" o:spid="_x0000_s1224" type="#_x0000_t75" alt="http://images.clipartlogo.com/files/ss/thumb/101/101260906/blue-tulip_small.jpg" style="position:absolute;margin-left:224.65pt;margin-top:12.1pt;width:19.5pt;height:32.25pt;z-index:251604992;visibility:visible">
            <v:imagedata r:id="rId27" o:title=""/>
          </v:shape>
        </w:pict>
      </w:r>
      <w:r>
        <w:rPr>
          <w:noProof/>
          <w:lang w:eastAsia="tr-TR"/>
        </w:rPr>
        <w:pict>
          <v:group id="Group 215" o:spid="_x0000_s1225" style="position:absolute;margin-left:153.4pt;margin-top:13.6pt;width:63pt;height:32.25pt;z-index:251602944" coordsize="8001,40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">
            <v:shape id="Picture 216" o:spid="_x0000_s1226" type="#_x0000_t75" alt="http://images.clipartlogo.com/files/ss/thumb/101/101260906/blue-tulip_small.jpg" style="position:absolute;width:2476;height:40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gzPfGAAAA3AAAAA8AAABkcnMvZG93bnJldi54bWxEj0FrAjEUhO8F/0N4Qm9usnsQ2RpFRcFe&#10;itpS6O2xed3ddvOyJFG3/vqmIPQ4zMw3zHw52E5cyIfWsYY8UyCIK2darjW8ve4mMxAhIhvsHJOG&#10;HwqwXIwe5lgad+UjXU6xFgnCoUQNTYx9KWWoGrIYMtcTJ+/TeYsxSV9L4/Ga4LaThVJTabHltNBg&#10;T5uGqu/T2WpQ8uP2/LUqjvX7IVfrzf7Fb2+k9eN4WD2BiDTE//C9vTcainwKf2fSEZC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qDM98YAAADcAAAADwAAAAAAAAAAAAAA&#10;AACfAgAAZHJzL2Rvd25yZXYueG1sUEsFBgAAAAAEAAQA9wAAAJIDAAAAAA==&#10;">
              <v:imagedata r:id="rId27" o:title=""/>
              <v:path arrowok="t"/>
            </v:shape>
            <v:shape id="Picture 217" o:spid="_x0000_s1227" type="#_x0000_t75" alt="http://images.clipartlogo.com/files/ss/thumb/269/26936173/basketball-cartoon_small.jpg" style="position:absolute;left:3905;width:4096;height:40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X6HTFAAAA3AAAAA8AAABkcnMvZG93bnJldi54bWxEj81qwkAUhfeC7zDcghupE7OobeooUiha&#10;N9pUcHubuU2CmTthZozx7R1B6PJwfj7OfNmbRnTkfG1ZwXSSgCAurK65VHD4+Xx+BeEDssbGMim4&#10;koflYjiYY6bthb+py0Mp4gj7DBVUIbSZlL6oyKCf2JY4en/WGQxRulJqh5c4bhqZJsmLNFhzJFTY&#10;0kdFxSk/m8jV6XbcfeX2vP7dvR1P6/1Yu71So6d+9Q4iUB/+w4/2RitIpzO4n4lHQC5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F+h0xQAAANwAAAAPAAAAAAAAAAAAAAAA&#10;AJ8CAABkcnMvZG93bnJldi54bWxQSwUGAAAAAAQABAD3AAAAkQMAAAAA&#10;">
              <v:imagedata r:id="rId28" o:title=""/>
              <v:path arrowok="t"/>
            </v:shape>
          </v:group>
        </w:pict>
      </w:r>
      <w:r>
        <w:rPr>
          <w:noProof/>
          <w:lang w:eastAsia="tr-TR"/>
        </w:rPr>
        <w:pict>
          <v:group id="Group 218" o:spid="_x0000_s1228" style="position:absolute;margin-left:74.65pt;margin-top:12.85pt;width:63pt;height:32.25pt;z-index:251601920" coordsize="8001,40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">
            <v:shape id="Picture 219" o:spid="_x0000_s1229" type="#_x0000_t75" alt="http://images.clipartlogo.com/files/ss/thumb/101/101260906/blue-tulip_small.jpg" style="position:absolute;width:2476;height:40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WIXGAAAA3AAAAA8AAABkcnMvZG93bnJldi54bWxEj0FrAjEUhO+C/yE8wZsmu4eiW6NYaUEv&#10;pWop9PbYvO5uu3lZklS3/npTEDwOM/MNs1j1thUn8qFxrCGbKhDEpTMNVxrejy+TGYgQkQ22jknD&#10;HwVYLYeDBRbGnXlPp0OsRIJwKFBDHWNXSBnKmiyGqeuIk/flvMWYpK+k8XhOcNvKXKkHabHhtFBj&#10;R5uayp/Dr9Wg5Odl973O99XHW6aeNttX/3whrcejfv0IIlIf7+Fbe2s05Nkc/s+kIyC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z9YhcYAAADcAAAADwAAAAAAAAAAAAAA&#10;AACfAgAAZHJzL2Rvd25yZXYueG1sUEsFBgAAAAAEAAQA9wAAAJIDAAAAAA==&#10;">
              <v:imagedata r:id="rId27" o:title=""/>
              <v:path arrowok="t"/>
            </v:shape>
            <v:shape id="Picture 220" o:spid="_x0000_s1230" type="#_x0000_t75" alt="http://images.clipartlogo.com/files/ss/thumb/269/26936173/basketball-cartoon_small.jpg" style="position:absolute;left:3905;width:4096;height:40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Sur3CAAAA3AAAAA8AAABkcnMvZG93bnJldi54bWxET01rwkAQvRf6H5YpeJG6aQ6lTV2lFIra&#10;i5oWep1mp0kwOxt21xj/vXMQPD7e93w5uk4NFGLr2cDTLANFXHnbcm3g5/vz8QVUTMgWO89k4EwR&#10;lov7uzkW1p94T0OZaiUhHAs00KTUF1rHqiGHceZ7YuH+fXCYBIZa24AnCXedzrPsWTtsWRoa7Omj&#10;oepQHp302vxrOmxKf1z9bV9/D6vd1IadMZOH8f0NVKIx3cRX99oayHOZL2fkCOjF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Ikrq9wgAAANwAAAAPAAAAAAAAAAAAAAAAAJ8C&#10;AABkcnMvZG93bnJldi54bWxQSwUGAAAAAAQABAD3AAAAjgMAAAAA&#10;">
              <v:imagedata r:id="rId28" o:title=""/>
              <v:path arrowok="t"/>
            </v:shape>
          </v:group>
        </w:pict>
      </w:r>
      <w:r>
        <w:rPr>
          <w:noProof/>
          <w:lang w:eastAsia="tr-TR"/>
        </w:rPr>
        <w:pict>
          <v:group id="Group 221" o:spid="_x0000_s1231" style="position:absolute;margin-left:-.35pt;margin-top:12.85pt;width:63pt;height:32.25pt;z-index:251600896" coordsize="8001,40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">
            <v:shape id="Picture 222" o:spid="_x0000_s1232" type="#_x0000_t75" alt="http://images.clipartlogo.com/files/ss/thumb/101/101260906/blue-tulip_small.jpg" style="position:absolute;width:2476;height:40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3AEnFAAAA3AAAAA8AAABkcnMvZG93bnJldi54bWxEj09rAjEUxO+FfofwCt5qYg5SVqNYaUEv&#10;pf6h0Ntj89xdu3lZkqhbP70RCj0OM/MbZjrvXSvOFGLj2cBoqEAQl942XBnY796fX0DEhGyx9UwG&#10;finCfPb4MMXC+gtv6LxNlcgQjgUaqFPqCiljWZPDOPQdcfYOPjhMWYZK2oCXDHet1EqNpcOG80KN&#10;HS1rKn+2J2dAye/r+rjQm+rrc6Rel6uP8HYlYwZP/WICIlGf/sN/7ZU1oLWG+5l8BOTs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9wBJxQAAANwAAAAPAAAAAAAAAAAAAAAA&#10;AJ8CAABkcnMvZG93bnJldi54bWxQSwUGAAAAAAQABAD3AAAAkQMAAAAA&#10;">
              <v:imagedata r:id="rId27" o:title=""/>
              <v:path arrowok="t"/>
            </v:shape>
            <v:shape id="Picture 223" o:spid="_x0000_s1233" type="#_x0000_t75" alt="http://images.clipartlogo.com/files/ss/thumb/269/26936173/basketball-cartoon_small.jpg" style="position:absolute;left:3905;width:4096;height:40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AJMrEAAAA3AAAAA8AAABkcnMvZG93bnJldi54bWxEj19rwjAUxd+FfYdwB76IputAXGcUEYZu&#10;L2on7PWuuWuLzU1JYq3f3gwEHw/nz48zX/amER05X1tW8DJJQBAXVtdcKjh+f4xnIHxA1thYJgVX&#10;8rBcPA3mmGl74QN1eShFHGGfoYIqhDaT0hcVGfQT2xJH7886gyFKV0rt8BLHTSPTJJlKgzVHQoUt&#10;rSsqTvnZRK5Ov0bdZ27Pm9/d289psx9pt1dq+Nyv3kEE6sMjfG9vtYI0fYX/M/EIyM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hAJMrEAAAA3AAAAA8AAAAAAAAAAAAAAAAA&#10;nwIAAGRycy9kb3ducmV2LnhtbFBLBQYAAAAABAAEAPcAAACQAwAAAAA=&#10;">
              <v:imagedata r:id="rId28" o:title=""/>
              <v:path arrowok="t"/>
            </v:shape>
          </v:group>
        </w:pict>
      </w:r>
      <w:r w:rsidRPr="0016047B">
        <w:rPr>
          <w:rFonts w:ascii="Hand writing Mutlu" w:hAnsi="Hand writing Mutlu"/>
          <w:sz w:val="32"/>
          <w:szCs w:val="32"/>
        </w:rPr>
        <w:t xml:space="preserve">  </w:t>
      </w:r>
    </w:p>
    <w:p w:rsidR="00710918" w:rsidRDefault="00710918" w:rsidP="00FC493A">
      <w:pPr>
        <w:tabs>
          <w:tab w:val="left" w:pos="1440"/>
          <w:tab w:val="left" w:pos="6150"/>
        </w:tabs>
        <w:rPr>
          <w:rFonts w:ascii="Hand writing Mutlu" w:hAnsi="Hand writing Mutlu"/>
          <w:sz w:val="32"/>
          <w:szCs w:val="32"/>
          <w:u w:val="single"/>
        </w:rPr>
      </w:pPr>
      <w:r>
        <w:rPr>
          <w:noProof/>
          <w:lang w:eastAsia="tr-TR"/>
        </w:rPr>
        <w:pict>
          <v:line id="Straight Connector 224" o:spid="_x0000_s1234" style="position:absolute;z-index:251606016;visibility:visible" from="256.9pt,5.65pt" to="301.15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"/>
        </w:pict>
      </w:r>
    </w:p>
    <w:p w:rsidR="00710918" w:rsidRDefault="00710918" w:rsidP="00FC493A">
      <w:pPr>
        <w:rPr>
          <w:sz w:val="40"/>
          <w:szCs w:val="40"/>
        </w:rPr>
      </w:pPr>
      <w:r>
        <w:rPr>
          <w:noProof/>
          <w:lang w:eastAsia="tr-TR"/>
        </w:rPr>
        <w:pict>
          <v:line id="Straight Connector 225" o:spid="_x0000_s1235" style="position:absolute;z-index:251603968;visibility:visible" from="-69.35pt,35.15pt" to="522.4pt,3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" strokecolor="#4f81bd" strokeweight="2pt">
            <v:shadow on="t" color="black" opacity="24903f" origin=",.5" offset="0,.55556mm"/>
          </v:line>
        </w:pict>
      </w:r>
      <w:r>
        <w:rPr>
          <w:rFonts w:ascii="Hand writing Mutlu" w:hAnsi="Hand writing Mutlu"/>
          <w:sz w:val="32"/>
          <w:szCs w:val="32"/>
        </w:rPr>
        <w:t>Örüntünün Kuralı:</w:t>
      </w:r>
      <w:r>
        <w:rPr>
          <w:rFonts w:ascii="UlusalOkul.Com Çizgili" w:hAnsi="UlusalOkul.Com Çizgili"/>
          <w:sz w:val="40"/>
          <w:szCs w:val="40"/>
        </w:rPr>
        <w:t xml:space="preserve">                                </w:t>
      </w:r>
    </w:p>
    <w:p w:rsidR="00710918" w:rsidRDefault="00710918" w:rsidP="00FC493A">
      <w:pPr>
        <w:rPr>
          <w:sz w:val="40"/>
          <w:szCs w:val="40"/>
        </w:rPr>
      </w:pPr>
      <w:r>
        <w:rPr>
          <w:noProof/>
          <w:lang w:eastAsia="tr-TR"/>
        </w:rPr>
        <w:pict>
          <v:roundrect id="Rounded Rectangle 226" o:spid="_x0000_s1236" style="position:absolute;margin-left:-5.65pt;margin-top:11.45pt;width:466.5pt;height:56.25pt;z-index:-25170739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" strokecolor="#243f60" strokeweight="2pt"/>
        </w:pict>
      </w:r>
      <w:r>
        <w:rPr>
          <w:noProof/>
          <w:lang w:eastAsia="tr-TR"/>
        </w:rPr>
        <w:pict>
          <v:group id="Group 227" o:spid="_x0000_s1237" style="position:absolute;margin-left:6.4pt;margin-top:15.2pt;width:345.75pt;height:42pt;z-index:251608064" coordsize="43910,533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">
            <v:group id="Group 228" o:spid="_x0000_s1238" style="position:absolute;top:95;width:13716;height:5239" coordsize="13716,5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rRsIAAADcAAAADwAAAGRycy9kb3ducmV2LnhtbERPTYvCMBC9C/6HMII3&#10;TVtRpBpFZHfZgwjWhcXb0IxtsZmUJtvWf785CB4f73u7H0wtOmpdZVlBPI9AEOdWV1wo+Ll+ztYg&#10;nEfWWFsmBU9ysN+NR1tMte35Ql3mCxFC2KWooPS+SaV0eUkG3dw2xIG729agD7AtpG6xD+GmlkkU&#10;raTBikNDiQ0dS8of2Z9R8NVjf1jEH93pcT8+b9fl+fcUk1LTyXDYgPA0+Lf45f7WCpIkrA1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iq0bCAAAA3AAAAA8A&#10;AAAAAAAAAAAAAAAAqgIAAGRycy9kb3ducmV2LnhtbFBLBQYAAAAABAAEAPoAAACZAw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an 229" o:spid="_x0000_s1239" type="#_x0000_t22" style="position:absolute;top:1524;width:3619;height:3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KzMcA&#10;AADcAAAADwAAAGRycy9kb3ducmV2LnhtbESPQWvCQBSE74L/YXlCL6Ibc5A2zSpWsdiDSK1Qj8/s&#10;M0mTfRuyq6b99V2h0OMwM98w6bwztbhS60rLCibjCARxZnXJuYLDx3r0CMJ5ZI21ZVLwTQ7ms34v&#10;xUTbG7/Tde9zESDsElRQeN8kUrqsIINubBvi4J1ta9AH2eZSt3gLcFPLOIqm0mDJYaHAhpYFZdX+&#10;YhTo00/zsjq+bT+/qmG1sbvX9coZpR4G3eIZhKfO/4f/2hutII6f4H4mHA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QCszHAAAA3AAAAA8AAAAAAAAAAAAAAAAAmAIAAGRy&#10;cy9kb3ducmV2LnhtbFBLBQYAAAAABAAEAPUAAACMAwAAAAA=&#10;" adj="5262" fillcolor="#4f81bd" strokecolor="#243f60" strokeweight="2pt"/>
              <v:oval id="Oval 230" o:spid="_x0000_s1240" style="position:absolute;left:5048;top:1619;width:3619;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PoZsQA&#10;AADcAAAADwAAAGRycy9kb3ducmV2LnhtbERPy2rCQBTdC/7DcAU3ohMtBImOoRGUQruoL2x3l8xt&#10;EszciZmppv36zqLg8nDey7QztbhR6yrLCqaTCARxbnXFhYLjYTOeg3AeWWNtmRT8kIN01e8tMdH2&#10;zju67X0hQgi7BBWU3jeJlC4vyaCb2IY4cF+2NegDbAupW7yHcFPLWRTF0mDFoaHEhtYl5Zf9t1Hw&#10;GW8yjt9fR/zWuDw7bfH343xVajjonhcgPHX+If53v2gFs6cwP5w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j6GbEAAAA3AAAAA8AAAAAAAAAAAAAAAAAmAIAAGRycy9k&#10;b3ducmV2LnhtbFBLBQYAAAAABAAEAPUAAACJAwAAAAA=&#10;" fillcolor="#4f81bd" strokecolor="#243f60" strokeweight="2pt"/>
              <v:shape id="Picture 231" o:spid="_x0000_s1241" type="#_x0000_t75" alt="http://nazarca.com/wp-content/uploads/2012/10/geometrik-sekiller-koni.jpg" style="position:absolute;left:9810;width:3906;height:52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5ayHEAAAA3AAAAA8AAABkcnMvZG93bnJldi54bWxEj0+LwjAUxO8LfofwBG+aquBq1yhaEBT3&#10;4p+FPT6at221eSlNrPXbG0HY4zAzv2Hmy9aUoqHaFZYVDAcRCOLU6oIzBefTpj8F4TyyxtIyKXiQ&#10;g+Wi8zHHWNs7H6g5+kwECLsYFeTeV7GULs3JoBvYijh4f7Y26IOsM6lrvAe4KeUoiibSYMFhIceK&#10;kpzS6/FmFKz1Dj/3t5mbpcn39adofptLslWq121XXyA8tf4//G5vtYLReAivM+EIyMU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G5ayHEAAAA3AAAAA8AAAAAAAAAAAAAAAAA&#10;nwIAAGRycy9kb3ducmV2LnhtbFBLBQYAAAAABAAEAPcAAACQAwAAAAA=&#10;">
                <v:imagedata r:id="rId29" o:title=""/>
                <v:path arrowok="t"/>
              </v:shape>
            </v:group>
            <v:group id="Group 232" o:spid="_x0000_s1242" style="position:absolute;left:15240;top:95;width:13716;height:5239" coordsize="13716,5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MKccQAAADcAAAADwAAAGRycy9kb3ducmV2LnhtbESPQYvCMBSE7wv+h/AE&#10;b2vaiotUo4jo4kGEVUG8PZpnW2xeSpNt6783wsIeh5n5hlmselOJlhpXWlYQjyMQxJnVJecKLufd&#10;5wyE88gaK8uk4EkOVsvBxwJTbTv+ofbkcxEg7FJUUHhfp1K6rCCDbmxr4uDdbWPQB9nkUjfYBbip&#10;ZBJFX9JgyWGhwJo2BWWP069R8N1ht57E2/bwuG+et/P0eD3EpNRo2K/nIDz1/j/8195rBck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RMKccQAAADcAAAA&#10;DwAAAAAAAAAAAAAAAACqAgAAZHJzL2Rvd25yZXYueG1sUEsFBgAAAAAEAAQA+gAAAJsDAAAAAA==&#10;">
              <v:shape id="Can 233" o:spid="_x0000_s1243" type="#_x0000_t22" style="position:absolute;top:1524;width:3619;height:3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Gr+8YA&#10;AADcAAAADwAAAGRycy9kb3ducmV2LnhtbESPQWvCQBSE7wX/w/KEXopuqiASXcVWFHsopSro8Zl9&#10;JjHZtyG7avTXdwuCx2FmvmHG08aU4kK1yy0reO9GIIgTq3NOFWw3i84QhPPIGkvLpOBGDqaT1ssY&#10;Y22v/EuXtU9FgLCLUUHmfRVL6ZKMDLqurYiDd7S1QR9knUpd4zXATSl7UTSQBnMOCxlW9JlRUqzP&#10;RoE+3KuP+f7re3cq3oqV/Vku5s4o9dpuZiMQnhr/DD/aK62g1+/D/5lwBOTk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Gr+8YAAADcAAAADwAAAAAAAAAAAAAAAACYAgAAZHJz&#10;L2Rvd25yZXYueG1sUEsFBgAAAAAEAAQA9QAAAIsDAAAAAA==&#10;" adj="5262" fillcolor="#4f81bd" strokecolor="#243f60" strokeweight="2pt"/>
              <v:shape id="Picture 234" o:spid="_x0000_s1244" type="#_x0000_t75" alt="http://nazarca.com/wp-content/uploads/2012/10/geometrik-sekiller-koni.jpg" style="position:absolute;left:9810;width:3906;height:52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OyLnFAAAA3AAAAA8AAABkcnMvZG93bnJldi54bWxEj0FrwkAUhO8F/8PyhN50Uyu2ptmIBgRF&#10;L9oWenxkX5PU7NuQXWP8964g9DjMzDdMsuhNLTpqXWVZwcs4AkGcW11xoeDrcz16B+E8ssbaMim4&#10;koNFOnhKMNb2wgfqjr4QAcIuRgWl900spctLMujGtiEO3q9tDfog20LqFi8Bbmo5iaKZNFhxWCix&#10;oayk/HQ8GwUrvcW33Xnu5nm2P31X3U/3l22Ueh72yw8Qnnr/H360N1rB5HUK9zPhCMj0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zsi5xQAAANwAAAAPAAAAAAAAAAAAAAAA&#10;AJ8CAABkcnMvZG93bnJldi54bWxQSwUGAAAAAAQABAD3AAAAkQMAAAAA&#10;">
                <v:imagedata r:id="rId29" o:title=""/>
                <v:path arrowok="t"/>
              </v:shape>
            </v:group>
            <v:group id="Group 235" o:spid="_x0000_s1245" style="position:absolute;left:30194;width:13716;height:5238" coordsize="13716,5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shape id="Can 236" o:spid="_x0000_s1246" type="#_x0000_t22" style="position:absolute;top:1524;width:3619;height:3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YIY8gA&#10;AADcAAAADwAAAGRycy9kb3ducmV2LnhtbESPT2vCQBTE74V+h+UVvBTdqCCSuglVsdhDEf+APT6z&#10;zyRN9m3IbjXtp3cLBY/DzPyGmaWdqcWFWldaVjAcRCCIM6tLzhUc9qv+FITzyBpry6TghxykyePD&#10;DGNtr7yly87nIkDYxaig8L6JpXRZQQbdwDbEwTvb1qAPss2lbvEa4KaWoyiaSIMlh4UCG1oUlFW7&#10;b6NAn36b+fLz/eP4VT1Xa7t5Wy2dUar31L2+gPDU+Xv4v73WCkbjCfydCUdAJ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1ghjyAAAANwAAAAPAAAAAAAAAAAAAAAAAJgCAABk&#10;cnMvZG93bnJldi54bWxQSwUGAAAAAAQABAD1AAAAjQMAAAAA&#10;" adj="5262" fillcolor="#4f81bd" strokecolor="#243f60" strokeweight="2pt"/>
              <v:oval id="Oval 237" o:spid="_x0000_s1247" style="position:absolute;left:5048;top:1619;width:3619;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pwEscA&#10;AADcAAAADwAAAGRycy9kb3ducmV2LnhtbESPQWvCQBSE70L/w/IEL1I3VYglukoVFMEe1La03h7Z&#10;ZxKafRuzq0Z/vSsUehxm5htmPG1MKc5Uu8KygpdeBII4tbrgTMHnx+L5FYTzyBpLy6TgSg6mk6fW&#10;GBNtL7yl885nIkDYJagg975KpHRpTgZdz1bEwTvY2qAPss6krvES4KaU/SiKpcGCw0KOFc1zSn93&#10;J6NgHy9mHG/WXX6vXDr7WuLt5/uoVKfdvI1AeGr8f/ivvdIK+oMhPM6EI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KcBLHAAAA3AAAAA8AAAAAAAAAAAAAAAAAmAIAAGRy&#10;cy9kb3ducmV2LnhtbFBLBQYAAAAABAAEAPUAAACMAwAAAAA=&#10;" fillcolor="#4f81bd" strokecolor="#243f60" strokeweight="2pt"/>
              <v:shape id="Picture 238" o:spid="_x0000_s1248" type="#_x0000_t75" alt="http://nazarca.com/wp-content/uploads/2012/10/geometrik-sekiller-koni.jpg" style="position:absolute;left:9810;width:3906;height:52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DwrzDAAAA3AAAAA8AAABkcnMvZG93bnJldi54bWxET8tqwkAU3Rf8h+EK7pqJFtomOooGCpF2&#10;Ux/g8pK5JtHMnZAZk/TvO4tCl4fzXm1G04ieOldbVjCPYhDEhdU1lwpOx4/ndxDOI2tsLJOCH3Kw&#10;WU+eVphqO/A39QdfihDCLkUFlfdtKqUrKjLoItsSB+5qO4M+wK6UusMhhJtGLuL4VRqsOTRU2FJW&#10;UXE/PIyCnd7j2+cjcUmRfd3PdX/pb1mu1Gw6bpcgPI3+X/znzrWCxUtYG86EIyD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IPCvMMAAADcAAAADwAAAAAAAAAAAAAAAACf&#10;AgAAZHJzL2Rvd25yZXYueG1sUEsFBgAAAAAEAAQA9wAAAI8DAAAAAA==&#10;">
                <v:imagedata r:id="rId29" o:title=""/>
                <v:path arrowok="t"/>
              </v:shape>
            </v:group>
            <v:line id="Straight Connector 239" o:spid="_x0000_s1249" style="position:absolute;visibility:visible" from="19431,5238" to="25050,5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MOJMYAAADcAAAADwAAAGRycy9kb3ducmV2LnhtbESPT2vCQBTE7wW/w/KE3urGSI1GVwmC&#10;0D8nreL1kX0mabNvw+42pv303UKhx2FmfsOst4NpRU/ON5YVTCcJCOLS6oYrBae3/cMChA/IGlvL&#10;pOCLPGw3o7s15tre+ED9MVQiQtjnqKAOocul9GVNBv3EdsTRu1pnMETpKqkd3iLctDJNkrk02HBc&#10;qLGjXU3lx/HTKFiUL++uyIrn6eO5y7779HW+v2RK3Y+HYgUi0BD+w3/tJ60gnS3h90w8An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9TDiTGAAAA3AAAAA8AAAAAAAAA&#10;AAAAAAAAoQIAAGRycy9kb3ducmV2LnhtbFBLBQYAAAAABAAEAPkAAACUAwAAAAA=&#10;"/>
          </v:group>
        </w:pict>
      </w:r>
    </w:p>
    <w:p w:rsidR="00710918" w:rsidRDefault="00710918" w:rsidP="00FC493A">
      <w:pPr>
        <w:rPr>
          <w:sz w:val="40"/>
          <w:szCs w:val="40"/>
        </w:rPr>
      </w:pPr>
    </w:p>
    <w:p w:rsidR="00710918" w:rsidRDefault="00710918" w:rsidP="00FC493A">
      <w:pPr>
        <w:rPr>
          <w:rFonts w:ascii="Hand writing Mutlu" w:hAnsi="Hand writing Mutlu"/>
          <w:sz w:val="40"/>
          <w:szCs w:val="40"/>
        </w:rPr>
      </w:pPr>
      <w:r>
        <w:rPr>
          <w:noProof/>
          <w:lang w:eastAsia="tr-TR"/>
        </w:rPr>
        <w:pict>
          <v:line id="Straight Connector 240" o:spid="_x0000_s1250" style="position:absolute;z-index:251607040;visibility:visible" from="-67.85pt,35.8pt" to="523.9pt,3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" strokecolor="#4f81bd" strokeweight="2pt">
            <v:shadow on="t" color="black" opacity="24903f" origin=",.5" offset="0,.55556mm"/>
          </v:line>
        </w:pict>
      </w:r>
      <w:r w:rsidRPr="00A15E3B">
        <w:rPr>
          <w:rFonts w:ascii="Hand writing Mutlu" w:hAnsi="Hand writing Mutlu"/>
          <w:sz w:val="32"/>
          <w:szCs w:val="32"/>
        </w:rPr>
        <w:t>Örüntünün Kuralı:</w:t>
      </w:r>
      <w:r w:rsidRPr="00A15E3B">
        <w:rPr>
          <w:rFonts w:ascii="UlusalOkul.Com Çizgili" w:hAnsi="UlusalOkul.Com Çizgili"/>
          <w:sz w:val="40"/>
          <w:szCs w:val="40"/>
        </w:rPr>
        <w:t xml:space="preserve">      </w:t>
      </w:r>
      <w:r>
        <w:rPr>
          <w:rFonts w:ascii="UlusalOkul.Com Çizgili" w:hAnsi="UlusalOkul.Com Çizgili"/>
          <w:sz w:val="40"/>
          <w:szCs w:val="40"/>
        </w:rPr>
        <w:t xml:space="preserve">                            </w:t>
      </w:r>
    </w:p>
    <w:p w:rsidR="00710918" w:rsidRDefault="00710918" w:rsidP="00FC493A">
      <w:pPr>
        <w:rPr>
          <w:rFonts w:ascii="Hand writing Mutlu" w:hAnsi="Hand writing Mutlu"/>
          <w:sz w:val="40"/>
          <w:szCs w:val="40"/>
        </w:rPr>
      </w:pPr>
      <w:r>
        <w:rPr>
          <w:noProof/>
          <w:lang w:eastAsia="tr-TR"/>
        </w:rPr>
        <w:pict>
          <v:shape id="Picture 258" o:spid="_x0000_s1251" type="#_x0000_t75" alt="http://images.clipartlogo.com/files/ss/thumb/116/116720389/apple_small.jpg" style="position:absolute;margin-left:178.15pt;margin-top:42.5pt;width:29.4pt;height:36.75pt;z-index:251622400;visibility:visible">
            <v:imagedata r:id="rId30" o:title=""/>
          </v:shape>
        </w:pict>
      </w:r>
      <w:r>
        <w:rPr>
          <w:noProof/>
          <w:lang w:eastAsia="tr-TR"/>
        </w:rPr>
        <w:pict>
          <v:shape id="Picture 259" o:spid="_x0000_s1252" type="#_x0000_t75" alt="http://images.clipartlogo.com/files/ss/thumb/116/116720389/apple_small.jpg" style="position:absolute;margin-left:148.9pt;margin-top:42.35pt;width:29.4pt;height:36.75pt;z-index:251621376;visibility:visible">
            <v:imagedata r:id="rId30" o:title=""/>
          </v:shape>
        </w:pict>
      </w:r>
      <w:r>
        <w:rPr>
          <w:noProof/>
          <w:lang w:eastAsia="tr-TR"/>
        </w:rPr>
        <w:pict>
          <v:shape id="Picture 260" o:spid="_x0000_s1253" type="#_x0000_t75" alt="http://images.clipartlogo.com/files/ss/thumb/116/116720389/apple_small.jpg" style="position:absolute;margin-left:8.65pt;margin-top:40.7pt;width:29.4pt;height:36.75pt;z-index:251619328;visibility:visible">
            <v:imagedata r:id="rId30" o:title=""/>
          </v:shape>
        </w:pict>
      </w:r>
      <w:r>
        <w:rPr>
          <w:noProof/>
          <w:lang w:eastAsia="tr-TR"/>
        </w:rPr>
        <w:pict>
          <v:shape id="Picture 261" o:spid="_x0000_s1254" type="#_x0000_t75" alt="http://images.clipartlogo.com/files/ss/thumb/116/116720389/apple_small.jpg" style="position:absolute;margin-left:37.9pt;margin-top:40.85pt;width:29.4pt;height:36.75pt;z-index:251620352;visibility:visible">
            <v:imagedata r:id="rId30" o:title=""/>
          </v:shape>
        </w:pict>
      </w:r>
      <w:r>
        <w:rPr>
          <w:noProof/>
          <w:lang w:eastAsia="tr-TR"/>
        </w:rPr>
        <w:pict>
          <v:shape id="Picture 262" o:spid="_x0000_s1255" type="#_x0000_t75" alt="http://images.clipartlogo.com/files/ss/thumb/102/102141973/mascot-illustration-featuring-a_small.jpg" style="position:absolute;margin-left:350.65pt;margin-top:37.55pt;width:36pt;height:43.5pt;z-index:251614208;visibility:visible">
            <v:imagedata r:id="rId31" o:title=""/>
          </v:shape>
        </w:pict>
      </w:r>
      <w:r>
        <w:rPr>
          <w:noProof/>
          <w:lang w:eastAsia="tr-TR"/>
        </w:rPr>
        <w:pict>
          <v:shape id="Picture 263" o:spid="_x0000_s1256" type="#_x0000_t75" alt="http://images.clipartlogo.com/files/ss/thumb/102/102141973/mascot-illustration-featuring-a_small.jpg" style="position:absolute;margin-left:385.15pt;margin-top:37.55pt;width:36pt;height:43.5pt;z-index:251615232;visibility:visible">
            <v:imagedata r:id="rId31" o:title=""/>
          </v:shape>
        </w:pict>
      </w:r>
      <w:r>
        <w:rPr>
          <w:noProof/>
          <w:lang w:eastAsia="tr-TR"/>
        </w:rPr>
        <w:pict>
          <v:shape id="Picture 264" o:spid="_x0000_s1257" type="#_x0000_t75" alt="http://images.clipartlogo.com/files/ss/thumb/102/102141973/mascot-illustration-featuring-a_small.jpg" style="position:absolute;margin-left:214.9pt;margin-top:37.55pt;width:36pt;height:43.5pt;z-index:251612160;visibility:visible">
            <v:imagedata r:id="rId31" o:title=""/>
          </v:shape>
        </w:pict>
      </w:r>
      <w:r>
        <w:rPr>
          <w:noProof/>
          <w:lang w:eastAsia="tr-TR"/>
        </w:rPr>
        <w:pict>
          <v:shape id="Picture 265" o:spid="_x0000_s1258" type="#_x0000_t75" alt="http://images.clipartlogo.com/files/ss/thumb/102/102141973/mascot-illustration-featuring-a_small.jpg" style="position:absolute;margin-left:249.4pt;margin-top:37.55pt;width:36pt;height:43.5pt;z-index:251613184;visibility:visible">
            <v:imagedata r:id="rId31" o:title=""/>
          </v:shape>
        </w:pict>
      </w:r>
      <w:r>
        <w:rPr>
          <w:noProof/>
          <w:lang w:eastAsia="tr-TR"/>
        </w:rPr>
        <w:pict>
          <v:shape id="Picture 266" o:spid="_x0000_s1259" type="#_x0000_t75" alt="http://images.clipartlogo.com/files/ss/thumb/102/102141973/mascot-illustration-featuring-a_small.jpg" style="position:absolute;margin-left:70.9pt;margin-top:36.8pt;width:36pt;height:43.5pt;z-index:251610112;visibility:visible">
            <v:imagedata r:id="rId31" o:title=""/>
          </v:shape>
        </w:pict>
      </w:r>
      <w:r>
        <w:rPr>
          <w:noProof/>
          <w:lang w:eastAsia="tr-TR"/>
        </w:rPr>
        <w:pict>
          <v:shape id="Picture 267" o:spid="_x0000_s1260" type="#_x0000_t75" alt="http://images.clipartlogo.com/files/ss/thumb/102/102141973/mascot-illustration-featuring-a_small.jpg" style="position:absolute;margin-left:105.4pt;margin-top:36.8pt;width:36pt;height:43.5pt;z-index:251611136;visibility:visible">
            <v:imagedata r:id="rId31" o:title=""/>
          </v:shape>
        </w:pict>
      </w:r>
      <w:r>
        <w:rPr>
          <w:noProof/>
          <w:lang w:eastAsia="tr-TR"/>
        </w:rPr>
        <w:pict>
          <v:roundrect id="Rounded Rectangle 241" o:spid="_x0000_s1261" style="position:absolute;margin-left:-5.65pt;margin-top:29.3pt;width:466.5pt;height:56.25pt;z-index:-25169817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" strokecolor="#243f60" strokeweight="2pt"/>
        </w:pict>
      </w:r>
      <w:r>
        <w:rPr>
          <w:noProof/>
          <w:lang w:eastAsia="tr-TR"/>
        </w:rPr>
        <w:pict>
          <v:line id="Straight Connector 242" o:spid="_x0000_s1262" style="position:absolute;z-index:251617280;visibility:visible" from="293.65pt,77.3pt" to="337.9pt,7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"/>
        </w:pict>
      </w:r>
    </w:p>
    <w:p w:rsidR="00710918" w:rsidRDefault="00710918" w:rsidP="00FC493A">
      <w:pPr>
        <w:rPr>
          <w:rFonts w:ascii="Hand writing Mutlu" w:hAnsi="Hand writing Mutlu"/>
          <w:sz w:val="40"/>
          <w:szCs w:val="40"/>
        </w:rPr>
      </w:pPr>
    </w:p>
    <w:p w:rsidR="00710918" w:rsidRDefault="00710918" w:rsidP="00FC493A">
      <w:pPr>
        <w:rPr>
          <w:rFonts w:ascii="Hand writing Mutlu" w:hAnsi="Hand writing Mutlu"/>
          <w:sz w:val="32"/>
          <w:szCs w:val="32"/>
        </w:rPr>
      </w:pPr>
      <w:r>
        <w:rPr>
          <w:noProof/>
          <w:lang w:eastAsia="tr-TR"/>
        </w:rPr>
        <w:pict>
          <v:line id="Straight Connector 243" o:spid="_x0000_s1263" style="position:absolute;z-index:251616256;visibility:visible" from="-67.85pt,35pt" to="523.9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" strokecolor="#4f81bd" strokeweight="2pt">
            <v:shadow on="t" color="black" opacity="24903f" origin=",.5" offset="0,.55556mm"/>
          </v:line>
        </w:pict>
      </w:r>
      <w:r w:rsidRPr="00140326">
        <w:rPr>
          <w:rFonts w:ascii="Hand writing Mutlu" w:hAnsi="Hand writing Mutlu"/>
          <w:sz w:val="32"/>
          <w:szCs w:val="32"/>
        </w:rPr>
        <w:t>Örüntünün Kuralı</w:t>
      </w:r>
      <w:r>
        <w:rPr>
          <w:rFonts w:ascii="Hand writing Mutlu" w:hAnsi="Hand writing Mutlu"/>
          <w:sz w:val="32"/>
          <w:szCs w:val="32"/>
        </w:rPr>
        <w:t>:</w:t>
      </w:r>
      <w:r>
        <w:rPr>
          <w:rFonts w:ascii="UlusalOkul.Com Çizgili" w:hAnsi="UlusalOkul.Com Çizgili"/>
          <w:sz w:val="40"/>
          <w:szCs w:val="40"/>
        </w:rPr>
        <w:t xml:space="preserve">                                  </w:t>
      </w:r>
    </w:p>
    <w:p w:rsidR="00710918" w:rsidRDefault="00710918" w:rsidP="00FC493A">
      <w:pPr>
        <w:rPr>
          <w:rFonts w:ascii="Hand writing Mutlu" w:hAnsi="Hand writing Mutlu"/>
          <w:sz w:val="32"/>
          <w:szCs w:val="32"/>
        </w:rPr>
      </w:pPr>
      <w:r>
        <w:rPr>
          <w:noProof/>
          <w:lang w:eastAsia="tr-TR"/>
        </w:rPr>
        <w:pict>
          <v:group id="Group 244" o:spid="_x0000_s1264" style="position:absolute;margin-left:250.15pt;margin-top:30.8pt;width:112.5pt;height:60.75pt;z-index:251624448" coordsize="14287,771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">
            <v:shape id="Picture 245" o:spid="_x0000_s1265" type="#_x0000_t75" alt="http://images.clipartlogo.com/files/ss/thumb/120/120303595/comb-vector-illustration_small.jpg" style="position:absolute;left:4953;top:2381;width:3048;height:39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F6fPHAAAA3AAAAA8AAABkcnMvZG93bnJldi54bWxEj0trAkEQhO8B/8PQgrc4q5ioq6OI4COH&#10;BHyAeGt22p3FnZ5lZ9SNvz4TCORYVNdXXdN5Y0txp9oXjhX0ugkI4szpgnMFx8PqdQTCB2SNpWNS&#10;8E0e5rPWyxRT7R68o/s+5CJC2KeowIRQpVL6zJBF33UVcfQurrYYoqxzqWt8RLgtZT9J3qXFgmOD&#10;wYqWhrLr/mbjG6PlaUOr4fjycVh8PdenT2vOY6U67WYxARGoCf/Hf+mtVtAfvMHvmEgAOfs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1F6fPHAAAA3AAAAA8AAAAAAAAAAAAA&#10;AAAAnwIAAGRycy9kb3ducmV2LnhtbFBLBQYAAAAABAAEAPcAAACTAwAAAAA=&#10;">
              <v:imagedata r:id="rId32" o:title=""/>
              <v:path arrowok="t"/>
            </v:shape>
            <v:shape id="Picture 246" o:spid="_x0000_s1266" type="#_x0000_t75" alt="http://i.tmgrup.com.tr/cr/galeri/dekorasyon/romantik_gecmisle_oykunen_naif_tasarimlar/romantik_gecmisle_oykunen_naif_tasarimlar_5_d.jpg" style="position:absolute;left:8001;width:6286;height:7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DXSfFAAAA3AAAAA8AAABkcnMvZG93bnJldi54bWxEj0FrwkAUhO+F/oflCV5Ks1FaldRVVCj1&#10;pDQ192f2NYnNvg27W43/3hUKPQ4z8w0zX/amFWdyvrGsYJSkIIhLqxuuFBy+3p9nIHxA1thaJgVX&#10;8rBcPD7MMdP2wp90zkMlIoR9hgrqELpMSl/WZNAntiOO3rd1BkOUrpLa4SXCTSvHaTqRBhuOCzV2&#10;tKmp/Ml/jYL1x4n10+tsNK2m+6vrjsWulIVSw0G/egMRqA//4b/2VisYv0zgfiYeAbm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g10nxQAAANwAAAAPAAAAAAAAAAAAAAAA&#10;AJ8CAABkcnMvZG93bnJldi54bWxQSwUGAAAAAAQABAD3AAAAkQMAAAAA&#10;">
              <v:imagedata r:id="rId33" o:title=""/>
              <v:path arrowok="t"/>
            </v:shape>
            <v:shape id="Picture 247" o:spid="_x0000_s1267" type="#_x0000_t75" alt="http://images.clipartlogo.com/files/images/19/194133/scizors_t" style="position:absolute;top:2381;width:3905;height:39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nZnFAAAA3AAAAA8AAABkcnMvZG93bnJldi54bWxEj0FrwkAUhO9C/8PyCt50Y7Dapq6iQmnA&#10;i1oPPT6yr0kw+zbsrhr7611B8DjMzDfMbNGZRpzJ+dqygtEwAUFcWF1zqeDw8zV4B+EDssbGMim4&#10;kofF/KU3w0zbC+/ovA+liBD2GSqoQmgzKX1RkUE/tC1x9P6sMxiidKXUDi8RbhqZJslEGqw5LlTY&#10;0rqi4rg/GQUm/+/MRucf39PDKj25cH373a6V6r92y08QgbrwDD/auVaQjqdwPxOPgJz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f52ZxQAAANwAAAAPAAAAAAAAAAAAAAAA&#10;AJ8CAABkcnMvZG93bnJldi54bWxQSwUGAAAAAAQABAD3AAAAkQMAAAAA&#10;">
              <v:imagedata r:id="rId34" o:title=""/>
              <v:path arrowok="t"/>
            </v:shape>
          </v:group>
        </w:pict>
      </w:r>
      <w:r>
        <w:rPr>
          <w:noProof/>
          <w:lang w:eastAsia="tr-TR"/>
        </w:rPr>
        <w:pict>
          <v:group id="Group 248" o:spid="_x0000_s1268" style="position:absolute;margin-left:130.9pt;margin-top:31.55pt;width:112.5pt;height:60.75pt;z-index:251625472" coordsize="14287,771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">
            <v:shape id="Picture 249" o:spid="_x0000_s1269" type="#_x0000_t75" alt="http://i.tmgrup.com.tr/cr/galeri/dekorasyon/romantik_gecmisle_oykunen_naif_tasarimlar/romantik_gecmisle_oykunen_naif_tasarimlar_5_d.jpg" style="position:absolute;left:8001;width:6286;height:7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cyVXGAAAA3AAAAA8AAABkcnMvZG93bnJldi54bWxEj0tvwjAQhO+V+A/WIvVSNQ6oPBpiUFup&#10;KidQedy38ZIE4nVkuxD+PUaq1ONoZr7R5IvONOJMzteWFQySFARxYXXNpYLd9vN5CsIHZI2NZVJw&#10;JQ+Lee8hx0zbC3/TeRNKESHsM1RQhdBmUvqiIoM+sS1x9A7WGQxRulJqh5cIN40cpulYGqw5LlTY&#10;0kdFxWnzaxS8fx1ZP42mg0k5WV9d+7NfFXKv1GO/e5uBCNSF//Bfe6kVDF9e4X4mHgE5v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RzJVcYAAADcAAAADwAAAAAAAAAAAAAA&#10;AACfAgAAZHJzL2Rvd25yZXYueG1sUEsFBgAAAAAEAAQA9wAAAJIDAAAAAA==&#10;">
              <v:imagedata r:id="rId33" o:title=""/>
              <v:path arrowok="t"/>
            </v:shape>
            <v:shape id="Picture 250" o:spid="_x0000_s1270" type="#_x0000_t75" alt="http://images.clipartlogo.com/files/images/19/194133/scizors_t" style="position:absolute;top:2381;width:3905;height:39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PkzDDAAAA3AAAAA8AAABkcnMvZG93bnJldi54bWxET89rwjAUvg/2P4Q32G2mK3TOapRZkBV2&#10;cerB46N5tsXmpSRprfvrl8Ngx4/v92ozmU6M5HxrWcHrLAFBXFndcq3gdNy9vIPwAVljZ5kU3MnD&#10;Zv34sMJc2xt/03gItYgh7HNU0ITQ51L6qiGDfmZ74shdrDMYInS11A5vMdx0Mk2SN2mw5djQYE9F&#10;Q9X1MBgFpvyZzJcuF5/z0zYdXLhn532h1PPT9LEEEWgK/+I/d6kVpFmcH8/EIyD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0+TMMMAAADcAAAADwAAAAAAAAAAAAAAAACf&#10;AgAAZHJzL2Rvd25yZXYueG1sUEsFBgAAAAAEAAQA9wAAAI8DAAAAAA==&#10;">
              <v:imagedata r:id="rId34" o:title=""/>
              <v:path arrowok="t"/>
            </v:shape>
          </v:group>
        </w:pict>
      </w:r>
      <w:r>
        <w:rPr>
          <w:noProof/>
          <w:lang w:eastAsia="tr-TR"/>
        </w:rPr>
        <w:pict>
          <v:roundrect id="Rounded Rectangle 251" o:spid="_x0000_s1271" style="position:absolute;margin-left:-5.6pt;margin-top:29.3pt;width:466.5pt;height:66pt;z-index:-25168896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" strokecolor="#243f60" strokeweight="2pt"/>
        </w:pict>
      </w:r>
      <w:r>
        <w:rPr>
          <w:noProof/>
          <w:lang w:eastAsia="tr-TR"/>
        </w:rPr>
        <w:pict>
          <v:group id="Group 252" o:spid="_x0000_s1272" style="position:absolute;margin-left:11.65pt;margin-top:31.55pt;width:112.5pt;height:60.75pt;z-index:251623424" coordsize="14287,771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">
            <v:shape id="Picture 253" o:spid="_x0000_s1273" type="#_x0000_t75" alt="http://images.clipartlogo.com/files/ss/thumb/120/120303595/comb-vector-illustration_small.jpg" style="position:absolute;left:4953;top:2381;width:3048;height:39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5QsHHAAAA3AAAAA8AAABkcnMvZG93bnJldi54bWxEj0trAkEQhO8B/8PQgrc4q5Koq6OI4COH&#10;BHyAeGt22p3FnZ5lZ9SNvz4TCORYVNdXXdN5Y0txp9oXjhX0ugkI4szpgnMFx8PqdQTCB2SNpWNS&#10;8E0e5rPWyxRT7R68o/s+5CJC2KeowIRQpVL6zJBF33UVcfQurrYYoqxzqWt8RLgtZT9J3qXFgmOD&#10;wYqWhrLr/mbjG6PlaUOr4fjycVh8PdenT2vOY6U67WYxARGoCf/Hf+mtVtB/G8DvmEgAOfs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g5QsHHAAAA3AAAAA8AAAAAAAAAAAAA&#10;AAAAnwIAAGRycy9kb3ducmV2LnhtbFBLBQYAAAAABAAEAPcAAACTAwAAAAA=&#10;">
              <v:imagedata r:id="rId32" o:title=""/>
              <v:path arrowok="t"/>
            </v:shape>
            <v:shape id="Picture 254" o:spid="_x0000_s1274" type="#_x0000_t75" alt="http://i.tmgrup.com.tr/cr/galeri/dekorasyon/romantik_gecmisle_oykunen_naif_tasarimlar/romantik_gecmisle_oykunen_naif_tasarimlar_5_d.jpg" style="position:absolute;left:8001;width:6286;height:7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7E8BbFAAAA3AAAAA8AAABkcnMvZG93bnJldi54bWxEj0FrwkAUhO+F/oflCV5Ks1FqldRVVCj1&#10;pDQ192f2NYnNvg27W43/3hUKPQ4z8w0zX/amFWdyvrGsYJSkIIhLqxuuFBy+3p9nIHxA1thaJgVX&#10;8rBcPD7MMdP2wp90zkMlIoR9hgrqELpMSl/WZNAntiOO3rd1BkOUrpLa4SXCTSvHafoqDTYcF2rs&#10;aFNT+ZP/GgXrjxPrp8lsNK2m+6vrjsWulIVSw0G/egMRqA//4b/2VisYT17gfiYeAbm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xPAWxQAAANwAAAAPAAAAAAAAAAAAAAAA&#10;AJ8CAABkcnMvZG93bnJldi54bWxQSwUGAAAAAAQABAD3AAAAkQMAAAAA&#10;">
              <v:imagedata r:id="rId33" o:title=""/>
              <v:path arrowok="t"/>
            </v:shape>
            <v:shape id="Picture 255" o:spid="_x0000_s1275" type="#_x0000_t75" alt="http://images.clipartlogo.com/files/images/19/194133/scizors_t" style="position:absolute;top:2381;width:3905;height:39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4MKjFAAAA3AAAAA8AAABkcnMvZG93bnJldi54bWxEj09rwkAUxO8Fv8PyhN7qxkBaja6iQjHQ&#10;S/1z8PjIPpNg9m3YXTX66buFQo/DzPyGmS9704obOd9YVjAeJSCIS6sbrhQcD59vExA+IGtsLZOC&#10;B3lYLgYvc8y1vfOObvtQiQhhn6OCOoQul9KXNRn0I9sRR+9sncEQpaukdniPcNPKNEnepcGG40KN&#10;HW1qKi/7q1FgimdvvnQx3X4c1+nVhUd2+t4o9TrsVzMQgfrwH/5rF1pBmmXweyYeAbn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ODCoxQAAANwAAAAPAAAAAAAAAAAAAAAA&#10;AJ8CAABkcnMvZG93bnJldi54bWxQSwUGAAAAAAQABAD3AAAAkQMAAAAA&#10;">
              <v:imagedata r:id="rId34" o:title=""/>
              <v:path arrowok="t"/>
            </v:shape>
          </v:group>
        </w:pict>
      </w:r>
    </w:p>
    <w:p w:rsidR="00710918" w:rsidRDefault="00710918" w:rsidP="00FC493A">
      <w:pPr>
        <w:rPr>
          <w:rFonts w:ascii="Hand writing Mutlu" w:hAnsi="Hand writing Mutlu"/>
          <w:sz w:val="32"/>
          <w:szCs w:val="32"/>
        </w:rPr>
      </w:pPr>
      <w:r>
        <w:rPr>
          <w:noProof/>
          <w:lang w:eastAsia="tr-TR"/>
        </w:rPr>
        <w:pict>
          <v:line id="Straight Connector 256" o:spid="_x0000_s1276" style="position:absolute;z-index:251626496;visibility:visible" from="161.65pt,46.8pt" to="199.15pt,4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" strokecolor="#4579b8"/>
        </w:pict>
      </w:r>
    </w:p>
    <w:p w:rsidR="00710918" w:rsidRDefault="00710918" w:rsidP="00FC493A">
      <w:pPr>
        <w:rPr>
          <w:rFonts w:ascii="Hand writing Mutlu" w:hAnsi="Hand writing Mutlu"/>
          <w:sz w:val="32"/>
          <w:szCs w:val="32"/>
        </w:rPr>
      </w:pPr>
    </w:p>
    <w:p w:rsidR="00710918" w:rsidRPr="006E3BBC" w:rsidRDefault="00710918" w:rsidP="00FC493A">
      <w:pPr>
        <w:rPr>
          <w:rFonts w:ascii="Hand writing Mutlu" w:hAnsi="Hand writing Mutlu"/>
          <w:sz w:val="32"/>
          <w:szCs w:val="32"/>
        </w:rPr>
      </w:pPr>
      <w:r>
        <w:rPr>
          <w:rFonts w:ascii="Hand writing Mutlu" w:hAnsi="Hand writing Mutlu"/>
          <w:sz w:val="32"/>
          <w:szCs w:val="32"/>
        </w:rPr>
        <w:t>Örüntünün Kuralı:</w:t>
      </w:r>
      <w:r>
        <w:rPr>
          <w:rFonts w:ascii="UlusalOkul.Com Çizgili" w:hAnsi="UlusalOkul.Com Çizgili"/>
          <w:sz w:val="40"/>
          <w:szCs w:val="40"/>
        </w:rPr>
        <w:t xml:space="preserve">                                  </w:t>
      </w:r>
    </w:p>
    <w:p w:rsidR="00710918" w:rsidRPr="0008592A" w:rsidRDefault="00710918" w:rsidP="00FC493A">
      <w:pPr>
        <w:tabs>
          <w:tab w:val="left" w:pos="6825"/>
        </w:tabs>
        <w:rPr>
          <w:rFonts w:ascii="Comic Sans MS" w:hAnsi="Comic Sans MS"/>
          <w:sz w:val="24"/>
          <w:szCs w:val="24"/>
        </w:rPr>
      </w:pPr>
      <w:hyperlink r:id="rId35" w:history="1">
        <w:r w:rsidRPr="0008592A">
          <w:rPr>
            <w:rStyle w:val="Hyperlink"/>
            <w:rFonts w:ascii="Comic Sans MS" w:hAnsi="Comic Sans MS"/>
            <w:sz w:val="24"/>
            <w:szCs w:val="24"/>
          </w:rPr>
          <w:t>www.egitimhane.com</w:t>
        </w:r>
      </w:hyperlink>
      <w:r w:rsidRPr="0008592A">
        <w:rPr>
          <w:rFonts w:ascii="Comic Sans MS" w:hAnsi="Comic Sans MS"/>
          <w:sz w:val="24"/>
          <w:szCs w:val="24"/>
        </w:rPr>
        <w:t xml:space="preserve"> </w:t>
      </w:r>
    </w:p>
    <w:p w:rsidR="00710918" w:rsidRDefault="00710918" w:rsidP="004B0A6A">
      <w:pPr>
        <w:pStyle w:val="ListParagraph"/>
        <w:numPr>
          <w:ilvl w:val="0"/>
          <w:numId w:val="3"/>
        </w:numPr>
        <w:rPr>
          <w:rFonts w:ascii="Hand writing Mutlu" w:hAnsi="Hand writing Mutlu"/>
        </w:rPr>
      </w:pPr>
      <w:r>
        <w:rPr>
          <w:rFonts w:ascii="Hand writing Mutlu" w:hAnsi="Hand writing Mutlu"/>
        </w:rPr>
        <w:t>Aşağıdaki öyküyü okuyun ve öyküyle ilgili bir resim yapın.</w:t>
      </w:r>
    </w:p>
    <w:p w:rsidR="00710918" w:rsidRDefault="00710918" w:rsidP="004B0A6A">
      <w:pPr>
        <w:pStyle w:val="ListParagraph"/>
        <w:rPr>
          <w:rFonts w:ascii="Hand writing Mutlu" w:hAnsi="Hand writing Mutlu"/>
        </w:rPr>
      </w:pPr>
      <w:r>
        <w:rPr>
          <w:noProof/>
          <w:lang w:eastAsia="tr-TR"/>
        </w:rPr>
        <w:pict>
          <v:shape id="Text Box 2" o:spid="_x0000_s1277" type="#_x0000_t202" style="position:absolute;left:0;text-align:left;margin-left:0;margin-top:0;width:134.75pt;height:19.7pt;z-index:251631616;visibility:visible;mso-position-horizontal: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">
            <v:textbox>
              <w:txbxContent>
                <w:p w:rsidR="00710918" w:rsidRPr="00404CC2" w:rsidRDefault="00710918" w:rsidP="004B0A6A">
                  <w:pPr>
                    <w:rPr>
                      <w:rFonts w:ascii="Hand writing Mutlu" w:hAnsi="Hand writing Mutlu"/>
                    </w:rPr>
                  </w:pPr>
                  <w:r w:rsidRPr="00404CC2">
                    <w:rPr>
                      <w:rFonts w:ascii="Hand writing Mutlu" w:hAnsi="Hand writing Mutlu"/>
                    </w:rPr>
                    <w:t>ASLAN İLE KEDİ</w:t>
                  </w:r>
                </w:p>
              </w:txbxContent>
            </v:textbox>
          </v:shape>
        </w:pict>
      </w:r>
      <w:r>
        <w:rPr>
          <w:noProof/>
          <w:lang w:eastAsia="tr-TR"/>
        </w:rPr>
        <w:pict>
          <v:roundrect id="Rounded Rectangle 483" o:spid="_x0000_s1278" style="position:absolute;left:0;text-align:left;margin-left:6.4pt;margin-top:3.15pt;width:461.25pt;height:324.75pt;z-index:-2516879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" strokecolor="#243f60" strokeweight="2pt"/>
        </w:pict>
      </w:r>
    </w:p>
    <w:p w:rsidR="00710918" w:rsidRPr="000B0AE3" w:rsidRDefault="00710918" w:rsidP="004B0A6A">
      <w:pPr>
        <w:pStyle w:val="ListParagraph"/>
        <w:ind w:firstLine="696"/>
        <w:rPr>
          <w:rFonts w:ascii="Hand writing Mutlu" w:hAnsi="Hand writing Mutlu"/>
          <w:sz w:val="24"/>
          <w:szCs w:val="24"/>
        </w:rPr>
      </w:pPr>
      <w:r w:rsidRPr="000B0AE3">
        <w:rPr>
          <w:rFonts w:ascii="Hand writing Mutlu" w:hAnsi="Hand writing Mutlu"/>
          <w:sz w:val="24"/>
          <w:szCs w:val="24"/>
        </w:rPr>
        <w:t>Ömer okulda bir masal okumuş. Masalda aslan ile kedinin yaşadıkları bir olay anlatılıyormuş.</w:t>
      </w:r>
    </w:p>
    <w:p w:rsidR="00710918" w:rsidRPr="000B0AE3" w:rsidRDefault="00710918" w:rsidP="004B0A6A">
      <w:pPr>
        <w:pStyle w:val="ListParagraph"/>
        <w:ind w:firstLine="696"/>
        <w:rPr>
          <w:rFonts w:ascii="Hand writing Mutlu" w:hAnsi="Hand writing Mutlu"/>
          <w:sz w:val="24"/>
          <w:szCs w:val="24"/>
        </w:rPr>
      </w:pPr>
      <w:r w:rsidRPr="000B0AE3">
        <w:rPr>
          <w:rFonts w:ascii="Hand writing Mutlu" w:hAnsi="Hand writing Mutlu"/>
          <w:sz w:val="24"/>
          <w:szCs w:val="24"/>
        </w:rPr>
        <w:t xml:space="preserve">Kedi aslanla birbirlerine benzediklerini söylerek arkadaş olmak istemiş. Aslan kediyle alay etmiş ve </w:t>
      </w:r>
      <w:r w:rsidRPr="000B0AE3">
        <w:rPr>
          <w:rFonts w:ascii="Times New Roman" w:hAnsi="Times New Roman"/>
          <w:sz w:val="24"/>
          <w:szCs w:val="24"/>
        </w:rPr>
        <w:t>“</w:t>
      </w:r>
      <w:r w:rsidRPr="000B0AE3">
        <w:rPr>
          <w:rFonts w:ascii="Hand writing Mutlu" w:hAnsi="Hand writing Mutlu"/>
          <w:sz w:val="24"/>
          <w:szCs w:val="24"/>
        </w:rPr>
        <w:t>Ben senden çok iriyim, kudretliyim. Sen benimle arkadaş olamazsın çünkü sen çok küçüksün,</w:t>
      </w:r>
      <w:r w:rsidRPr="000B0AE3">
        <w:rPr>
          <w:rFonts w:ascii="Times New Roman" w:hAnsi="Times New Roman"/>
          <w:sz w:val="24"/>
          <w:szCs w:val="24"/>
        </w:rPr>
        <w:t>”</w:t>
      </w:r>
      <w:r w:rsidRPr="000B0AE3">
        <w:rPr>
          <w:rFonts w:ascii="Hand writing Mutlu" w:hAnsi="Hand writing Mutlu"/>
          <w:sz w:val="24"/>
          <w:szCs w:val="24"/>
        </w:rPr>
        <w:t xml:space="preserve"> demiş.</w:t>
      </w:r>
    </w:p>
    <w:p w:rsidR="00710918" w:rsidRPr="000B0AE3" w:rsidRDefault="00710918" w:rsidP="004B0A6A">
      <w:pPr>
        <w:pStyle w:val="ListParagraph"/>
        <w:ind w:firstLine="696"/>
        <w:rPr>
          <w:rFonts w:ascii="Times New Roman" w:hAnsi="Times New Roman"/>
          <w:sz w:val="24"/>
          <w:szCs w:val="24"/>
        </w:rPr>
      </w:pPr>
      <w:r>
        <w:rPr>
          <w:noProof/>
          <w:lang w:eastAsia="tr-TR"/>
        </w:rPr>
        <w:pict>
          <v:roundrect id="Rounded Rectangle 484" o:spid="_x0000_s1279" style="position:absolute;left:0;text-align:left;margin-left:-8.6pt;margin-top:179.65pt;width:490.5pt;height:393.75pt;z-index:25162956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" strokecolor="#243f60" strokeweight="2pt"/>
        </w:pict>
      </w:r>
      <w:r>
        <w:rPr>
          <w:noProof/>
          <w:lang w:eastAsia="tr-TR"/>
        </w:rPr>
        <w:pict>
          <v:shape id="_x0000_s1280" type="#_x0000_t202" style="position:absolute;left:0;text-align:left;margin-left:175.05pt;margin-top:179.25pt;width:111pt;height:24.75pt;z-index:25163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">
            <v:textbox>
              <w:txbxContent>
                <w:p w:rsidR="00710918" w:rsidRPr="000B0AE3" w:rsidRDefault="00710918" w:rsidP="004B0A6A">
                  <w:pPr>
                    <w:rPr>
                      <w:rFonts w:ascii="Hand writing Mutlu" w:hAnsi="Hand writing Mutlu"/>
                      <w:sz w:val="24"/>
                      <w:szCs w:val="24"/>
                    </w:rPr>
                  </w:pPr>
                  <w:r w:rsidRPr="000B0AE3">
                    <w:rPr>
                      <w:rFonts w:ascii="Hand writing Mutlu" w:hAnsi="Hand writing Mutlu"/>
                      <w:sz w:val="24"/>
                      <w:szCs w:val="24"/>
                    </w:rPr>
                    <w:t>Resim Alanı</w:t>
                  </w:r>
                </w:p>
              </w:txbxContent>
            </v:textbox>
          </v:shape>
        </w:pict>
      </w:r>
      <w:r w:rsidRPr="000B0AE3">
        <w:rPr>
          <w:rFonts w:ascii="Hand writing Mutlu" w:hAnsi="Hand writing Mutlu"/>
          <w:sz w:val="24"/>
          <w:szCs w:val="24"/>
        </w:rPr>
        <w:t xml:space="preserve">Sonraki zamanlarda aslan ormanda böbürlenerek dolaşırken büyük bir çukura düşmüş. Çukurdan çıkmak için uzun süre </w:t>
      </w:r>
      <w:r>
        <w:rPr>
          <w:rFonts w:ascii="Hand writing Mutlu" w:hAnsi="Hand writing Mutlu"/>
          <w:sz w:val="24"/>
          <w:szCs w:val="24"/>
        </w:rPr>
        <w:t>çabalamış ama bir türlü</w:t>
      </w:r>
      <w:r w:rsidRPr="000B0AE3">
        <w:rPr>
          <w:rFonts w:ascii="Hand writing Mutlu" w:hAnsi="Hand writing Mutlu"/>
          <w:sz w:val="24"/>
          <w:szCs w:val="24"/>
        </w:rPr>
        <w:t xml:space="preserve"> çıkamamış.</w:t>
      </w:r>
      <w:r>
        <w:rPr>
          <w:rFonts w:ascii="Hand writing Mutlu" w:hAnsi="Hand writing Mutlu"/>
          <w:sz w:val="24"/>
          <w:szCs w:val="24"/>
        </w:rPr>
        <w:t xml:space="preserve"> Artık bütün ümidini yitirmek üzereyken</w:t>
      </w:r>
      <w:r w:rsidRPr="000B0AE3">
        <w:rPr>
          <w:rFonts w:ascii="Hand writing Mutlu" w:hAnsi="Hand writing Mutlu"/>
          <w:sz w:val="24"/>
          <w:szCs w:val="24"/>
        </w:rPr>
        <w:t xml:space="preserve"> bir ses duymuş. </w:t>
      </w:r>
      <w:r w:rsidRPr="000B0AE3">
        <w:rPr>
          <w:rFonts w:ascii="Times New Roman" w:hAnsi="Times New Roman"/>
          <w:sz w:val="24"/>
          <w:szCs w:val="24"/>
        </w:rPr>
        <w:t>“</w:t>
      </w:r>
      <w:r w:rsidRPr="000B0AE3">
        <w:rPr>
          <w:rFonts w:ascii="Hand writing Mutlu" w:hAnsi="Hand writing Mutlu"/>
          <w:sz w:val="24"/>
          <w:szCs w:val="24"/>
        </w:rPr>
        <w:t>Ormanların kralı aslan bu çukurun içinde ne yapıyor böyle?</w:t>
      </w:r>
      <w:r w:rsidRPr="000B0AE3">
        <w:rPr>
          <w:rFonts w:ascii="Times New Roman" w:hAnsi="Times New Roman"/>
          <w:sz w:val="24"/>
          <w:szCs w:val="24"/>
        </w:rPr>
        <w:t>”</w:t>
      </w:r>
      <w:r w:rsidRPr="000B0AE3">
        <w:rPr>
          <w:rFonts w:ascii="Hand writing Mutlu" w:hAnsi="Hand writing Mutlu"/>
          <w:sz w:val="24"/>
          <w:szCs w:val="24"/>
        </w:rPr>
        <w:t xml:space="preserve"> demiş küçük kedi. Aslan kediden özür dileyerek kendisine yardım etmesini istemiş. Kedi yardım etmeyi kabul ederek ormandaki öbür hayvanlara söylemiş ve aslanı kurtarmışlar. O olaydan sonra aslan kediyle çok iyi arkadaş olmuş.</w:t>
      </w:r>
    </w:p>
    <w:p w:rsidR="00710918" w:rsidRDefault="00710918" w:rsidP="00FC493A">
      <w:pPr>
        <w:tabs>
          <w:tab w:val="left" w:pos="6825"/>
        </w:tabs>
        <w:rPr>
          <w:rFonts w:ascii="Hand writing Mutlu" w:hAnsi="Hand writing Mutlu"/>
          <w:sz w:val="40"/>
          <w:szCs w:val="40"/>
        </w:rPr>
      </w:pPr>
    </w:p>
    <w:p w:rsidR="00710918" w:rsidRDefault="00710918">
      <w:pPr>
        <w:rPr>
          <w:rFonts w:ascii="Hand writing Mutlu" w:hAnsi="Hand writing Mutlu"/>
          <w:sz w:val="40"/>
          <w:szCs w:val="40"/>
        </w:rPr>
      </w:pPr>
      <w:r>
        <w:rPr>
          <w:rFonts w:ascii="Hand writing Mutlu" w:hAnsi="Hand writing Mutlu"/>
          <w:sz w:val="40"/>
          <w:szCs w:val="40"/>
        </w:rPr>
        <w:br w:type="page"/>
      </w:r>
    </w:p>
    <w:p w:rsidR="00710918" w:rsidRPr="006E3BBC" w:rsidRDefault="00710918" w:rsidP="004B0A6A">
      <w:pPr>
        <w:rPr>
          <w:rFonts w:ascii="Hand writing Mutlu" w:hAnsi="Hand writing Mutlu"/>
          <w:sz w:val="32"/>
          <w:szCs w:val="32"/>
        </w:rPr>
      </w:pPr>
      <w:r>
        <w:rPr>
          <w:noProof/>
          <w:lang w:eastAsia="tr-TR"/>
        </w:rPr>
        <w:pict>
          <v:group id="Group 485" o:spid="_x0000_s1281" style="position:absolute;margin-left:247.9pt;margin-top:496.9pt;width:204.75pt;height:87.75pt;z-index:251641856" coordsize="26003,11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">
            <v:roundrect id="Rounded Rectangle 486" o:spid="_x0000_s1282" style="position:absolute;width:8667;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7Y+MUA&#10;AADcAAAADwAAAGRycy9kb3ducmV2LnhtbESPQWvCQBSE74L/YXmCN91U2hBSVwliQbw11UJvj+wz&#10;CWbfhuyaRH+9Wyj0OMzMN8x6O5pG9NS52rKCl2UEgriwuuZSwenrY5GAcB5ZY2OZFNzJwXYznawx&#10;1XbgT+pzX4oAYZeigsr7NpXSFRUZdEvbEgfvYjuDPsiulLrDIcBNI1dRFEuDNYeFClvaVVRc85tR&#10;cLOP6/fxnGSX1flwz077t9LRj1Lz2Zi9g/A0+v/wX/ugFbwmMfyeCUdAb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vtj4xQAAANwAAAAPAAAAAAAAAAAAAAAAAJgCAABkcnMv&#10;ZG93bnJldi54bWxQSwUGAAAAAAQABAD1AAAAigM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Önce</w:t>
                    </w:r>
                  </w:p>
                </w:txbxContent>
              </v:textbox>
            </v:roundrect>
            <v:roundrect id="Rounded Rectangle 487" o:spid="_x0000_s1283" style="position:absolute;left:8667;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tmhcQA&#10;AADcAAAADwAAAGRycy9kb3ducmV2LnhtbESPUWvCMBSF34X9h3AHvmk6Udt1jeIEQXxwzO0HXJK7&#10;prS5KU2m3b9fBgMfD+ec73Cq7eg6caUhNJ4VPM0zEMTam4ZrBZ8fh1kBIkRkg51nUvBDAbabh0mF&#10;pfE3fqfrJdYiQTiUqMDG2JdSBm3JYZj7njh5X35wGJMcamkGvCW46+Qiy9bSYcNpwWJPe0u6vXw7&#10;BW/5qtmtz4tifLZGG3myuj29KjV9HHcvICKN8R7+bx+NgmWRw9+Zd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7ZoXEAAAA3AAAAA8AAAAAAAAAAAAAAAAAmAIAAGRycy9k&#10;b3ducmV2LnhtbFBLBQYAAAAABAAEAPUAAACJAwAAAAA=&#10;" fillcolor="#dbe5f1"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488" o:spid="_x0000_s1284" style="position:absolute;left:17335;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3pEcEA&#10;AADcAAAADwAAAGRycy9kb3ducmV2LnhtbERPy4rCMBTdC/MP4Q6401RRKdVUiiiIO18Ds7s017a0&#10;uSlN1DpfP1kILg/nvVr3phEP6lxlWcFkHIEgzq2uuFBwOe9GMQjnkTU2lknBixys06/BChNtn3yk&#10;x8kXIoSwS1BB6X2bSOnykgy6sW2JA3eznUEfYFdI3eEzhJtGTqNoIQ1WHBpKbGlTUl6f7kbB3f7V&#10;P4drnN2m1/0ru2znhaNfpYbffbYE4an3H/HbvdcKZnFYG86EIyD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t6RHBAAAA3AAAAA8AAAAAAAAAAAAAAAAAmAIAAGRycy9kb3du&#10;cmV2LnhtbFBLBQYAAAAABAAEAPUAAACGAw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Sonra</w:t>
                    </w:r>
                  </w:p>
                </w:txbxContent>
              </v:textbox>
            </v:roundrect>
            <v:roundrect id="Rounded Rectangle 489" o:spid="_x0000_s1285" style="position:absolute;top:3714;width:8667;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FMisQA&#10;AADcAAAADwAAAGRycy9kb3ducmV2LnhtbESPQYvCMBSE78L+h/AWvGm6otKtRinLLog3tS54ezTP&#10;tti8lCZq9dcbQfA4zMw3zHzZmVpcqHWVZQVfwwgEcW51xYWCbPc3iEE4j6yxtkwKbuRgufjozTHR&#10;9sobumx9IQKEXYIKSu+bREqXl2TQDW1DHLyjbQ36INtC6havAW5qOYqiqTRYcVgosaGfkvLT9mwU&#10;nO399L/ex+lxtF/d0ux3Ujg6KNX/7NIZCE+df4df7ZVWMI6/4X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hTIrEAAAA3AAAAA8AAAAAAAAAAAAAAAAAmAIAAGRycy9k&#10;b3ducmV2LnhtbFBLBQYAAAAABAAEAPUAAACJAwAAAAA=&#10;"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490" o:spid="_x0000_s1286" style="position:absolute;left:8667;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Jzyr8A&#10;AADcAAAADwAAAGRycy9kb3ducmV2LnhtbERPy6rCMBDdC/5DGMGdpopXtBqliIK48wnuhmZsi82k&#10;NFGrX3+zEFweznu+bEwpnlS7wrKCQT8CQZxaXXCm4HTc9CYgnEfWWFomBW9ysFy0W3OMtX3xnp4H&#10;n4kQwi5GBbn3VSylS3My6Pq2Ig7czdYGfYB1JnWNrxBuSjmMorE0WHBoyLGiVU7p/fAwCh72c7/s&#10;zpPkNjxv38lp/Zc5uirV7TTJDISnxv/EX/dWKxhNw/xwJhwBufg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7wnPKvwAAANwAAAAPAAAAAAAAAAAAAAAAAJgCAABkcnMvZG93bnJl&#10;di54bWxQSwUGAAAAAAQABAD1AAAAhAMAAAAA&#10;" strokecolor="#243f60" strokeweight="2pt">
              <v:textbox>
                <w:txbxContent>
                  <w:p w:rsidR="00710918" w:rsidRPr="0038037C" w:rsidRDefault="00710918" w:rsidP="004B0A6A">
                    <w:pPr>
                      <w:jc w:val="center"/>
                      <w:rPr>
                        <w:rFonts w:ascii="Hand writing Mutlu" w:hAnsi="Hand writing Mutlu"/>
                        <w:color w:val="000000"/>
                        <w:sz w:val="52"/>
                        <w:szCs w:val="52"/>
                      </w:rPr>
                    </w:pPr>
                    <w:r w:rsidRPr="0038037C">
                      <w:rPr>
                        <w:rFonts w:ascii="Hand writing Mutlu" w:hAnsi="Hand writing Mutlu"/>
                        <w:color w:val="000000"/>
                        <w:sz w:val="52"/>
                        <w:szCs w:val="52"/>
                      </w:rPr>
                      <w:t>23</w:t>
                    </w:r>
                  </w:p>
                </w:txbxContent>
              </v:textbox>
            </v:roundrect>
            <v:roundrect id="Rounded Rectangle 491" o:spid="_x0000_s1287" style="position:absolute;left:17335;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7WUcUA&#10;AADcAAAADwAAAGRycy9kb3ducmV2LnhtbESPT2vCQBTE7wW/w/IEb3WTYItG1xCkBemt/gNvj+wz&#10;CWbfhuxGYz99t1DwOMzMb5hVNphG3KhztWUF8TQCQVxYXXOp4LD/fJ2DcB5ZY2OZFDzIQbYevaww&#10;1fbO33Tb+VIECLsUFVTet6mUrqjIoJvaljh4F9sZ9EF2pdQd3gPcNDKJondpsOawUGFLm4qK6643&#10;Cnr7cz19Hef5JTluH/nh4610dFZqMh7yJQhPg3+G/9tbrWC2iOHvTDg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jtZRxQAAANwAAAAPAAAAAAAAAAAAAAAAAJgCAABkcnMv&#10;ZG93bnJldi54bWxQSwUGAAAAAAQABAD1AAAAigMAAAAA&#10;" strokecolor="#243f60" strokeweight="2pt">
              <v:textbox>
                <w:txbxContent>
                  <w:p w:rsidR="00710918" w:rsidRPr="0038037C" w:rsidRDefault="00710918" w:rsidP="004B0A6A">
                    <w:pPr>
                      <w:jc w:val="center"/>
                      <w:rPr>
                        <w:rFonts w:ascii="Hand writing Mutlu" w:hAnsi="Hand writing Mutlu"/>
                        <w:color w:val="000000"/>
                      </w:rPr>
                    </w:pPr>
                  </w:p>
                </w:txbxContent>
              </v:textbox>
            </v:roundrect>
          </v:group>
        </w:pict>
      </w:r>
      <w:r>
        <w:rPr>
          <w:noProof/>
          <w:lang w:eastAsia="tr-TR"/>
        </w:rPr>
        <w:pict>
          <v:group id="Group 492" o:spid="_x0000_s1288" style="position:absolute;margin-left:5.65pt;margin-top:496.9pt;width:204.75pt;height:87.75pt;z-index:251640832" coordsize="26003,11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">
            <v:roundrect id="Rounded Rectangle 493" o:spid="_x0000_s1289" style="position:absolute;width:8667;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DtvcYA&#10;AADcAAAADwAAAGRycy9kb3ducmV2LnhtbESPQWvCQBSE74X+h+UVequbWhWNbiSUFqS3aiJ4e2Sf&#10;SUj2bciuGv313YLgcZiZb5jVejCtOFPvassK3kcRCOLC6ppLBdnu+20Ownlkja1lUnAlB+vk+WmF&#10;sbYX/qXz1pciQNjFqKDyvouldEVFBt3IdsTBO9reoA+yL6Xu8RLgppXjKJpJgzWHhQo7+qyoaLYn&#10;o+Bkb83+J5+nx3G+uabZ17R0dFDq9WVIlyA8Df4Rvrc3WsFk8QH/Z8IRkM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DtvcYAAADcAAAADwAAAAAAAAAAAAAAAACYAgAAZHJz&#10;L2Rvd25yZXYueG1sUEsFBgAAAAAEAAQA9QAAAIsDA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Önce</w:t>
                    </w:r>
                  </w:p>
                </w:txbxContent>
              </v:textbox>
            </v:roundrect>
            <v:roundrect id="Rounded Rectangle 494" o:spid="_x0000_s1290" style="position:absolute;left:8667;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BuL8MA&#10;AADcAAAADwAAAGRycy9kb3ducmV2LnhtbESPwYoCMRBE78L+Q+gFb5pZUVdHo7iCIB6UdfcDmqSd&#10;DE46wyTq+PdGEDwWVfWKmi9bV4krNaH0rOCrn4Eg1t6UXCj4/9v0JiBCRDZYeSYFdwqwXHx05pgb&#10;f+Nfuh5jIRKEQ44KbIx1LmXQlhyGvq+Jk3fyjcOYZFNI0+AtwV0lB1k2lg5LTgsWa1pb0ufjxSk4&#10;fI/K1Xg/mLRTa7SRO6vPux+lup/tagYiUhvf4Vd7axQMp0N4nk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BuL8MAAADcAAAADwAAAAAAAAAAAAAAAACYAgAAZHJzL2Rv&#10;d25yZXYueG1sUEsFBgAAAAAEAAQA9QAAAIgDAAAAAA==&#10;" fillcolor="#dbe5f1"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495" o:spid="_x0000_s1291" style="position:absolute;left:17335;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XQUsUA&#10;AADcAAAADwAAAGRycy9kb3ducmV2LnhtbESPQWvCQBSE7wX/w/KE3upGqUWjqwSxIL1VE8HbI/vc&#10;BLNvQ3bV2F/fLRQ8DjPzDbNc97YRN+p87VjBeJSAIC6drtkoyA+fbzMQPiBrbByTggd5WK8GL0tM&#10;tbvzN932wYgIYZ+igiqENpXSlxVZ9CPXEkfv7DqLIcrOSN3hPcJtIydJ8iEt1hwXKmxpU1F52V+t&#10;gqv7uRy/ill2nhS7R5Zvp8bTSanXYZ8tQATqwzP8395pBe/zKfydi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tdBSxQAAANwAAAAPAAAAAAAAAAAAAAAAAJgCAABkcnMv&#10;ZG93bnJldi54bWxQSwUGAAAAAAQABAD1AAAAigM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Sonra</w:t>
                    </w:r>
                  </w:p>
                </w:txbxContent>
              </v:textbox>
            </v:roundrect>
            <v:roundrect id="Rounded Rectangle 496" o:spid="_x0000_s1292" style="position:absolute;top:3714;width:8667;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dOJcQA&#10;AADcAAAADwAAAGRycy9kb3ducmV2LnhtbESPT4vCMBTE78J+h/AWvGmqqLi1UcqygnjT1YW9PZrX&#10;P9i8lCZq9dMbQfA4zMxvmGTVmVpcqHWVZQWjYQSCOLO64kLB4Xc9mINwHlljbZkU3MjBavnRSzDW&#10;9so7uux9IQKEXYwKSu+bWEqXlWTQDW1DHLzctgZ9kG0hdYvXADe1HEfRTBqsOCyU2NB3SdlpfzYK&#10;zvZ++tse52k+Pm5u6eFnWjj6V6r/2aULEJ46/w6/2hutYPI1g+eZc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nTiXEAAAA3AAAAA8AAAAAAAAAAAAAAAAAmAIAAGRycy9k&#10;b3ducmV2LnhtbFBLBQYAAAAABAAEAPUAAACJAwAAAAA=&#10;"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497" o:spid="_x0000_s1293" style="position:absolute;left:8667;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vrvsYA&#10;AADcAAAADwAAAGRycy9kb3ducmV2LnhtbESPT2vCQBTE74V+h+UVequbSv0X3UgoLUhv1UTw9sg+&#10;k5Ds25BdNfrpuwXB4zAzv2FW68G04ky9qy0reB9FIIgLq2suFWS777c5COeRNbaWScGVHKyT56cV&#10;xtpe+JfOW1+KAGEXo4LK+y6W0hUVGXQj2xEH72h7gz7IvpS6x0uAm1aOo2gqDdYcFirs6LOiotme&#10;jIKTvTX7n3yeHsf55ppmX5PS0UGp15chXYLwNPhH+N7eaAUfixn8nwlHQC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CvrvsYAAADcAAAADwAAAAAAAAAAAAAAAACYAgAAZHJz&#10;L2Rvd25yZXYueG1sUEsFBgAAAAAEAAQA9QAAAIsDAAAAAA==&#10;" strokecolor="#243f60" strokeweight="2pt">
              <v:textbox>
                <w:txbxContent>
                  <w:p w:rsidR="00710918" w:rsidRPr="0038037C" w:rsidRDefault="00710918" w:rsidP="004B0A6A">
                    <w:pPr>
                      <w:jc w:val="center"/>
                      <w:rPr>
                        <w:rFonts w:ascii="Hand writing Mutlu" w:hAnsi="Hand writing Mutlu"/>
                        <w:color w:val="000000"/>
                        <w:sz w:val="52"/>
                        <w:szCs w:val="52"/>
                      </w:rPr>
                    </w:pPr>
                    <w:r w:rsidRPr="0038037C">
                      <w:rPr>
                        <w:rFonts w:ascii="Hand writing Mutlu" w:hAnsi="Hand writing Mutlu"/>
                        <w:color w:val="000000"/>
                        <w:sz w:val="52"/>
                        <w:szCs w:val="52"/>
                      </w:rPr>
                      <w:t>29</w:t>
                    </w:r>
                  </w:p>
                </w:txbxContent>
              </v:textbox>
            </v:roundrect>
            <v:roundrect id="Rounded Rectangle 498" o:spid="_x0000_s1294" style="position:absolute;left:17335;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R/zL8A&#10;AADcAAAADwAAAGRycy9kb3ducmV2LnhtbERPy6rCMBDdC/5DGMGdpopXtBqliIK48wnuhmZsi82k&#10;NFGrX3+zEFweznu+bEwpnlS7wrKCQT8CQZxaXXCm4HTc9CYgnEfWWFomBW9ysFy0W3OMtX3xnp4H&#10;n4kQwi5GBbn3VSylS3My6Pq2Ig7czdYGfYB1JnWNrxBuSjmMorE0WHBoyLGiVU7p/fAwCh72c7/s&#10;zpPkNjxv38lp/Zc5uirV7TTJDISnxv/EX/dWKxhNw9pwJhwBufg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tH/MvwAAANwAAAAPAAAAAAAAAAAAAAAAAJgCAABkcnMvZG93bnJl&#10;di54bWxQSwUGAAAAAAQABAD1AAAAhAMAAAAA&#10;" strokecolor="#243f60" strokeweight="2pt">
              <v:textbox>
                <w:txbxContent>
                  <w:p w:rsidR="00710918" w:rsidRPr="0038037C" w:rsidRDefault="00710918" w:rsidP="004B0A6A">
                    <w:pPr>
                      <w:jc w:val="center"/>
                      <w:rPr>
                        <w:rFonts w:ascii="Hand writing Mutlu" w:hAnsi="Hand writing Mutlu"/>
                        <w:color w:val="000000"/>
                      </w:rPr>
                    </w:pPr>
                  </w:p>
                </w:txbxContent>
              </v:textbox>
            </v:roundrect>
          </v:group>
        </w:pict>
      </w:r>
      <w:r>
        <w:rPr>
          <w:noProof/>
          <w:lang w:eastAsia="tr-TR"/>
        </w:rPr>
        <w:pict>
          <v:group id="Group 499" o:spid="_x0000_s1295" style="position:absolute;margin-left:247.9pt;margin-top:382.9pt;width:204.75pt;height:87.75pt;z-index:251639808" coordsize="26003,11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">
            <v:roundrect id="Rounded Rectangle 500" o:spid="_x0000_s1296" style="position:absolute;width:8667;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np0L4A&#10;AADcAAAADwAAAGRycy9kb3ducmV2LnhtbERPSwrCMBDdC94hjOBOUwVFqlGKKIg7PxXcDc3YFptJ&#10;aaJWT28WgsvH+y9WranEkxpXWlYwGkYgiDOrS84VnE/bwQyE88gaK8uk4E0OVstuZ4Gxti8+0PPo&#10;cxFC2MWooPC+jqV0WUEG3dDWxIG72cagD7DJpW7wFcJNJcdRNJUGSw4NBda0Lii7Hx9GwcN+7pd9&#10;Oktu43T3Ts6bSe7oqlS/1yZzEJ5a/xf/3DutYBKF+eFMOAJy+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Up6dC+AAAA3AAAAA8AAAAAAAAAAAAAAAAAmAIAAGRycy9kb3ducmV2&#10;LnhtbFBLBQYAAAAABAAEAPUAAACDAw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Önce</w:t>
                    </w:r>
                  </w:p>
                </w:txbxContent>
              </v:textbox>
            </v:roundrect>
            <v:roundrect id="Rounded Rectangle 501" o:spid="_x0000_s1297" style="position:absolute;left:8667;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XrcMA&#10;AADcAAAADwAAAGRycy9kb3ducmV2LnhtbESP3YrCMBSE74V9h3AWvNNUQa1do7gLC+KF4s8DHJKz&#10;TbE5KU1W69sbQfBymJlvmMWqc7W4UhsqzwpGwwwEsfam4lLB+fQ7yEGEiGyw9kwK7hRgtfzoLbAw&#10;/sYHuh5jKRKEQ4EKbIxNIWXQlhyGoW+Ik/fnW4cxybaUpsVbgrtajrNsKh1WnBYsNvRjSV+O/07B&#10;fjap1tPdOO/m1mgjt1Zftt9K9T+79ReISF18h1/tjVEwyUbwPJ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XrcMAAADcAAAADwAAAAAAAAAAAAAAAACYAgAAZHJzL2Rv&#10;d25yZXYueG1sUEsFBgAAAAAEAAQA9QAAAIgDAAAAAA==&#10;" fillcolor="#dbe5f1"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502" o:spid="_x0000_s1298" style="position:absolute;left:17335;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fSPMQA&#10;AADcAAAADwAAAGRycy9kb3ducmV2LnhtbESPT4vCMBTE78J+h/AWvGlqQZGuUYrsgnhbtcLeHs3r&#10;H2xeShNr3U9vBMHjMDO/YVabwTSip87VlhXMphEI4tzqmksFp+PPZAnCeWSNjWVScCcHm/XHaIWJ&#10;tjf+pf7gSxEg7BJUUHnfJlK6vCKDbmpb4uAVtjPog+xKqTu8BbhpZBxFC2mw5rBQYUvbivLL4WoU&#10;XO3/5bzPlmkRZ7t7evqel47+lBp/DukXCE+Df4df7Z1WMI9ieJ4JR0C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30jzEAAAA3AAAAA8AAAAAAAAAAAAAAAAAmAIAAGRycy9k&#10;b3ducmV2LnhtbFBLBQYAAAAABAAEAPUAAACJAw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Sonra</w:t>
                    </w:r>
                  </w:p>
                </w:txbxContent>
              </v:textbox>
            </v:roundrect>
            <v:roundrect id="Rounded Rectangle 503" o:spid="_x0000_s1299" style="position:absolute;top:3714;width:8667;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t3p8MA&#10;AADcAAAADwAAAGRycy9kb3ducmV2LnhtbESPQYvCMBSE74L/ITzBm6YqilSjFFEQb6t1YW+P5tkW&#10;m5fSRK3+erMgeBxm5htmuW5NJe7UuNKygtEwAkGcWV1yriA97QZzEM4ja6wsk4InOVivup0lxto+&#10;+IfuR5+LAGEXo4LC+zqW0mUFGXRDWxMH72Ibgz7IJpe6wUeAm0qOo2gmDZYcFgqsaVNQdj3ejIKb&#10;fV1/D+d5chmf988k3U5zR39K9XttsgDhqfXf8Ke91wqm0QT+z4QjIF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t3p8MAAADcAAAADwAAAAAAAAAAAAAAAACYAgAAZHJzL2Rv&#10;d25yZXYueG1sUEsFBgAAAAAEAAQA9QAAAIgDAAAAAA==&#10;"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504" o:spid="_x0000_s1300" style="position:absolute;left:8667;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Lv08MA&#10;AADcAAAADwAAAGRycy9kb3ducmV2LnhtbESPQYvCMBSE74L/ITzBm6aKilSjFFEQb6t1YW+P5tkW&#10;m5fSRK3+erMgeBxm5htmuW5NJe7UuNKygtEwAkGcWV1yriA97QZzEM4ja6wsk4InOVivup0lxto+&#10;+IfuR5+LAGEXo4LC+zqW0mUFGXRDWxMH72Ibgz7IJpe6wUeAm0qOo2gmDZYcFgqsaVNQdj3ejIKb&#10;fV1/D+d5chmf988k3U5zR39K9XttsgDhqfXf8Ke91wqm0QT+z4QjIF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Lv08MAAADcAAAADwAAAAAAAAAAAAAAAACYAgAAZHJzL2Rv&#10;d25yZXYueG1sUEsFBgAAAAAEAAQA9QAAAIgDAAAAAA==&#10;" strokecolor="#243f60" strokeweight="2pt">
              <v:textbox>
                <w:txbxContent>
                  <w:p w:rsidR="00710918" w:rsidRPr="0038037C" w:rsidRDefault="00710918" w:rsidP="004B0A6A">
                    <w:pPr>
                      <w:jc w:val="center"/>
                      <w:rPr>
                        <w:rFonts w:ascii="Hand writing Mutlu" w:hAnsi="Hand writing Mutlu"/>
                        <w:color w:val="000000"/>
                        <w:sz w:val="52"/>
                        <w:szCs w:val="52"/>
                      </w:rPr>
                    </w:pPr>
                    <w:r w:rsidRPr="0038037C">
                      <w:rPr>
                        <w:rFonts w:ascii="Hand writing Mutlu" w:hAnsi="Hand writing Mutlu"/>
                        <w:color w:val="000000"/>
                        <w:sz w:val="52"/>
                        <w:szCs w:val="52"/>
                      </w:rPr>
                      <w:t>26</w:t>
                    </w:r>
                  </w:p>
                </w:txbxContent>
              </v:textbox>
            </v:roundrect>
            <v:roundrect id="Rounded Rectangle 505" o:spid="_x0000_s1301" style="position:absolute;left:17335;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5KSMIA&#10;AADcAAAADwAAAGRycy9kb3ducmV2LnhtbESPzarCMBSE94LvEI7gTlOFilSjFFEQd/6Cu0NzbIvN&#10;SWmiVp/eXLjgcpiZb5j5sjWVeFLjSssKRsMIBHFmdcm5gtNxM5iCcB5ZY2WZFLzJwXLR7cwx0fbF&#10;e3oefC4ChF2CCgrv60RKlxVk0A1tTRy8m20M+iCbXOoGXwFuKjmOook0WHJYKLCmVUHZ/fAwCh72&#10;c7/sztP0Nj5v3+lpHeeOrkr1e206A+Gp9b/wf3urFcRRDH9nwhGQi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XkpIwgAAANwAAAAPAAAAAAAAAAAAAAAAAJgCAABkcnMvZG93&#10;bnJldi54bWxQSwUGAAAAAAQABAD1AAAAhwMAAAAA&#10;" strokecolor="#243f60" strokeweight="2pt">
              <v:textbox>
                <w:txbxContent>
                  <w:p w:rsidR="00710918" w:rsidRPr="0038037C" w:rsidRDefault="00710918" w:rsidP="004B0A6A">
                    <w:pPr>
                      <w:jc w:val="center"/>
                      <w:rPr>
                        <w:rFonts w:ascii="Hand writing Mutlu" w:hAnsi="Hand writing Mutlu"/>
                        <w:color w:val="000000"/>
                      </w:rPr>
                    </w:pPr>
                  </w:p>
                </w:txbxContent>
              </v:textbox>
            </v:roundrect>
          </v:group>
        </w:pict>
      </w:r>
      <w:r>
        <w:rPr>
          <w:noProof/>
          <w:lang w:eastAsia="tr-TR"/>
        </w:rPr>
        <w:pict>
          <v:group id="Group 506" o:spid="_x0000_s1302" style="position:absolute;margin-left:5.65pt;margin-top:382.9pt;width:204.75pt;height:87.75pt;z-index:251638784" coordsize="26003,11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">
            <v:roundrect id="Rounded Rectangle 507" o:spid="_x0000_s1303" style="position:absolute;width:8667;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BxpMQA&#10;AADcAAAADwAAAGRycy9kb3ducmV2LnhtbESPT4vCMBTE7wt+h/AEb2uqoCvVVIooiLd1q+Dt0bz+&#10;wealNFGrn34jLOxxmJnfMKt1bxpxp87VlhVMxhEI4tzqmksF2c/ucwHCeWSNjWVS8CQH62TwscJY&#10;2wd/0/3oSxEg7GJUUHnfxlK6vCKDbmxb4uAVtjPog+xKqTt8BLhp5DSK5tJgzWGhwpY2FeXX480o&#10;uNnX9Xw4LdJieto/02w7Kx1dlBoN+3QJwlPv/8N/7b1WMIu+4H0mHAGZ/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AcaTEAAAA3AAAAA8AAAAAAAAAAAAAAAAAmAIAAGRycy9k&#10;b3ducmV2LnhtbFBLBQYAAAAABAAEAPUAAACJAw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Önce</w:t>
                    </w:r>
                  </w:p>
                </w:txbxContent>
              </v:textbox>
            </v:roundrect>
            <v:roundrect id="Rounded Rectangle 508" o:spid="_x0000_s1304" style="position:absolute;left:8667;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b+ML8A&#10;AADcAAAADwAAAGRycy9kb3ducmV2LnhtbERPy4rCMBTdC/5DuII7TRV8TMcoKgjiQlHnAy7JnabY&#10;3JQmav17sxBcHs57sWpdJR7UhNKzgtEwA0GsvSm5UPB33Q3mIEJENlh5JgUvCrBadjsLzI1/8pke&#10;l1iIFMIhRwU2xjqXMmhLDsPQ18SJ+/eNw5hgU0jT4DOFu0qOs2wqHZacGizWtLWkb5e7U3CaTcr1&#10;9Dietz/WaCMPVt8OG6X6vXb9CyJSG7/ij3tvFEyytDadSUd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lv4wvwAAANwAAAAPAAAAAAAAAAAAAAAAAJgCAABkcnMvZG93bnJl&#10;di54bWxQSwUGAAAAAAQABAD1AAAAhAMAAAAA&#10;" fillcolor="#dbe5f1"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509" o:spid="_x0000_s1305" style="position:absolute;left:17335;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NATcMA&#10;AADcAAAADwAAAGRycy9kb3ducmV2LnhtbESPT4vCMBTE74LfIbwFb5quoGg1lSK7IN78C94ezbMt&#10;bV5KE7Xup98IgsdhZn7DLFedqcWdWldaVvA9ikAQZ1aXnCs4Hn6HMxDOI2usLZOCJzlYJf3eEmNt&#10;H7yj+97nIkDYxaig8L6JpXRZQQbdyDbEwbva1qAPss2lbvER4KaW4yiaSoMlh4UCG1oXlFX7m1Fw&#10;s3/VeXuapdfxafNMjz+T3NFFqcFXly5AeOr8J/xub7SCSTSH15lwBG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NATcMAAADcAAAADwAAAAAAAAAAAAAAAACYAgAAZHJzL2Rv&#10;d25yZXYueG1sUEsFBgAAAAAEAAQA9QAAAIgDA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Sonra</w:t>
                    </w:r>
                  </w:p>
                </w:txbxContent>
              </v:textbox>
            </v:roundrect>
            <v:roundrect id="Rounded Rectangle 510" o:spid="_x0000_s1306" style="position:absolute;top:3714;width:8667;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B/Db4A&#10;AADcAAAADwAAAGRycy9kb3ducmV2LnhtbERPSwrCMBDdC94hjOBOUwVFqlGKKIg7PxXcDc3YFptJ&#10;aaJWT28WgsvH+y9WranEkxpXWlYwGkYgiDOrS84VnE/bwQyE88gaK8uk4E0OVstuZ4Gxti8+0PPo&#10;cxFC2MWooPC+jqV0WUEG3dDWxIG72cagD7DJpW7wFcJNJcdRNJUGSw4NBda0Lii7Hx9GwcN+7pd9&#10;Oktu43T3Ts6bSe7oqlS/1yZzEJ5a/xf/3DutYDIK88OZcATk8g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Dwfw2+AAAA3AAAAA8AAAAAAAAAAAAAAAAAmAIAAGRycy9kb3ducmV2&#10;LnhtbFBLBQYAAAAABAAEAPUAAACDAwAAAAA=&#10;"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511" o:spid="_x0000_s1307" style="position:absolute;left:8667;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zalsQA&#10;AADcAAAADwAAAGRycy9kb3ducmV2LnhtbESPQWvCQBSE74L/YXlCb2YTwSIxqwRRkN5MY6G3R/aZ&#10;BLNvQ3bV6K/vFgo9DjPzDZNtR9OJOw2utawgiWIQxJXVLdcKys/DfAXCeWSNnWVS8CQH2810kmGq&#10;7YNPdC98LQKEXYoKGu/7VEpXNWTQRbYnDt7FDgZ9kEMt9YCPADedXMTxuzTYclhosKddQ9W1uBkF&#10;N/u6fn2cV/llcT4+83K/rB19K/U2G/M1CE+j/w//tY9awTJJ4PdMO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2pbEAAAA3AAAAA8AAAAAAAAAAAAAAAAAmAIAAGRycy9k&#10;b3ducmV2LnhtbFBLBQYAAAAABAAEAPUAAACJAwAAAAA=&#10;" strokecolor="#243f60" strokeweight="2pt">
              <v:textbox>
                <w:txbxContent>
                  <w:p w:rsidR="00710918" w:rsidRPr="0038037C" w:rsidRDefault="00710918" w:rsidP="004B0A6A">
                    <w:pPr>
                      <w:jc w:val="center"/>
                      <w:rPr>
                        <w:rFonts w:ascii="Hand writing Mutlu" w:hAnsi="Hand writing Mutlu"/>
                        <w:color w:val="000000"/>
                        <w:sz w:val="52"/>
                        <w:szCs w:val="52"/>
                      </w:rPr>
                    </w:pPr>
                    <w:r w:rsidRPr="0038037C">
                      <w:rPr>
                        <w:rFonts w:ascii="Hand writing Mutlu" w:hAnsi="Hand writing Mutlu"/>
                        <w:color w:val="000000"/>
                        <w:sz w:val="52"/>
                        <w:szCs w:val="52"/>
                      </w:rPr>
                      <w:t>17</w:t>
                    </w:r>
                  </w:p>
                </w:txbxContent>
              </v:textbox>
            </v:roundrect>
            <v:roundrect id="Rounded Rectangle 512" o:spid="_x0000_s1308" style="position:absolute;left:17335;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E4cQA&#10;AADcAAAADwAAAGRycy9kb3ducmV2LnhtbESPQWvCQBSE74L/YXlCb7oxkCLRVYIoSG+msdDbI/tM&#10;gtm3Ibtq4q/vFgo9DjPzDbPZDaYVD+pdY1nBchGBIC6tbrhSUHwe5ysQziNrbC2TgpEc7LbTyQZT&#10;bZ98pkfuKxEg7FJUUHvfpVK6siaDbmE74uBdbW/QB9lXUvf4DHDTyjiK3qXBhsNCjR3taypv+d0o&#10;uNvX7evjssqu8eU0ZsUhqRx9K/U2G7I1CE+D/w//tU9aQbKM4fdMO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uROHEAAAA3AAAAA8AAAAAAAAAAAAAAAAAmAIAAGRycy9k&#10;b3ducmV2LnhtbFBLBQYAAAAABAAEAPUAAACJAwAAAAA=&#10;" strokecolor="#243f60" strokeweight="2pt">
              <v:textbox>
                <w:txbxContent>
                  <w:p w:rsidR="00710918" w:rsidRPr="0038037C" w:rsidRDefault="00710918" w:rsidP="004B0A6A">
                    <w:pPr>
                      <w:jc w:val="center"/>
                      <w:rPr>
                        <w:rFonts w:ascii="Hand writing Mutlu" w:hAnsi="Hand writing Mutlu"/>
                        <w:color w:val="000000"/>
                      </w:rPr>
                    </w:pPr>
                  </w:p>
                </w:txbxContent>
              </v:textbox>
            </v:roundrect>
          </v:group>
        </w:pict>
      </w:r>
      <w:r>
        <w:rPr>
          <w:noProof/>
          <w:lang w:eastAsia="tr-TR"/>
        </w:rPr>
        <w:pict>
          <v:group id="Group 513" o:spid="_x0000_s1309" style="position:absolute;margin-left:247.9pt;margin-top:268.15pt;width:204.75pt;height:87.75pt;z-index:251637760" coordsize="26003,11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">
            <v:roundrect id="Rounded Rectangle 514" o:spid="_x0000_s1310" style="position:absolute;width:8667;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t5DsUA&#10;AADcAAAADwAAAGRycy9kb3ducmV2LnhtbESPT2vCQBTE7wW/w/KE3uomoZaQupFQWpDetEbo7ZF9&#10;+YPZtyG7avTTu0Khx2FmfsOs1pPpxZlG11lWEC8iEMSV1R03CvY/Xy8pCOeRNfaWScGVHKzz2dMK&#10;M20vvKXzzjciQNhlqKD1fsikdFVLBt3CDsTBq+1o0Ac5NlKPeAlw08skit6kwY7DQosDfbRUHXcn&#10;o+Bkb8fDd5kWdVJursX+c9k4+lXqeT4V7yA8Tf4//NfeaAXL+BUeZ8IRk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y3kOxQAAANwAAAAPAAAAAAAAAAAAAAAAAJgCAABkcnMv&#10;ZG93bnJldi54bWxQSwUGAAAAAAQABAD1AAAAigM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Önce</w:t>
                    </w:r>
                  </w:p>
                </w:txbxContent>
              </v:textbox>
            </v:roundrect>
            <v:roundrect id="Rounded Rectangle 515" o:spid="_x0000_s1311" style="position:absolute;left:8667;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7Hc8QA&#10;AADcAAAADwAAAGRycy9kb3ducmV2LnhtbESPwWrDMBBE74X8g9hAbo0cg93UjRKcQiH40NK0H7BI&#10;W8vEWhlLSZy/jwqFHoeZecNsdpPrxYXG0HlWsFpmIIi1Nx23Cr6/3h7XIEJENth7JgU3CrDbzh42&#10;WBl/5U+6HGMrEoRDhQpsjEMlZdCWHIalH4iT9+NHhzHJsZVmxGuCu17mWVZKhx2nBYsDvVrSp+PZ&#10;Kfh4Krq6fM/X07M12sjG6lOzV2oxn+oXEJGm+B/+ax+MgmJVwO+ZdATk9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Ox3PEAAAA3AAAAA8AAAAAAAAAAAAAAAAAmAIAAGRycy9k&#10;b3ducmV2LnhtbFBLBQYAAAAABAAEAPUAAACJAwAAAAA=&#10;" fillcolor="#dbe5f1"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516" o:spid="_x0000_s1312" style="position:absolute;left:17335;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VC4sAA&#10;AADcAAAADwAAAGRycy9kb3ducmV2LnhtbESPzQrCMBCE74LvEFbwpqmCItUoRRTEm7/gbWnWtths&#10;ShO1+vRGEDwOM/MNM1s0phQPql1hWcGgH4EgTq0uOFNwPKx7ExDOI2ssLZOCFzlYzNutGcbaPnlH&#10;j73PRICwi1FB7n0VS+nSnAy6vq2Ig3e1tUEfZJ1JXeMzwE0ph1E0lgYLDgs5VrTMKb3t70bB3b5v&#10;5+1pklyHp80rOa5GmaOLUt1Ok0xBeGr8P/xrb7SC0WAM3zPhCM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FVC4sAAAADcAAAADwAAAAAAAAAAAAAAAACYAgAAZHJzL2Rvd25y&#10;ZXYueG1sUEsFBgAAAAAEAAQA9QAAAIUDA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Sonra</w:t>
                    </w:r>
                  </w:p>
                </w:txbxContent>
              </v:textbox>
            </v:roundrect>
            <v:roundrect id="Rounded Rectangle 517" o:spid="_x0000_s1313" style="position:absolute;top:3714;width:8667;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nnecUA&#10;AADcAAAADwAAAGRycy9kb3ducmV2LnhtbESPT2vCQBTE7wW/w/KE3uomAW1I3UgoLUhvtUbo7ZF9&#10;+YPZtyG7auyn7wqCx2FmfsOsN5PpxZlG11lWEC8iEMSV1R03CvY/ny8pCOeRNfaWScGVHGzy2dMa&#10;M20v/E3nnW9EgLDLUEHr/ZBJ6aqWDLqFHYiDV9vRoA9ybKQe8RLgppdJFK2kwY7DQosDvbdUHXcn&#10;o+Bk/46HrzIt6qTcXov9x7Jx9KvU83wq3kB4mvwjfG9vtYJl/Aq3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Ged5xQAAANwAAAAPAAAAAAAAAAAAAAAAAJgCAABkcnMv&#10;ZG93bnJldi54bWxQSwUGAAAAAAQABAD1AAAAigMAAAAA&#10;"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518" o:spid="_x0000_s1314" style="position:absolute;left:8667;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ZzC74A&#10;AADcAAAADwAAAGRycy9kb3ducmV2LnhtbERPSwrCMBDdC94hjOBOUwVFqlGKKIg7PxXcDc3YFptJ&#10;aaJWT28WgsvH+y9WranEkxpXWlYwGkYgiDOrS84VnE/bwQyE88gaK8uk4E0OVstuZ4Gxti8+0PPo&#10;cxFC2MWooPC+jqV0WUEG3dDWxIG72cagD7DJpW7wFcJNJcdRNJUGSw4NBda0Lii7Hx9GwcN+7pd9&#10;Oktu43T3Ts6bSe7oqlS/1yZzEJ5a/xf/3DutYDIKa8OZcATk8g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6Gcwu+AAAA3AAAAA8AAAAAAAAAAAAAAAAAmAIAAGRycy9kb3ducmV2&#10;LnhtbFBLBQYAAAAABAAEAPUAAACDAwAAAAA=&#10;" strokecolor="#243f60" strokeweight="2pt">
              <v:textbox>
                <w:txbxContent>
                  <w:p w:rsidR="00710918" w:rsidRPr="0038037C" w:rsidRDefault="00710918" w:rsidP="004B0A6A">
                    <w:pPr>
                      <w:jc w:val="center"/>
                      <w:rPr>
                        <w:rFonts w:ascii="Hand writing Mutlu" w:hAnsi="Hand writing Mutlu"/>
                        <w:color w:val="000000"/>
                        <w:sz w:val="52"/>
                        <w:szCs w:val="52"/>
                      </w:rPr>
                    </w:pPr>
                    <w:r w:rsidRPr="0038037C">
                      <w:rPr>
                        <w:rFonts w:ascii="Hand writing Mutlu" w:hAnsi="Hand writing Mutlu"/>
                        <w:color w:val="000000"/>
                        <w:sz w:val="52"/>
                        <w:szCs w:val="52"/>
                      </w:rPr>
                      <w:t>21</w:t>
                    </w:r>
                  </w:p>
                </w:txbxContent>
              </v:textbox>
            </v:roundrect>
            <v:roundrect id="Rounded Rectangle 519" o:spid="_x0000_s1315" style="position:absolute;left:17335;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rWkMQA&#10;AADcAAAADwAAAGRycy9kb3ducmV2LnhtbESPQYvCMBSE7wv7H8Jb8LamCop2TaUsCuJNrQt7ezTP&#10;trR5KU3U6q83guBxmJlvmMWyN424UOcqywpGwwgEcW51xYWC7LD+noFwHlljY5kU3MjBMvn8WGCs&#10;7ZV3dNn7QgQIuxgVlN63sZQuL8mgG9qWOHgn2xn0QXaF1B1eA9w0chxFU2mw4rBQYku/JeX1/mwU&#10;nO29/tseZ+lpfNzc0mw1KRz9KzX46tMfEJ56/w6/2hutYDKaw/NMOAIy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K1pDEAAAA3AAAAA8AAAAAAAAAAAAAAAAAmAIAAGRycy9k&#10;b3ducmV2LnhtbFBLBQYAAAAABAAEAPUAAACJAwAAAAA=&#10;" strokecolor="#243f60" strokeweight="2pt">
              <v:textbox>
                <w:txbxContent>
                  <w:p w:rsidR="00710918" w:rsidRPr="0038037C" w:rsidRDefault="00710918" w:rsidP="004B0A6A">
                    <w:pPr>
                      <w:jc w:val="center"/>
                      <w:rPr>
                        <w:rFonts w:ascii="Hand writing Mutlu" w:hAnsi="Hand writing Mutlu"/>
                        <w:color w:val="000000"/>
                      </w:rPr>
                    </w:pPr>
                  </w:p>
                </w:txbxContent>
              </v:textbox>
            </v:roundrect>
          </v:group>
        </w:pict>
      </w:r>
      <w:r>
        <w:rPr>
          <w:noProof/>
          <w:lang w:eastAsia="tr-TR"/>
        </w:rPr>
        <w:pict>
          <v:group id="Group 520" o:spid="_x0000_s1316" style="position:absolute;margin-left:5.65pt;margin-top:268.15pt;width:204.75pt;height:87.75pt;z-index:251636736" coordsize="26003,11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">
            <v:roundrect id="Rounded Rectangle 521" o:spid="_x0000_s1317" style="position:absolute;width:8667;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K8QA&#10;AADcAAAADwAAAGRycy9kb3ducmV2LnhtbESPQWvCQBSE74L/YXlCb7oxkCLRVYIoSG+msdDbI/tM&#10;gtm3Ibtq4q/vFgo9DjPzDbPZDaYVD+pdY1nBchGBIC6tbrhSUHwe5ysQziNrbC2TgpEc7LbTyQZT&#10;bZ98pkfuKxEg7FJUUHvfpVK6siaDbmE74uBdbW/QB9lXUvf4DHDTyjiK3qXBhsNCjR3taypv+d0o&#10;uNvX7evjssqu8eU0ZsUhqRx9K/U2G7I1CE+D/w//tU9aQRIv4fdMO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QECvEAAAA3AAAAA8AAAAAAAAAAAAAAAAAmAIAAGRycy9k&#10;b3ducmV2LnhtbFBLBQYAAAAABAAEAPUAAACJAw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Önce</w:t>
                    </w:r>
                  </w:p>
                </w:txbxContent>
              </v:textbox>
            </v:roundrect>
            <v:roundrect id="Rounded Rectangle 522" o:spid="_x0000_s1318" style="position:absolute;left:8667;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uVusMA&#10;AADcAAAADwAAAGRycy9kb3ducmV2LnhtbESP3YrCMBSE7xd8h3AE79Z0C7pu1ygqCOKFiz8PcEjO&#10;NsXmpDRR69sbQfBymJlvmOm8c7W4Uhsqzwq+hhkIYu1NxaWC03H9OQERIrLB2jMpuFOA+az3McXC&#10;+Bvv6XqIpUgQDgUqsDE2hZRBW3IYhr4hTt6/bx3GJNtSmhZvCe5qmWfZWDqsOC1YbGhlSZ8PF6fg&#10;73tULca7fNL9WKON3Fp93i6VGvS7xS+ISF18h1/tjVEwynN4nklH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8uVusMAAADcAAAADwAAAAAAAAAAAAAAAACYAgAAZHJzL2Rv&#10;d25yZXYueG1sUEsFBgAAAAAEAAQA9QAAAIgDAAAAAA==&#10;" fillcolor="#dbe5f1"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523" o:spid="_x0000_s1319" style="position:absolute;left:17335;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4rx8MA&#10;AADcAAAADwAAAGRycy9kb3ducmV2LnhtbESPzarCMBSE9xd8h3AEd9fUiiLVKEUUxJ2/4O7QHNti&#10;c1KaqNWnN8KFuxxm5htmtmhNJR7UuNKygkE/AkGcWV1yruB4WP9OQDiPrLGyTApe5GAx7/zMMNH2&#10;yTt67H0uAoRdggoK7+tESpcVZND1bU0cvKttDPogm1zqBp8BbioZR9FYGiw5LBRY07Kg7La/GwV3&#10;+76dt6dJeo1Pm1d6XI1yRxelet02nYLw1Pr/8F97oxWM4iF8z4QjIO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4rx8MAAADcAAAADwAAAAAAAAAAAAAAAACYAgAAZHJzL2Rv&#10;d25yZXYueG1sUEsFBgAAAAAEAAQA9QAAAIgDA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Sonra</w:t>
                    </w:r>
                  </w:p>
                </w:txbxContent>
              </v:textbox>
            </v:roundrect>
            <v:roundrect id="Rounded Rectangle 524" o:spid="_x0000_s1320" style="position:absolute;top:3714;width:8667;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ezs8MA&#10;AADcAAAADwAAAGRycy9kb3ducmV2LnhtbESPzarCMBSE9xd8h3AEd9fUoiLVKEUUxJ2/4O7QHNti&#10;c1KaqNWnN8KFuxxm5htmtmhNJR7UuNKygkE/AkGcWV1yruB4WP9OQDiPrLGyTApe5GAx7/zMMNH2&#10;yTt67H0uAoRdggoK7+tESpcVZND1bU0cvKttDPogm1zqBp8BbioZR9FYGiw5LBRY07Kg7La/GwV3&#10;+76dt6dJeo1Pm1d6XI1yRxelet02nYLw1Pr/8F97oxWM4iF8z4QjIO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ezs8MAAADcAAAADwAAAAAAAAAAAAAAAACYAgAAZHJzL2Rv&#10;d25yZXYueG1sUEsFBgAAAAAEAAQA9QAAAIgDAAAAAA==&#10;"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525" o:spid="_x0000_s1321" style="position:absolute;left:8667;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sWKMQA&#10;AADcAAAADwAAAGRycy9kb3ducmV2LnhtbESPT4vCMBTE78J+h/AWvGlqoSJdUymyC+Jt/Qd7ezTP&#10;trR5KU3Uup/eCILHYWZ+wyxXg2nFlXpXW1Ywm0YgiAuray4VHPY/kwUI55E1tpZJwZ0crLKP0RJT&#10;bW/8S9edL0WAsEtRQeV9l0rpiooMuqntiIN3tr1BH2RfSt3jLcBNK+MomkuDNYeFCjtaV1Q0u4tR&#10;cLH/zWl7XOTn+Li554fvpHT0p9T4c8i/QHga/Dv8am+0giRO4HkmHAGZ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rFijEAAAA3AAAAA8AAAAAAAAAAAAAAAAAmAIAAGRycy9k&#10;b3ducmV2LnhtbFBLBQYAAAAABAAEAPUAAACJAwAAAAA=&#10;" strokecolor="#243f60" strokeweight="2pt">
              <v:textbox>
                <w:txbxContent>
                  <w:p w:rsidR="00710918" w:rsidRPr="0038037C" w:rsidRDefault="00710918" w:rsidP="004B0A6A">
                    <w:pPr>
                      <w:jc w:val="center"/>
                      <w:rPr>
                        <w:rFonts w:ascii="Hand writing Mutlu" w:hAnsi="Hand writing Mutlu"/>
                        <w:color w:val="000000"/>
                        <w:sz w:val="52"/>
                        <w:szCs w:val="52"/>
                      </w:rPr>
                    </w:pPr>
                    <w:r w:rsidRPr="0038037C">
                      <w:rPr>
                        <w:rFonts w:ascii="Hand writing Mutlu" w:hAnsi="Hand writing Mutlu"/>
                        <w:color w:val="000000"/>
                        <w:sz w:val="52"/>
                        <w:szCs w:val="52"/>
                      </w:rPr>
                      <w:t>15</w:t>
                    </w:r>
                  </w:p>
                </w:txbxContent>
              </v:textbox>
            </v:roundrect>
            <v:roundrect id="Rounded Rectangle 526" o:spid="_x0000_s1322" style="position:absolute;left:17335;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IX8MA&#10;AADcAAAADwAAAGRycy9kb3ducmV2LnhtbESPQYvCMBSE74L/ITzBm6YWFKlGKaIg3nTtwt4ezbMt&#10;Ni+liVr99UYQ9jjMzDfMct2ZWtypdZVlBZNxBII4t7riQsH5Zzeag3AeWWNtmRQ8ycF61e8tMdH2&#10;wUe6n3whAoRdggpK75tESpeXZNCNbUMcvIttDfog20LqFh8BbmoZR9FMGqw4LJTY0Kak/Hq6GQU3&#10;+7r+HrJ5eomz/TM9b6eFoz+lhoMuXYDw1Pn/8Le91wqm8Qw+Z8IRkK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mIX8MAAADcAAAADwAAAAAAAAAAAAAAAACYAgAAZHJzL2Rv&#10;d25yZXYueG1sUEsFBgAAAAAEAAQA9QAAAIgDAAAAAA==&#10;" strokecolor="#243f60" strokeweight="2pt">
              <v:textbox>
                <w:txbxContent>
                  <w:p w:rsidR="00710918" w:rsidRPr="0038037C" w:rsidRDefault="00710918" w:rsidP="004B0A6A">
                    <w:pPr>
                      <w:jc w:val="center"/>
                      <w:rPr>
                        <w:rFonts w:ascii="Hand writing Mutlu" w:hAnsi="Hand writing Mutlu"/>
                        <w:color w:val="000000"/>
                      </w:rPr>
                    </w:pPr>
                  </w:p>
                </w:txbxContent>
              </v:textbox>
            </v:roundrect>
          </v:group>
        </w:pict>
      </w:r>
      <w:r>
        <w:rPr>
          <w:noProof/>
          <w:lang w:eastAsia="tr-TR"/>
        </w:rPr>
        <w:pict>
          <v:group id="Group 527" o:spid="_x0000_s1323" style="position:absolute;margin-left:247.9pt;margin-top:160.9pt;width:204.75pt;height:87.75pt;z-index:251635712" coordsize="26003,11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">
            <v:roundrect id="Rounded Rectangle 528" o:spid="_x0000_s1324" style="position:absolute;width:8667;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q5tr4A&#10;AADcAAAADwAAAGRycy9kb3ducmV2LnhtbERPSwrCMBDdC94hjOBOUwuKVKMUURB3fsHd0IxtsZmU&#10;Jmr19GYhuHy8/3zZmko8qXGlZQWjYQSCOLO65FzB6bgZTEE4j6yxskwK3uRgueh25pho++I9PQ8+&#10;FyGEXYIKCu/rREqXFWTQDW1NHLibbQz6AJtc6gZfIdxUMo6iiTRYcmgosKZVQdn98DAKHvZzv+zO&#10;0/QWn7fv9LQe546uSvV7bToD4an1f/HPvdUKxnFYG86EIyA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Dquba+AAAA3AAAAA8AAAAAAAAAAAAAAAAAmAIAAGRycy9kb3ducmV2&#10;LnhtbFBLBQYAAAAABAAEAPUAAACDAw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Önce</w:t>
                    </w:r>
                  </w:p>
                </w:txbxContent>
              </v:textbox>
            </v:roundrect>
            <v:roundrect id="Rounded Rectangle 529" o:spid="_x0000_s1325" style="position:absolute;left:8667;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8Hy8MA&#10;AADcAAAADwAAAGRycy9kb3ducmV2LnhtbESP3YrCMBSE74V9h3AWvNPUgn/VKO7CwuKF4s8DHJJj&#10;U2xOSpPV+vYbQfBymJlvmOW6c7W4URsqzwpGwwwEsfam4lLB+fQzmIEIEdlg7ZkUPCjAevXRW2Jh&#10;/J0PdDvGUiQIhwIV2BibQsqgLTkMQ98QJ+/iW4cxybaUpsV7grta5lk2kQ4rTgsWG/q2pK/HP6dg&#10;Px1Xm8kun3Vza7SRW6uv2y+l+p/dZgEiUhff4Vf71ygY53N4nk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8Hy8MAAADcAAAADwAAAAAAAAAAAAAAAACYAgAAZHJzL2Rv&#10;d25yZXYueG1sUEsFBgAAAAAEAAQA9QAAAIgDAAAAAA==&#10;" fillcolor="#dbe5f1"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530" o:spid="_x0000_s1326" style="position:absolute;left:17335;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Ujbb4A&#10;AADcAAAADwAAAGRycy9kb3ducmV2LnhtbERPSwrCMBDdC94hjOBOUxVFqlGKKIg7v+BuaMa22ExK&#10;E7V6erMQXD7ef75sTCmeVLvCsoJBPwJBnFpdcKbgdNz0piCcR9ZYWiYFb3KwXLRbc4y1ffGengef&#10;iRDCLkYFufdVLKVLczLo+rYiDtzN1gZ9gHUmdY2vEG5KOYyiiTRYcGjIsaJVTun98DAKHvZzv+zO&#10;0+Q2PG/fyWk9zhxdlep2mmQGwlPj/+Kfe6sVjEdhfjgTjoBcf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tFI22+AAAA3AAAAA8AAAAAAAAAAAAAAAAAmAIAAGRycy9kb3ducmV2&#10;LnhtbFBLBQYAAAAABAAEAPUAAACDAw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Sonra</w:t>
                    </w:r>
                  </w:p>
                </w:txbxContent>
              </v:textbox>
            </v:roundrect>
            <v:roundrect id="Rounded Rectangle 531" o:spid="_x0000_s1327" style="position:absolute;top:3714;width:8667;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mG9sUA&#10;AADcAAAADwAAAGRycy9kb3ducmV2LnhtbESPT2vCQBTE7wW/w/KE3uomKZaQupFQWpDetEbo7ZF9&#10;+YPZtyG7avTTu0Khx2FmfsOs1pPpxZlG11lWEC8iEMSV1R03CvY/Xy8pCOeRNfaWScGVHKzz2dMK&#10;M20vvKXzzjciQNhlqKD1fsikdFVLBt3CDsTBq+1o0Ac5NlKPeAlw08skit6kwY7DQosDfbRUHXcn&#10;o+Bkb8fDd5kWdVJursX+c9k4+lXqeT4V7yA8Tf4//NfeaAXL1xgeZ8IRk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CYb2xQAAANwAAAAPAAAAAAAAAAAAAAAAAJgCAABkcnMv&#10;ZG93bnJldi54bWxQSwUGAAAAAAQABAD1AAAAigMAAAAA&#10;"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532" o:spid="_x0000_s1328" style="position:absolute;left:8667;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YgcMA&#10;AADcAAAADwAAAGRycy9kb3ducmV2LnhtbESPzarCMBSE9xd8h3AEd9fUiiLVKEUUxJ2/4O7QHNti&#10;c1KaqNWnN8KFuxxm5htmtmhNJR7UuNKygkE/AkGcWV1yruB4WP9OQDiPrLGyTApe5GAx7/zMMNH2&#10;yTt67H0uAoRdggoK7+tESpcVZND1bU0cvKttDPogm1zqBp8BbioZR9FYGiw5LBRY07Kg7La/GwV3&#10;+76dt6dJeo1Pm1d6XI1yRxelet02nYLw1Pr/8F97oxWMhjF8z4QjIO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sYgcMAAADcAAAADwAAAAAAAAAAAAAAAACYAgAAZHJzL2Rv&#10;d25yZXYueG1sUEsFBgAAAAAEAAQA9QAAAIgDAAAAAA==&#10;" strokecolor="#243f60" strokeweight="2pt">
              <v:textbox>
                <w:txbxContent>
                  <w:p w:rsidR="00710918" w:rsidRPr="0038037C" w:rsidRDefault="00710918" w:rsidP="004B0A6A">
                    <w:pPr>
                      <w:jc w:val="center"/>
                      <w:rPr>
                        <w:rFonts w:ascii="Hand writing Mutlu" w:hAnsi="Hand writing Mutlu"/>
                        <w:color w:val="000000"/>
                        <w:sz w:val="52"/>
                        <w:szCs w:val="52"/>
                      </w:rPr>
                    </w:pPr>
                    <w:r w:rsidRPr="0038037C">
                      <w:rPr>
                        <w:rFonts w:ascii="Hand writing Mutlu" w:hAnsi="Hand writing Mutlu"/>
                        <w:color w:val="000000"/>
                        <w:sz w:val="52"/>
                        <w:szCs w:val="52"/>
                      </w:rPr>
                      <w:t>8</w:t>
                    </w:r>
                  </w:p>
                </w:txbxContent>
              </v:textbox>
            </v:roundrect>
            <v:roundrect id="Rounded Rectangle 533" o:spid="_x0000_s1329" style="position:absolute;left:17335;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e9GsUA&#10;AADcAAAADwAAAGRycy9kb3ducmV2LnhtbESPzWrDMBCE74G+g9hCb4nchITgRg6mtGB6a/6gt8Va&#10;yybWylhKYufpo0Khx2FmvmE228G24kq9bxwreJ0lIIhLpxs2Cg77z+kahA/IGlvHpGAkD9vsabLB&#10;VLsbf9N1F4yIEPYpKqhD6FIpfVmTRT9zHXH0KtdbDFH2RuoebxFuWzlPkpW02HBcqLGj95rK8+5i&#10;FVzc/Xz6Oq7zan4sxvzwsTSefpR6eR7yNxCBhvAf/msXWsFysYDfM/EIy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l70axQAAANwAAAAPAAAAAAAAAAAAAAAAAJgCAABkcnMv&#10;ZG93bnJldi54bWxQSwUGAAAAAAQABAD1AAAAigMAAAAA&#10;" strokecolor="#243f60" strokeweight="2pt">
              <v:textbox>
                <w:txbxContent>
                  <w:p w:rsidR="00710918" w:rsidRPr="0038037C" w:rsidRDefault="00710918" w:rsidP="004B0A6A">
                    <w:pPr>
                      <w:jc w:val="center"/>
                      <w:rPr>
                        <w:rFonts w:ascii="Hand writing Mutlu" w:hAnsi="Hand writing Mutlu"/>
                        <w:color w:val="000000"/>
                      </w:rPr>
                    </w:pPr>
                  </w:p>
                </w:txbxContent>
              </v:textbox>
            </v:roundrect>
          </v:group>
        </w:pict>
      </w:r>
      <w:r>
        <w:rPr>
          <w:noProof/>
          <w:lang w:eastAsia="tr-TR"/>
        </w:rPr>
        <w:pict>
          <v:group id="Group 534" o:spid="_x0000_s1330" style="position:absolute;margin-left:5.65pt;margin-top:160.9pt;width:204.75pt;height:87.75pt;z-index:251634688" coordsize="26003,11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">
            <v:roundrect id="Rounded Rectangle 535" o:spid="_x0000_s1331" style="position:absolute;width:8667;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KA9cUA&#10;AADcAAAADwAAAGRycy9kb3ducmV2LnhtbESPQWuDQBSE74H8h+UFekvWpliCzRqktCC91SaB3B7u&#10;i4ruW3E3Ufvru4VCj8PMfMPsD5PpxJ0G11hW8LiJQBCXVjdcKTh+va93IJxH1thZJgUzOTiky8Ue&#10;E21H/qR74SsRIOwSVFB73ydSurImg25je+LgXe1g0Ac5VFIPOAa46eQ2ip6lwYbDQo09vdZUtsXN&#10;KLjZ7/b8cdpl1+0pn7PjW1w5uij1sJqyFxCeJv8f/mvnWkH8FMPvmXAEZP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MoD1xQAAANwAAAAPAAAAAAAAAAAAAAAAAJgCAABkcnMv&#10;ZG93bnJldi54bWxQSwUGAAAAAAQABAD1AAAAigM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Önce</w:t>
                    </w:r>
                  </w:p>
                </w:txbxContent>
              </v:textbox>
            </v:roundrect>
            <v:roundrect id="Rounded Rectangle 536" o:spid="_x0000_s1332" style="position:absolute;left:8667;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kFZMQA&#10;AADcAAAADwAAAGRycy9kb3ducmV2LnhtbESP0WoCMRRE3wX/IVyhb5rV4mq3RtFCQXyouPYDLsnt&#10;ZnFzs2xS3f69EYQ+DjNzhllteteIK3Wh9qxgOslAEGtvaq4UfJ8/x0sQISIbbDyTgj8KsFkPByss&#10;jL/xia5lrESCcChQgY2xLaQM2pLDMPEtcfJ+fOcwJtlV0nR4S3DXyFmW5dJhzWnBYksflvSl/HUK&#10;jot5vc2/Zsv+zRpt5MHqy2Gn1Muo376DiNTH//CzvTcK5q85PM6k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pBWTEAAAA3AAAAA8AAAAAAAAAAAAAAAAAmAIAAGRycy9k&#10;b3ducmV2LnhtbFBLBQYAAAAABAAEAPUAAACJAwAAAAA=&#10;" fillcolor="#dbe5f1"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537" o:spid="_x0000_s1333" style="position:absolute;left:17335;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y7GcYA&#10;AADcAAAADwAAAGRycy9kb3ducmV2LnhtbESPS2vDMBCE74X+B7GB3hI5LkmDG9mY0kLoLa9Cb4u1&#10;fhBrZSw5dvrro0Khx2FmvmG22WRacaXeNZYVLBcRCOLC6oYrBafjx3wDwnlkja1lUnAjB1n6+LDF&#10;RNuR93Q9+EoECLsEFdTed4mUrqjJoFvYjjh4pe0N+iD7SuoexwA3rYyjaC0NNhwWauzorabichiM&#10;gsH+XL4+z5u8jM+7W356X1WOvpV6mk35KwhPk/8P/7V3WsHq+QV+z4QjI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y7GcYAAADcAAAADwAAAAAAAAAAAAAAAACYAgAAZHJz&#10;L2Rvd25yZXYueG1sUEsFBgAAAAAEAAQA9QAAAIsDA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Sonra</w:t>
                    </w:r>
                  </w:p>
                </w:txbxContent>
              </v:textbox>
            </v:roundrect>
            <v:roundrect id="Rounded Rectangle 538" o:spid="_x0000_s1334" style="position:absolute;top:3714;width:8667;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Mva74A&#10;AADcAAAADwAAAGRycy9kb3ducmV2LnhtbERPSwrCMBDdC94hjOBOUxVFqlGKKIg7v+BuaMa22ExK&#10;E7V6erMQXD7ef75sTCmeVLvCsoJBPwJBnFpdcKbgdNz0piCcR9ZYWiYFb3KwXLRbc4y1ffGengef&#10;iRDCLkYFufdVLKVLczLo+rYiDtzN1gZ9gHUmdY2vEG5KOYyiiTRYcGjIsaJVTun98DAKHvZzv+zO&#10;0+Q2PG/fyWk9zhxdlep2mmQGwlPj/+Kfe6sVjEdhbTgTjoBcf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UzL2u+AAAA3AAAAA8AAAAAAAAAAAAAAAAAmAIAAGRycy9kb3ducmV2&#10;LnhtbFBLBQYAAAAABAAEAPUAAACDAwAAAAA=&#10;"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539" o:spid="_x0000_s1335" style="position:absolute;left:8667;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K8MUA&#10;AADcAAAADwAAAGRycy9kb3ducmV2LnhtbESPQWvCQBSE7wX/w/KE3upGi0WjqwSxIL1VE8HbI/vc&#10;BLNvQ3bV2F/fLRQ8DjPzDbNc97YRN+p87VjBeJSAIC6drtkoyA+fbzMQPiBrbByTggd5WK8GL0tM&#10;tbvzN932wYgIYZ+igiqENpXSlxVZ9CPXEkfv7DqLIcrOSN3hPcJtIydJ8iEt1hwXKmxpU1F52V+t&#10;gqv7uRy/ill2nhS7R5Zvp8bTSanXYZ8tQATqwzP8395pBdP3Ofydi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f4rwxQAAANwAAAAPAAAAAAAAAAAAAAAAAJgCAABkcnMv&#10;ZG93bnJldi54bWxQSwUGAAAAAAQABAD1AAAAigMAAAAA&#10;" strokecolor="#243f60" strokeweight="2pt">
              <v:textbox>
                <w:txbxContent>
                  <w:p w:rsidR="00710918" w:rsidRPr="0038037C" w:rsidRDefault="00710918" w:rsidP="004B0A6A">
                    <w:pPr>
                      <w:jc w:val="center"/>
                      <w:rPr>
                        <w:rFonts w:ascii="Hand writing Mutlu" w:hAnsi="Hand writing Mutlu"/>
                        <w:color w:val="000000"/>
                        <w:sz w:val="52"/>
                        <w:szCs w:val="52"/>
                      </w:rPr>
                    </w:pPr>
                    <w:r w:rsidRPr="0038037C">
                      <w:rPr>
                        <w:rFonts w:ascii="Hand writing Mutlu" w:hAnsi="Hand writing Mutlu"/>
                        <w:color w:val="000000"/>
                        <w:sz w:val="52"/>
                        <w:szCs w:val="52"/>
                      </w:rPr>
                      <w:t>2</w:t>
                    </w:r>
                  </w:p>
                </w:txbxContent>
              </v:textbox>
            </v:roundrect>
            <v:roundrect id="Rounded Rectangle 540" o:spid="_x0000_s1336" style="position:absolute;left:17335;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NQEL4A&#10;AADcAAAADwAAAGRycy9kb3ducmV2LnhtbERPSwrCMBDdC94hjOBOU0VFqlGKKIg7v+BuaMa22ExK&#10;E7V6erMQXD7ef75sTCmeVLvCsoJBPwJBnFpdcKbgdNz0piCcR9ZYWiYFb3KwXLRbc4y1ffGengef&#10;iRDCLkYFufdVLKVLczLo+rYiDtzN1gZ9gHUmdY2vEG5KOYyiiTRYcGjIsaJVTun98DAKHvZzv+zO&#10;0+Q2PG/fyWk9zhxdlep2mmQGwlPj/+Kfe6sVjEdhfjgTjoBcf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NDUBC+AAAA3AAAAA8AAAAAAAAAAAAAAAAAmAIAAGRycy9kb3ducmV2&#10;LnhtbFBLBQYAAAAABAAEAPUAAACDAwAAAAA=&#10;" strokecolor="#243f60" strokeweight="2pt">
              <v:textbox>
                <w:txbxContent>
                  <w:p w:rsidR="00710918" w:rsidRPr="0038037C" w:rsidRDefault="00710918" w:rsidP="004B0A6A">
                    <w:pPr>
                      <w:jc w:val="center"/>
                      <w:rPr>
                        <w:rFonts w:ascii="Hand writing Mutlu" w:hAnsi="Hand writing Mutlu"/>
                        <w:color w:val="000000"/>
                      </w:rPr>
                    </w:pPr>
                  </w:p>
                </w:txbxContent>
              </v:textbox>
            </v:roundrect>
          </v:group>
        </w:pict>
      </w:r>
      <w:r>
        <w:rPr>
          <w:noProof/>
          <w:lang w:eastAsia="tr-TR"/>
        </w:rPr>
        <w:pict>
          <v:group id="Group 541" o:spid="_x0000_s1337" style="position:absolute;margin-left:247.9pt;margin-top:51.4pt;width:204.75pt;height:87.75pt;z-index:251633664" coordsize="26003,11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">
            <v:roundrect id="Rounded Rectangle 542" o:spid="_x0000_s1338" style="position:absolute;width:8667;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1r/MMA&#10;AADcAAAADwAAAGRycy9kb3ducmV2LnhtbESPzarCMBSE9xd8h3AEd9fUoiLVKEUUxJ2/4O7QHNti&#10;c1KaqNWnN8KFuxxm5htmtmhNJR7UuNKygkE/AkGcWV1yruB4WP9OQDiPrLGyTApe5GAx7/zMMNH2&#10;yTt67H0uAoRdggoK7+tESpcVZND1bU0cvKttDPogm1zqBp8BbioZR9FYGiw5LBRY07Kg7La/GwV3&#10;+76dt6dJeo1Pm1d6XI1yRxelet02nYLw1Pr/8F97oxWMhjF8z4QjIO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N1r/MMAAADcAAAADwAAAAAAAAAAAAAAAACYAgAAZHJzL2Rv&#10;d25yZXYueG1sUEsFBgAAAAAEAAQA9QAAAIgDA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Önce</w:t>
                    </w:r>
                  </w:p>
                </w:txbxContent>
              </v:textbox>
            </v:roundrect>
            <v:roundrect id="Rounded Rectangle 543" o:spid="_x0000_s1339" style="position:absolute;left:8667;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jVgcQA&#10;AADcAAAADwAAAGRycy9kb3ducmV2LnhtbESP0WoCMRRE34X+Q7gF3zRbW63dmhUrCOKDou0HXJLb&#10;zbKbm2WT6vr3jSD4OMzMGWax7F0jztSFyrOCl3EGglh7U3Gp4Od7M5qDCBHZYOOZFFwpwLJ4Giww&#10;N/7CRzqfYikShEOOCmyMbS5l0JYchrFviZP36zuHMcmulKbDS4K7Rk6ybCYdVpwWLLa0tqTr059T&#10;cHifVqvZfjLvP6zRRu6srndfSg2f+9UniEh9fITv7a1RMH17hduZdARk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Y1YHEAAAA3AAAAA8AAAAAAAAAAAAAAAAAmAIAAGRycy9k&#10;b3ducmV2LnhtbFBLBQYAAAAABAAEAPUAAACJAwAAAAA=&#10;" fillcolor="#dbe5f1"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544" o:spid="_x0000_s1340" style="position:absolute;left:17335;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hWE8UA&#10;AADcAAAADwAAAGRycy9kb3ducmV2LnhtbESPzWrDMBCE74G+g9hCb4nckITgRg6mtGB6a/6gt8Va&#10;yybWylhKYufpo0Khx2FmvmE228G24kq9bxwreJ0lIIhLpxs2Cg77z+kahA/IGlvHpGAkD9vsabLB&#10;VLsbf9N1F4yIEPYpKqhD6FIpfVmTRT9zHXH0KtdbDFH2RuoebxFuWzlPkpW02HBcqLGj95rK8+5i&#10;FVzc/Xz6Oq7zan4sxvzwsTSefpR6eR7yNxCBhvAf/msXWsFysYDfM/EIy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eFYTxQAAANwAAAAPAAAAAAAAAAAAAAAAAJgCAABkcnMv&#10;ZG93bnJldi54bWxQSwUGAAAAAAQABAD1AAAAigM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Sonra</w:t>
                    </w:r>
                  </w:p>
                </w:txbxContent>
              </v:textbox>
            </v:roundrect>
            <v:roundrect id="Rounded Rectangle 545" o:spid="_x0000_s1341" style="position:absolute;top:3714;width:8667;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TziMUA&#10;AADcAAAADwAAAGRycy9kb3ducmV2LnhtbESPQWuDQBSE74H8h+UFekvWhlqCzRqktCC91SaB3B7u&#10;i4ruW3E3Ufvru4VCj8PMfMPsD5PpxJ0G11hW8LiJQBCXVjdcKTh+va93IJxH1thZJgUzOTiky8Ue&#10;E21H/qR74SsRIOwSVFB73ydSurImg25je+LgXe1g0Ac5VFIPOAa46eQ2ip6lwYbDQo09vdZUtsXN&#10;KLjZ7/b8cdpl1+0pn7PjW1w5uij1sJqyFxCeJv8f/mvnWkH8FMPvmXAEZP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NPOIxQAAANwAAAAPAAAAAAAAAAAAAAAAAJgCAABkcnMv&#10;ZG93bnJldi54bWxQSwUGAAAAAAQABAD1AAAAigMAAAAA&#10;"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546" o:spid="_x0000_s1342" style="position:absolute;left:8667;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t/8QA&#10;AADcAAAADwAAAGRycy9kb3ducmV2LnhtbESPT4vCMBTE74LfIbyFvWm6sopUUymiIN50q+Dt0bz+&#10;wealNFGrn94sLOxxmJnfMMtVbxpxp87VlhV8jSMQxLnVNZcKsp/taA7CeWSNjWVS8CQHq2Q4WGKs&#10;7YMPdD/6UgQIuxgVVN63sZQur8igG9uWOHiF7Qz6ILtS6g4fAW4aOYmimTRYc1iosKV1Rfn1eDMK&#10;bvZ1Pe9P87SYnHbPNNtMS0cXpT4/+nQBwlPv/8N/7Z1WMP2ewe+ZcAR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mbf/EAAAA3AAAAA8AAAAAAAAAAAAAAAAAmAIAAGRycy9k&#10;b3ducmV2LnhtbFBLBQYAAAAABAAEAPUAAACJAwAAAAA=&#10;" strokecolor="#243f60" strokeweight="2pt">
              <v:textbox>
                <w:txbxContent>
                  <w:p w:rsidR="00710918" w:rsidRPr="0038037C" w:rsidRDefault="00710918" w:rsidP="004B0A6A">
                    <w:pPr>
                      <w:jc w:val="center"/>
                      <w:rPr>
                        <w:rFonts w:ascii="Hand writing Mutlu" w:hAnsi="Hand writing Mutlu"/>
                        <w:color w:val="000000"/>
                        <w:sz w:val="52"/>
                        <w:szCs w:val="52"/>
                      </w:rPr>
                    </w:pPr>
                    <w:r w:rsidRPr="0038037C">
                      <w:rPr>
                        <w:rFonts w:ascii="Hand writing Mutlu" w:hAnsi="Hand writing Mutlu"/>
                        <w:color w:val="000000"/>
                        <w:sz w:val="52"/>
                        <w:szCs w:val="52"/>
                      </w:rPr>
                      <w:t>10</w:t>
                    </w:r>
                  </w:p>
                </w:txbxContent>
              </v:textbox>
            </v:roundrect>
            <v:roundrect id="Rounded Rectangle 547" o:spid="_x0000_s1343" style="position:absolute;left:17335;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IZMYA&#10;AADcAAAADwAAAGRycy9kb3ducmV2LnhtbESPS2vDMBCE74X+B7GB3hI5pkmDG9mY0kLoLa9Cb4u1&#10;fhBrZSw5dvrro0Khx2FmvmG22WRacaXeNZYVLBcRCOLC6oYrBafjx3wDwnlkja1lUnAjB1n6+LDF&#10;RNuR93Q9+EoECLsEFdTed4mUrqjJoFvYjjh4pe0N+iD7SuoexwA3rYyjaC0NNhwWauzorabichiM&#10;gsH+XL4+z5u8jM+7W356X1WOvpV6mk35KwhPk/8P/7V3WsHq+QV+z4QjI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IZMYAAADcAAAADwAAAAAAAAAAAAAAAACYAgAAZHJz&#10;L2Rvd25yZXYueG1sUEsFBgAAAAAEAAQA9QAAAIsDAAAAAA==&#10;" strokecolor="#243f60" strokeweight="2pt">
              <v:textbox>
                <w:txbxContent>
                  <w:p w:rsidR="00710918" w:rsidRPr="0038037C" w:rsidRDefault="00710918" w:rsidP="004B0A6A">
                    <w:pPr>
                      <w:jc w:val="center"/>
                      <w:rPr>
                        <w:rFonts w:ascii="Hand writing Mutlu" w:hAnsi="Hand writing Mutlu"/>
                        <w:color w:val="000000"/>
                      </w:rPr>
                    </w:pPr>
                  </w:p>
                </w:txbxContent>
              </v:textbox>
            </v:roundrect>
          </v:group>
        </w:pict>
      </w:r>
      <w:r>
        <w:rPr>
          <w:noProof/>
          <w:lang w:eastAsia="tr-TR"/>
        </w:rPr>
        <w:pict>
          <v:group id="Group 548" o:spid="_x0000_s1344" style="position:absolute;margin-left:5.65pt;margin-top:51.4pt;width:204.75pt;height:87.75pt;z-index:251632640" coordsize="26003,11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">
            <v:roundrect id="Rounded Rectangle 549" o:spid="_x0000_s1345" style="position:absolute;width:8667;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n5jcUA&#10;AADcAAAADwAAAGRycy9kb3ducmV2LnhtbESPQWvCQBSE7wX/w/KE3upGqUWjqwSxIL1VE8HbI/vc&#10;BLNvQ3bV2F/fLRQ8DjPzDbNc97YRN+p87VjBeJSAIC6drtkoyA+fbzMQPiBrbByTggd5WK8GL0tM&#10;tbvzN932wYgIYZ+igiqENpXSlxVZ9CPXEkfv7DqLIcrOSN3hPcJtIydJ8iEt1hwXKmxpU1F52V+t&#10;gqv7uRy/ill2nhS7R5Zvp8bTSanXYZ8tQATqwzP8395pBdP3Ofydi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fmNxQAAANwAAAAPAAAAAAAAAAAAAAAAAJgCAABkcnMv&#10;ZG93bnJldi54bWxQSwUGAAAAAAQABAD1AAAAigM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Önce</w:t>
                    </w:r>
                  </w:p>
                </w:txbxContent>
              </v:textbox>
            </v:roundrect>
            <v:roundrect id="Rounded Rectangle 550" o:spid="_x0000_s1346" style="position:absolute;left:8667;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PdK8AA&#10;AADcAAAADwAAAGRycy9kb3ducmV2LnhtbERPy4rCMBTdC/MP4Q7MTtMRqrVjFEcYEBeKjw+4JHea&#10;YnNTmqj1781CcHk47/myd424URdqzwq+RxkIYu1NzZWC8+lvWIAIEdlg45kUPCjAcvExmGNp/J0P&#10;dDvGSqQQDiUqsDG2pZRBW3IYRr4lTty/7xzGBLtKmg7vKdw1cpxlE+mw5tRgsaW1JX05Xp2C/TSv&#10;V5PduOhn1mgjt1Zftr9KfX32qx8Qkfr4Fr/cG6Mgz9P8dCYd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FPdK8AAAADcAAAADwAAAAAAAAAAAAAAAACYAgAAZHJzL2Rvd25y&#10;ZXYueG1sUEsFBgAAAAAEAAQA9QAAAIUDAAAAAA==&#10;" fillcolor="#dbe5f1"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551" o:spid="_x0000_s1347" style="position:absolute;left:17335;width:8668;height:37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ZjVsQA&#10;AADcAAAADwAAAGRycy9kb3ducmV2LnhtbESPQWvCQBSE7wX/w/IEb81GIUViVgmiIN5MY6G3R/aZ&#10;BLNvQ3bV6K/vFgo9DjPzDZNtRtOJOw2utaxgHsUgiCurW64VlJ/79yUI55E1dpZJwZMcbNaTtwxT&#10;bR98onvhaxEg7FJU0Hjfp1K6qiGDLrI9cfAudjDogxxqqQd8BLjp5CKOP6TBlsNCgz1tG6quxc0o&#10;uNnX9et4XuaXxfnwzMtdUjv6Vmo2HfMVCE+j/w//tQ9aQZLM4fdMO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WY1bEAAAA3AAAAA8AAAAAAAAAAAAAAAAAmAIAAGRycy9k&#10;b3ducmV2LnhtbFBLBQYAAAAABAAEAPUAAACJAwAAAAA=&#10;" strokecolor="#243f60" strokeweight="2pt">
              <v:textbox>
                <w:txbxContent>
                  <w:p w:rsidR="00710918" w:rsidRPr="0038037C" w:rsidRDefault="00710918" w:rsidP="004B0A6A">
                    <w:pPr>
                      <w:jc w:val="center"/>
                      <w:rPr>
                        <w:rFonts w:ascii="Hand writing Mutlu" w:hAnsi="Hand writing Mutlu"/>
                        <w:color w:val="000000"/>
                      </w:rPr>
                    </w:pPr>
                    <w:r w:rsidRPr="0038037C">
                      <w:rPr>
                        <w:rFonts w:ascii="Hand writing Mutlu" w:hAnsi="Hand writing Mutlu"/>
                        <w:color w:val="000000"/>
                      </w:rPr>
                      <w:t>Sonra</w:t>
                    </w:r>
                  </w:p>
                </w:txbxContent>
              </v:textbox>
            </v:roundrect>
            <v:roundrect id="Rounded Rectangle 552" o:spid="_x0000_s1348" style="position:absolute;top:3714;width:8667;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T9IcQA&#10;AADcAAAADwAAAGRycy9kb3ducmV2LnhtbESPT4vCMBTE78J+h/AWvGlqoSJdUymyC+Jt/Qd7ezTP&#10;trR5KU3Uup/eCILHYWZ+wyxXg2nFlXpXW1Ywm0YgiAuray4VHPY/kwUI55E1tpZJwZ0crLKP0RJT&#10;bW/8S9edL0WAsEtRQeV9l0rpiooMuqntiIN3tr1BH2RfSt3jLcBNK+MomkuDNYeFCjtaV1Q0u4tR&#10;cLH/zWl7XOTn+Li554fvpHT0p9T4c8i/QHga/Dv8am+0giSJ4XkmHAGZ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E/SHEAAAA3AAAAA8AAAAAAAAAAAAAAAAAmAIAAGRycy9k&#10;b3ducmV2LnhtbFBLBQYAAAAABAAEAPUAAACJAwAAAAA=&#10;" strokecolor="#243f60" strokeweight="2pt">
              <v:textbox>
                <w:txbxContent>
                  <w:p w:rsidR="00710918" w:rsidRPr="0038037C" w:rsidRDefault="00710918" w:rsidP="004B0A6A">
                    <w:pPr>
                      <w:rPr>
                        <w:rFonts w:ascii="Hand writing Mutlu" w:hAnsi="Hand writing Mutlu"/>
                        <w:color w:val="000000"/>
                      </w:rPr>
                    </w:pPr>
                  </w:p>
                </w:txbxContent>
              </v:textbox>
            </v:roundrect>
            <v:roundrect id="Rounded Rectangle 553" o:spid="_x0000_s1349" style="position:absolute;left:8667;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hYusUA&#10;AADcAAAADwAAAGRycy9kb3ducmV2LnhtbESPQWuDQBSE74H8h+UFekvWpliCzRqktCC91SaB3B7u&#10;i4ruW3E3Ufvru4VCj8PMfMPsD5PpxJ0G11hW8LiJQBCXVjdcKTh+va93IJxH1thZJgUzOTiky8Ue&#10;E21H/qR74SsRIOwSVFB73ydSurImg25je+LgXe1g0Ac5VFIPOAa46eQ2ip6lwYbDQo09vdZUtsXN&#10;KLjZ7/b8cdpl1+0pn7PjW1w5uij1sJqyFxCeJv8f/mvnWkEcP8HvmXAEZP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SFi6xQAAANwAAAAPAAAAAAAAAAAAAAAAAJgCAABkcnMv&#10;ZG93bnJldi54bWxQSwUGAAAAAAQABAD1AAAAigMAAAAA&#10;" strokecolor="#243f60" strokeweight="2pt">
              <v:textbox>
                <w:txbxContent>
                  <w:p w:rsidR="00710918" w:rsidRPr="0038037C" w:rsidRDefault="00710918" w:rsidP="004B0A6A">
                    <w:pPr>
                      <w:jc w:val="center"/>
                      <w:rPr>
                        <w:rFonts w:ascii="Hand writing Mutlu" w:hAnsi="Hand writing Mutlu"/>
                        <w:color w:val="000000"/>
                        <w:sz w:val="52"/>
                        <w:szCs w:val="52"/>
                      </w:rPr>
                    </w:pPr>
                    <w:r w:rsidRPr="0038037C">
                      <w:rPr>
                        <w:rFonts w:ascii="Hand writing Mutlu" w:hAnsi="Hand writing Mutlu"/>
                        <w:color w:val="000000"/>
                        <w:sz w:val="52"/>
                        <w:szCs w:val="52"/>
                      </w:rPr>
                      <w:t>7</w:t>
                    </w:r>
                  </w:p>
                </w:txbxContent>
              </v:textbox>
            </v:roundrect>
            <v:roundrect id="Rounded Rectangle 554" o:spid="_x0000_s1350" style="position:absolute;left:17335;top:3714;width:8668;height:743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AzsUA&#10;AADcAAAADwAAAGRycy9kb3ducmV2LnhtbESPQWuDQBSE74H8h+UFekvWhlqCzRqktCC91SaB3B7u&#10;i4ruW3E3Ufvru4VCj8PMfMPsD5PpxJ0G11hW8LiJQBCXVjdcKTh+va93IJxH1thZJgUzOTiky8Ue&#10;E21H/qR74SsRIOwSVFB73ydSurImg25je+LgXe1g0Ac5VFIPOAa46eQ2ip6lwYbDQo09vdZUtsXN&#10;KLjZ7/b8cdpl1+0pn7PjW1w5uij1sJqyFxCeJv8f/mvnWkEcP8HvmXAEZP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ocDOxQAAANwAAAAPAAAAAAAAAAAAAAAAAJgCAABkcnMv&#10;ZG93bnJldi54bWxQSwUGAAAAAAQABAD1AAAAigMAAAAA&#10;" strokecolor="#243f60" strokeweight="2pt">
              <v:textbox>
                <w:txbxContent>
                  <w:p w:rsidR="00710918" w:rsidRPr="0038037C" w:rsidRDefault="00710918" w:rsidP="004B0A6A">
                    <w:pPr>
                      <w:jc w:val="center"/>
                      <w:rPr>
                        <w:rFonts w:ascii="Hand writing Mutlu" w:hAnsi="Hand writing Mutlu"/>
                        <w:color w:val="000000"/>
                      </w:rPr>
                    </w:pPr>
                  </w:p>
                </w:txbxContent>
              </v:textbox>
            </v:roundrect>
          </v:group>
        </w:pict>
      </w:r>
      <w:r>
        <w:rPr>
          <w:rFonts w:ascii="Hand writing Mutlu" w:hAnsi="Hand writing Mutlu"/>
        </w:rPr>
        <w:t>1-)Aşağıdaki kutucuklara yazılması gereken sayıları yazın.</w:t>
      </w:r>
      <w:r w:rsidRPr="001662B1">
        <w:rPr>
          <w:rFonts w:ascii="Hand writing Mutlu" w:hAnsi="Hand writing Mutlu"/>
          <w:noProof/>
          <w:lang w:eastAsia="tr-TR"/>
        </w:rPr>
        <w:t xml:space="preserve"> </w:t>
      </w:r>
    </w:p>
    <w:p w:rsidR="00710918" w:rsidRDefault="00710918" w:rsidP="00FC493A">
      <w:pPr>
        <w:tabs>
          <w:tab w:val="left" w:pos="6825"/>
        </w:tabs>
        <w:rPr>
          <w:rFonts w:ascii="Hand writing Mutlu" w:hAnsi="Hand writing Mutlu"/>
          <w:sz w:val="40"/>
          <w:szCs w:val="40"/>
        </w:rPr>
      </w:pPr>
    </w:p>
    <w:p w:rsidR="00710918" w:rsidRPr="004B0A6A" w:rsidRDefault="00710918" w:rsidP="004B0A6A">
      <w:pPr>
        <w:rPr>
          <w:rFonts w:ascii="Hand writing Mutlu" w:hAnsi="Hand writing Mutlu"/>
          <w:sz w:val="40"/>
          <w:szCs w:val="40"/>
        </w:rPr>
      </w:pPr>
    </w:p>
    <w:p w:rsidR="00710918" w:rsidRPr="004B0A6A" w:rsidRDefault="00710918" w:rsidP="004B0A6A">
      <w:pPr>
        <w:rPr>
          <w:rFonts w:ascii="Hand writing Mutlu" w:hAnsi="Hand writing Mutlu"/>
          <w:sz w:val="40"/>
          <w:szCs w:val="40"/>
        </w:rPr>
      </w:pPr>
    </w:p>
    <w:p w:rsidR="00710918" w:rsidRPr="004B0A6A" w:rsidRDefault="00710918" w:rsidP="004B0A6A">
      <w:pPr>
        <w:rPr>
          <w:rFonts w:ascii="Hand writing Mutlu" w:hAnsi="Hand writing Mutlu"/>
          <w:sz w:val="40"/>
          <w:szCs w:val="40"/>
        </w:rPr>
      </w:pPr>
    </w:p>
    <w:p w:rsidR="00710918" w:rsidRPr="004B0A6A" w:rsidRDefault="00710918" w:rsidP="004B0A6A">
      <w:pPr>
        <w:rPr>
          <w:rFonts w:ascii="Hand writing Mutlu" w:hAnsi="Hand writing Mutlu"/>
          <w:sz w:val="40"/>
          <w:szCs w:val="40"/>
        </w:rPr>
      </w:pPr>
    </w:p>
    <w:p w:rsidR="00710918" w:rsidRPr="004B0A6A" w:rsidRDefault="00710918" w:rsidP="004B0A6A">
      <w:pPr>
        <w:rPr>
          <w:rFonts w:ascii="Hand writing Mutlu" w:hAnsi="Hand writing Mutlu"/>
          <w:sz w:val="40"/>
          <w:szCs w:val="40"/>
        </w:rPr>
      </w:pPr>
    </w:p>
    <w:p w:rsidR="00710918" w:rsidRPr="004B0A6A" w:rsidRDefault="00710918" w:rsidP="004B0A6A">
      <w:pPr>
        <w:rPr>
          <w:rFonts w:ascii="Hand writing Mutlu" w:hAnsi="Hand writing Mutlu"/>
          <w:sz w:val="40"/>
          <w:szCs w:val="40"/>
        </w:rPr>
      </w:pPr>
    </w:p>
    <w:p w:rsidR="00710918" w:rsidRPr="004B0A6A" w:rsidRDefault="00710918" w:rsidP="004B0A6A">
      <w:pPr>
        <w:rPr>
          <w:rFonts w:ascii="Hand writing Mutlu" w:hAnsi="Hand writing Mutlu"/>
          <w:sz w:val="40"/>
          <w:szCs w:val="40"/>
        </w:rPr>
      </w:pPr>
    </w:p>
    <w:p w:rsidR="00710918" w:rsidRPr="004B0A6A" w:rsidRDefault="00710918" w:rsidP="004B0A6A">
      <w:pPr>
        <w:rPr>
          <w:rFonts w:ascii="Hand writing Mutlu" w:hAnsi="Hand writing Mutlu"/>
          <w:sz w:val="40"/>
          <w:szCs w:val="40"/>
        </w:rPr>
      </w:pPr>
    </w:p>
    <w:p w:rsidR="00710918" w:rsidRPr="004B0A6A" w:rsidRDefault="00710918" w:rsidP="004B0A6A">
      <w:pPr>
        <w:rPr>
          <w:rFonts w:ascii="Hand writing Mutlu" w:hAnsi="Hand writing Mutlu"/>
          <w:sz w:val="40"/>
          <w:szCs w:val="40"/>
        </w:rPr>
      </w:pPr>
    </w:p>
    <w:p w:rsidR="00710918" w:rsidRPr="004B0A6A" w:rsidRDefault="00710918" w:rsidP="004B0A6A">
      <w:pPr>
        <w:rPr>
          <w:rFonts w:ascii="Hand writing Mutlu" w:hAnsi="Hand writing Mutlu"/>
          <w:sz w:val="40"/>
          <w:szCs w:val="40"/>
        </w:rPr>
      </w:pPr>
    </w:p>
    <w:p w:rsidR="00710918" w:rsidRPr="004B0A6A" w:rsidRDefault="00710918" w:rsidP="004B0A6A">
      <w:pPr>
        <w:rPr>
          <w:rFonts w:ascii="Hand writing Mutlu" w:hAnsi="Hand writing Mutlu"/>
          <w:sz w:val="40"/>
          <w:szCs w:val="40"/>
        </w:rPr>
      </w:pPr>
    </w:p>
    <w:p w:rsidR="00710918" w:rsidRDefault="00710918" w:rsidP="004B0A6A">
      <w:pPr>
        <w:rPr>
          <w:rFonts w:ascii="Hand writing Mutlu" w:hAnsi="Hand writing Mutlu"/>
          <w:sz w:val="40"/>
          <w:szCs w:val="40"/>
        </w:rPr>
      </w:pPr>
    </w:p>
    <w:p w:rsidR="00710918" w:rsidRDefault="00710918" w:rsidP="004B0A6A">
      <w:pPr>
        <w:rPr>
          <w:rFonts w:ascii="Hand writing Mutlu" w:hAnsi="Hand writing Mutlu"/>
          <w:sz w:val="40"/>
          <w:szCs w:val="40"/>
        </w:rPr>
      </w:pPr>
    </w:p>
    <w:p w:rsidR="00710918" w:rsidRDefault="00710918" w:rsidP="004B0A6A">
      <w:pPr>
        <w:pStyle w:val="ListParagraph"/>
        <w:numPr>
          <w:ilvl w:val="0"/>
          <w:numId w:val="4"/>
        </w:numPr>
        <w:rPr>
          <w:rFonts w:ascii="Hand writing Mutlu" w:hAnsi="Hand writing Mutlu"/>
        </w:rPr>
      </w:pPr>
      <w:r>
        <w:rPr>
          <w:noProof/>
          <w:lang w:eastAsia="tr-TR"/>
        </w:rPr>
        <w:pict>
          <v:group id="Group 578" o:spid="_x0000_s1351" style="position:absolute;left:0;text-align:left;margin-left:336.4pt;margin-top:25.15pt;width:147.75pt;height:686.25pt;z-index:251651072" coordsize="18764,87153" o:gfxdata="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">
            <v:roundrect id="Rounded Rectangle 579" o:spid="_x0000_s1352" style="position:absolute;top:12287;width:9620;height:1314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UzMMQA&#10;AADcAAAADwAAAGRycy9kb3ducmV2LnhtbESPS4vCQBCE7wv+h6GFva0TBV8xowRxQfa2vsBbk+k8&#10;MNMTMqPG/fXOguCxqKqvqGTVmVrcqHWVZQXDQQSCOLO64kLBYf/9NQPhPLLG2jIpeJCD1bL3kWCs&#10;7Z1/6bbzhQgQdjEqKL1vYildVpJBN7ANcfBy2xr0QbaF1C3eA9zUchRFE2mw4rBQYkPrkrLL7moU&#10;XO3f5fRznKX56Lh9pIfNuHB0Vuqz36ULEJ46/w6/2lutYDydw/+Zc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VMzDEAAAA3AAAAA8AAAAAAAAAAAAAAAAAmAIAAGRycy9k&#10;b3ducmV2LnhtbFBLBQYAAAAABAAEAPUAAACJAwAAAAA=&#10;" strokecolor="#243f60" strokeweight="2pt"/>
            <v:roundrect id="Rounded Rectangle 580" o:spid="_x0000_s1353" style="position:absolute;left:8763;width:9620;height:1314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rqir4A&#10;AADcAAAADwAAAGRycy9kb3ducmV2LnhtbERPSwrCMBDdC94hjOBOUwWlVKMUURB3fsHd0IxtsZmU&#10;Jmr19GYhuHy8/3zZmko8qXGlZQWjYQSCOLO65FzB6bgZxCCcR9ZYWSYFb3KwXHQ7c0y0ffGengef&#10;ixDCLkEFhfd1IqXLCjLohrYmDtzNNgZ9gE0udYOvEG4qOY6iqTRYcmgosKZVQdn98DAKHvZzv+zO&#10;cXobn7fv9LSe5I6uSvV7bToD4an1f/HPvdUKJnGYH86EIyA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j66oq+AAAA3AAAAA8AAAAAAAAAAAAAAAAAmAIAAGRycy9kb3ducmV2&#10;LnhtbFBLBQYAAAAABAAEAPUAAACDAwAAAAA=&#10;" strokecolor="#243f60" strokeweight="2pt"/>
            <v:shape id="Picture 581" o:spid="_x0000_s1354" type="#_x0000_t75" alt="http://images.saglikbilgisi.gen.tr/img/dis04.jpg" style="position:absolute;left:381;top:15716;width:885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0n0bGAAAA3AAAAA8AAABkcnMvZG93bnJldi54bWxEj09rwkAQxe8Fv8MyBS9FNwqNGrOKtLX0&#10;JBo9eByykz80Oxuyq0m/fbdQ8Ph4835vXrodTCPu1LnasoLZNAJBnFtdc6ngct5PliCcR9bYWCYF&#10;P+Rguxk9pZho2/OJ7pkvRYCwS1BB5X2bSOnyigy6qW2Jg1fYzqAPsiul7rAPcNPIeRTF0mDNoaHC&#10;lt4qyr+zmwlvxMfF/oM/j0W2WsR9fn15t/ODUuPnYbcG4Wnwj+P/9JdW8Lqcwd+YQAC5+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7SfRsYAAADcAAAADwAAAAAAAAAAAAAA&#10;AACfAgAAZHJzL2Rvd25yZXYueG1sUEsFBgAAAAAEAAQA9wAAAJIDAAAAAA==&#10;">
              <v:imagedata r:id="rId36" o:title=""/>
              <v:path arrowok="t"/>
            </v:shape>
            <v:roundrect id="Rounded Rectangle 582" o:spid="_x0000_s1355" style="position:absolute;left:8858;top:24574;width:9620;height:1314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TRZsUA&#10;AADcAAAADwAAAGRycy9kb3ducmV2LnhtbESPQWvCQBSE7wX/w/IEb3XTgCWkrhKKQvBmGoXeHtln&#10;Esy+DdnVRH99t1DocZiZb5j1djKduNPgWssK3pYRCOLK6pZrBeXX/jUB4Tyyxs4yKXiQg+1m9rLG&#10;VNuRj3QvfC0ChF2KChrv+1RKVzVk0C1tTxy8ix0M+iCHWuoBxwA3nYyj6F0abDksNNjTZ0PVtbgZ&#10;BTf7vJ4PpyS7xKf8kZW7Ve3oW6nFfMo+QHia/H/4r51rBaskht8z4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ZNFmxQAAANwAAAAPAAAAAAAAAAAAAAAAAJgCAABkcnMv&#10;ZG93bnJldi54bWxQSwUGAAAAAAQABAD1AAAAigMAAAAA&#10;" strokecolor="#243f60" strokeweight="2pt"/>
            <v:roundrect id="Rounded Rectangle 583" o:spid="_x0000_s1356" style="position:absolute;left:95;top:36957;width:9620;height:1314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h0/cMA&#10;AADcAAAADwAAAGRycy9kb3ducmV2LnhtbESPzarCMBSE9xd8h3AEd9dURSnVKEUUxJ2/4O7QHNti&#10;c1KaqNWnN8KFuxxm5htmtmhNJR7UuNKygkE/AkGcWV1yruB4WP/GIJxH1lhZJgUvcrCYd35mmGj7&#10;5B099j4XAcIuQQWF93UipcsKMuj6tiYO3tU2Bn2QTS51g88AN5UcRtFEGiw5LBRY07Kg7La/GwV3&#10;+76dt6c4vQ5Pm1d6XI1zRxelet02nYLw1Pr/8F97oxWM4xF8z4QjIO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h0/cMAAADcAAAADwAAAAAAAAAAAAAAAACYAgAAZHJzL2Rv&#10;d25yZXYueG1sUEsFBgAAAAAEAAQA9QAAAIgDAAAAAA==&#10;" strokecolor="#243f60" strokeweight="2pt"/>
            <v:roundrect id="Rounded Rectangle 584" o:spid="_x0000_s1357" style="position:absolute;left:8858;top:49530;width:9620;height:1314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HsicMA&#10;AADcAAAADwAAAGRycy9kb3ducmV2LnhtbESPzarCMBSE9xd8h3AEd9dUUSnVKEUUxJ2/4O7QHNti&#10;c1KaqNWnN8KFuxxm5htmtmhNJR7UuNKygkE/AkGcWV1yruB4WP/GIJxH1lhZJgUvcrCYd35mmGj7&#10;5B099j4XAcIuQQWF93UipcsKMuj6tiYO3tU2Bn2QTS51g88AN5UcRtFEGiw5LBRY07Kg7La/GwV3&#10;+76dt6c4vQ5Pm1d6XI1zRxelet02nYLw1Pr/8F97oxWM4xF8z4QjIO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8HsicMAAADcAAAADwAAAAAAAAAAAAAAAACYAgAAZHJzL2Rv&#10;d25yZXYueG1sUEsFBgAAAAAEAAQA9QAAAIgDAAAAAA==&#10;" strokecolor="#243f60" strokeweight="2pt"/>
            <v:roundrect id="Rounded Rectangle 585" o:spid="_x0000_s1358" style="position:absolute;left:190;top:61817;width:9620;height:1314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BYA8IA&#10;AADcAAAADwAAAGRycy9kb3ducmV2LnhtbESPQUsDMRSE74L/ITyhN5ttoWtZmxYRLMWbqwePj+S5&#10;CU1eliRut//eCILHYWa+YXaHOXgxUcousoLVsgFBrKNxPCj4eH+534LIBdmgj0wKrpThsL+92WFn&#10;4oXfaOrLICqEc4cKbCljJ2XWlgLmZRyJq/cVU8BSZRqkSXip8ODlumlaGdBxXbA40rMlfe6/g4Lk&#10;P52fxoe28WetV+2xfz1Zp9Tibn56BFFoLv/hv/bJKNhsN/B7ph4Bu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QFgDwgAAANwAAAAPAAAAAAAAAAAAAAAAAJgCAABkcnMvZG93&#10;bnJldi54bWxQSwUGAAAAAAQABAD1AAAAhwMAAAAA&#10;" fillcolor="window" strokecolor="#385d8a" strokeweight="2pt"/>
            <v:roundrect id="Rounded Rectangle 586" o:spid="_x0000_s1359" style="position:absolute;left:9144;top:74009;width:9620;height:1314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XZcQA&#10;AADcAAAADwAAAGRycy9kb3ducmV2LnhtbESPT4vCMBTE78J+h/AEb5oqKKVrKmVZQbytWsHbo3n9&#10;g81LaaJWP/1mYcHjMDO/YdabwbTiTr1rLCuYzyIQxIXVDVcKTsftNAbhPLLG1jIpeJKDTfoxWmOi&#10;7YN/6H7wlQgQdgkqqL3vEildUZNBN7MdcfBK2xv0QfaV1D0+Aty0chFFK2mw4bBQY0dfNRXXw80o&#10;uNnX9bzP46xc5LtndvpeVo4uSk3GQ/YJwtPg3+H/9k4rWMYr+DsTjoB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f12XEAAAA3AAAAA8AAAAAAAAAAAAAAAAAmAIAAGRycy9k&#10;b3ducmV2LnhtbFBLBQYAAAAABAAEAPUAAACJAwAAAAA=&#10;" strokecolor="#243f60" strokeweight="2pt"/>
            <v:shape id="Picture 587" o:spid="_x0000_s1360" type="#_x0000_t75" alt="https://pypturkiye.files.wordpress.com/2013/02/turtle_01_clip2.gif" style="position:absolute;left:10096;top:28384;width:7715;height:5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FtIbGAAAA3AAAAA8AAABkcnMvZG93bnJldi54bWxEj0FrwkAUhO+C/2F5Qi+imwitEt0EKQil&#10;zaW2iN4e2WcSzL4N2W2S9td3CwWPw8x8w+yy0TSip87VlhXEywgEcWF1zaWCz4/DYgPCeWSNjWVS&#10;8E0OsnQ62WGi7cDv1B99KQKEXYIKKu/bREpXVGTQLW1LHLyr7Qz6ILtS6g6HADeNXEXRkzRYc1io&#10;sKXniorb8csoGA4mfzuV+Tof5j/Yv57jlbnESj3Mxv0WhKfR38P/7Ret4HGzhr8z4QjI9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IW0hsYAAADcAAAADwAAAAAAAAAAAAAA&#10;AACfAgAAZHJzL2Rvd25yZXYueG1sUEsFBgAAAAAEAAQA9wAAAJIDAAAAAA==&#10;">
              <v:imagedata r:id="rId37" o:title=""/>
              <v:path arrowok="t"/>
            </v:shape>
            <v:shape id="Picture 588" o:spid="_x0000_s1361" type="#_x0000_t75" alt="http://cdnimage.zaman.com.tr/2013/03/30/saat.jpg" style="position:absolute;left:666;top:40767;width:8478;height:55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0XwvAAAAA3AAAAA8AAABkcnMvZG93bnJldi54bWxET02LwjAQvQv+hzCCF9HUhRWpRhGh4LFb&#10;PexxthmbYjMpSazdf28OC3t8vO/9cbSdGMiH1rGC9SoDQVw73XKj4HYtllsQISJr7ByTgl8KcDxM&#10;J3vMtXvxFw1VbEQK4ZCjAhNjn0sZakMWw8r1xIm7O28xJugbqT2+Urjt5EeWbaTFllODwZ7OhupH&#10;9bQKTkUxlPKnrC734vy98KXZrGuj1Hw2nnYgIo3xX/znvmgFn9u0Np1JR0Ae3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zRfC8AAAADcAAAADwAAAAAAAAAAAAAAAACfAgAA&#10;ZHJzL2Rvd25yZXYueG1sUEsFBgAAAAAEAAQA9wAAAIwDAAAAAA==&#10;">
              <v:imagedata r:id="rId38" o:title=""/>
              <v:path arrowok="t"/>
            </v:shape>
            <v:shape id="Picture 589" o:spid="_x0000_s1362" type="#_x0000_t75" alt="http://www.yenislayt.com/upload/79c2b95a26.png" style="position:absolute;left:10572;top:51339;width:8097;height:1047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92FPFAAAA3AAAAA8AAABkcnMvZG93bnJldi54bWxEj0FrwkAUhO+C/2F5hd50U0WJqauItFRQ&#10;hKbS8yP7TILZt2F3q6m/3hUEj8PMfMPMl51pxJmcry0reBsmIIgLq2suFRx+PgcpCB+QNTaWScE/&#10;eVgu+r05Ztpe+JvOeShFhLDPUEEVQptJ6YuKDPqhbYmjd7TOYIjSlVI7vES4aeQoSabSYM1xocKW&#10;1hUVp/zPKHC5HH99zDb1/nd3cNtJyrvrfqzU60u3egcRqAvP8KO90Qom6QzuZ+IRkI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fdhTxQAAANwAAAAPAAAAAAAAAAAAAAAA&#10;AJ8CAABkcnMvZG93bnJldi54bWxQSwUGAAAAAAQABAD3AAAAkQMAAAAA&#10;">
              <v:imagedata r:id="rId39" o:title=""/>
              <v:path arrowok="t"/>
            </v:shape>
            <v:shape id="Picture 590" o:spid="_x0000_s1363" type="#_x0000_t75" alt="http://images.clipartlogo.com/files/ss/thumb/250/25093933/cartoon-soccer_small.jpg" style="position:absolute;left:2286;top:65913;width:5619;height:561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HRgbBAAAA3AAAAA8AAABkcnMvZG93bnJldi54bWxET8tqwkAU3Rf6D8MtdGcmFeojOkptjWQn&#10;RsHtJXObCc3cSTNTk/59ZyF0eTjv9Xa0rbhR7xvHCl6SFARx5XTDtYLLOZ8sQPiArLF1TAp+ycN2&#10;8/iwxky7gU90K0MtYgj7DBWYELpMSl8ZsugT1xFH7tP1FkOEfS11j0MMt62cpulMWmw4Nhjs6N1Q&#10;9VX+WAVXV9D8Iz0OxffB5Pm+NDjyTqnnp/FtBSLQGP7Fd3ehFbwu4/x4Jh4Buf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YHRgbBAAAA3AAAAA8AAAAAAAAAAAAAAAAAnwIA&#10;AGRycy9kb3ducmV2LnhtbFBLBQYAAAAABAAEAPcAAACNAwAAAAA=&#10;">
              <v:imagedata r:id="rId40" o:title=""/>
              <v:path arrowok="t"/>
            </v:shape>
            <v:shape id="Picture 591" o:spid="_x0000_s1364" type="#_x0000_t75" alt="http://images.clipartlogo.com/files/ss/thumb/539/53947870/carrot-drawing_small.jpg" style="position:absolute;left:10572;top:75914;width:6763;height:676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wV4nGAAAA3AAAAA8AAABkcnMvZG93bnJldi54bWxEj1trwkAUhN8L/Q/LEfqmGy1KTd2EYmlp&#10;QQteoK+H7DEJZs/G7ObSf+8KQh+HmfmGWaWDqURHjSstK5hOIhDEmdUl5wqOh4/xCwjnkTVWlknB&#10;HzlIk8eHFcba9ryjbu9zESDsYlRQeF/HUrqsIINuYmvi4J1sY9AH2eRSN9gHuKnkLIoW0mDJYaHA&#10;mtYFZed9axS0z9Fidvr8fv/Vl6rfuvl2I3+8Uk+j4e0VhKfB/4fv7S+tYL6cwu1MOAIyu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LBXicYAAADcAAAADwAAAAAAAAAAAAAA&#10;AACfAgAAZHJzL2Rvd25yZXYueG1sUEsFBgAAAAAEAAQA9wAAAJIDAAAAAA==&#10;">
              <v:imagedata r:id="rId41" o:title=""/>
              <v:path arrowok="t"/>
            </v:shape>
            <v:shape id="Picture 592" o:spid="_x0000_s1365" type="#_x0000_t75" style="position:absolute;left:9715;top:2571;width:7811;height:723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51GvEAAAA3AAAAA8AAABkcnMvZG93bnJldi54bWxEj0GLwjAUhO8L/ofwBG9rakFZq1FUEEQQ&#10;3K4Xb4/m2Vabl9JErf56Iwh7HGbmG2Y6b00lbtS40rKCQT8CQZxZXXKu4PC3/v4B4TyyxsoyKXiQ&#10;g/ms8zXFRNs7/9It9bkIEHYJKii8rxMpXVaQQde3NXHwTrYx6INscqkbvAe4qWQcRSNpsOSwUGBN&#10;q4KyS3o1Ck5pfOF8N1pen2d72O7l8WgWtVK9bruYgPDU+v/wp73RCobjGN5nwhGQsx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T51GvEAAAA3AAAAA8AAAAAAAAAAAAAAAAA&#10;nwIAAGRycy9kb3ducmV2LnhtbFBLBQYAAAAABAAEAPcAAACQAwAAAAA=&#10;">
              <v:imagedata r:id="rId42" o:title=""/>
              <v:path arrowok="t"/>
            </v:shape>
          </v:group>
        </w:pict>
      </w:r>
      <w:r>
        <w:rPr>
          <w:noProof/>
          <w:lang w:eastAsia="tr-TR"/>
        </w:rPr>
        <w:pict>
          <v:line id="Straight Connector 593" o:spid="_x0000_s1366" style="position:absolute;left:0;text-align:left;z-index:251642880;visibility:visible" from="302.65pt,28.15pt" to="302.65pt,77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" strokecolor="#4f81bd" strokeweight="2pt">
            <v:shadow on="t" color="black" opacity="24903f" origin=",.5" offset="0,.55556mm"/>
          </v:line>
        </w:pict>
      </w:r>
      <w:r>
        <w:rPr>
          <w:rFonts w:ascii="Hand writing Mutlu" w:hAnsi="Hand writing Mutlu"/>
        </w:rPr>
        <w:t>Aşağıdaki bulmacaların doğru cevaplarını resimlerden bularak ok işareti çizerek eşleştirin.</w:t>
      </w:r>
    </w:p>
    <w:p w:rsidR="00710918" w:rsidRDefault="00710918" w:rsidP="004B0A6A">
      <w:pPr>
        <w:tabs>
          <w:tab w:val="left" w:pos="6390"/>
        </w:tabs>
        <w:ind w:left="360"/>
        <w:rPr>
          <w:rFonts w:ascii="Hand writing Mutlu" w:hAnsi="Hand writing Mutlu"/>
        </w:rPr>
      </w:pPr>
      <w:r>
        <w:rPr>
          <w:noProof/>
          <w:lang w:eastAsia="tr-TR"/>
        </w:rPr>
        <w:pict>
          <v:roundrect id="Rounded Rectangle 594" o:spid="_x0000_s1367" style="position:absolute;left:0;text-align:left;margin-left:9.9pt;margin-top:9.85pt;width:284.25pt;height:53.2pt;z-index:-25167257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" strokecolor="#243f60" strokeweight="2pt"/>
        </w:pict>
      </w:r>
      <w:r>
        <w:rPr>
          <w:rFonts w:ascii="Hand writing Mutlu" w:hAnsi="Hand writing Mutlu"/>
        </w:rPr>
        <w:tab/>
      </w:r>
    </w:p>
    <w:p w:rsidR="00710918" w:rsidRPr="00B91FCA" w:rsidRDefault="00710918" w:rsidP="004B0A6A">
      <w:pPr>
        <w:pStyle w:val="ListParagraph"/>
        <w:numPr>
          <w:ilvl w:val="0"/>
          <w:numId w:val="5"/>
        </w:numPr>
        <w:rPr>
          <w:rFonts w:ascii="Hand writing Mutlu" w:hAnsi="Hand writing Mutlu"/>
          <w:sz w:val="32"/>
          <w:szCs w:val="32"/>
        </w:rPr>
      </w:pPr>
      <w:r w:rsidRPr="00B91FCA">
        <w:rPr>
          <w:rFonts w:ascii="Hand writing Mutlu" w:hAnsi="Hand writing Mutlu"/>
          <w:sz w:val="32"/>
          <w:szCs w:val="32"/>
        </w:rPr>
        <w:t>Yerin altında kırmızı minare.</w:t>
      </w:r>
    </w:p>
    <w:p w:rsidR="00710918" w:rsidRDefault="00710918" w:rsidP="004B0A6A">
      <w:pPr>
        <w:pStyle w:val="ListParagraph"/>
        <w:rPr>
          <w:rFonts w:ascii="Hand writing Mutlu" w:hAnsi="Hand writing Mutlu"/>
          <w:sz w:val="24"/>
          <w:szCs w:val="24"/>
        </w:rPr>
      </w:pPr>
    </w:p>
    <w:p w:rsidR="00710918" w:rsidRPr="008E34CC" w:rsidRDefault="00710918" w:rsidP="004B0A6A">
      <w:pPr>
        <w:pStyle w:val="ListParagraph"/>
        <w:numPr>
          <w:ilvl w:val="0"/>
          <w:numId w:val="5"/>
        </w:numPr>
        <w:rPr>
          <w:rFonts w:ascii="Hand writing Mutlu" w:hAnsi="Hand writing Mutlu"/>
          <w:sz w:val="24"/>
          <w:szCs w:val="24"/>
        </w:rPr>
      </w:pPr>
      <w:r>
        <w:rPr>
          <w:noProof/>
          <w:lang w:eastAsia="tr-TR"/>
        </w:rPr>
        <w:pict>
          <v:roundrect id="Rounded Rectangle 595" o:spid="_x0000_s1368" style="position:absolute;left:0;text-align:left;margin-left:9.4pt;margin-top:.85pt;width:284.25pt;height:73.5pt;z-index:-25167155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" fillcolor="window" strokecolor="#385d8a" strokeweight="2pt"/>
        </w:pict>
      </w:r>
      <w:r w:rsidRPr="008E34CC">
        <w:rPr>
          <w:rFonts w:ascii="Hand writing Mutlu" w:hAnsi="Hand writing Mutlu"/>
          <w:sz w:val="32"/>
          <w:szCs w:val="32"/>
        </w:rPr>
        <w:t>Uzaktan baktım bir taş, yanına</w:t>
      </w:r>
    </w:p>
    <w:p w:rsidR="00710918" w:rsidRDefault="00710918" w:rsidP="004B0A6A">
      <w:pPr>
        <w:rPr>
          <w:rFonts w:ascii="Hand writing Mutlu" w:hAnsi="Hand writing Mutlu"/>
          <w:sz w:val="24"/>
          <w:szCs w:val="24"/>
        </w:rPr>
      </w:pPr>
      <w:r>
        <w:rPr>
          <w:rFonts w:ascii="Hand writing Mutlu" w:hAnsi="Hand writing Mutlu"/>
          <w:sz w:val="24"/>
          <w:szCs w:val="24"/>
        </w:rPr>
        <w:t xml:space="preserve">     </w:t>
      </w:r>
      <w:r w:rsidRPr="00B91FCA">
        <w:rPr>
          <w:rFonts w:ascii="Hand writing Mutlu" w:hAnsi="Hand writing Mutlu"/>
          <w:sz w:val="32"/>
          <w:szCs w:val="32"/>
        </w:rPr>
        <w:t>gittim</w:t>
      </w:r>
      <w:r>
        <w:rPr>
          <w:rFonts w:ascii="Hand writing Mutlu" w:hAnsi="Hand writing Mutlu"/>
          <w:sz w:val="24"/>
          <w:szCs w:val="24"/>
        </w:rPr>
        <w:t xml:space="preserve"> </w:t>
      </w:r>
      <w:r w:rsidRPr="00B91FCA">
        <w:rPr>
          <w:rFonts w:ascii="Hand writing Mutlu" w:hAnsi="Hand writing Mutlu"/>
          <w:sz w:val="32"/>
          <w:szCs w:val="32"/>
        </w:rPr>
        <w:t>dört ayak bir baş</w:t>
      </w:r>
      <w:r>
        <w:rPr>
          <w:rFonts w:ascii="Hand writing Mutlu" w:hAnsi="Hand writing Mutlu"/>
          <w:sz w:val="24"/>
          <w:szCs w:val="24"/>
        </w:rPr>
        <w:t>.</w:t>
      </w:r>
      <w:r w:rsidRPr="00266171">
        <w:rPr>
          <w:noProof/>
          <w:lang w:eastAsia="tr-TR"/>
        </w:rPr>
        <w:t xml:space="preserve"> </w:t>
      </w:r>
    </w:p>
    <w:p w:rsidR="00710918" w:rsidRPr="008E34CC" w:rsidRDefault="00710918" w:rsidP="004B0A6A">
      <w:pPr>
        <w:pStyle w:val="ListParagraph"/>
        <w:numPr>
          <w:ilvl w:val="0"/>
          <w:numId w:val="5"/>
        </w:numPr>
        <w:rPr>
          <w:rFonts w:ascii="Hand writing Mutlu" w:hAnsi="Hand writing Mutlu"/>
          <w:sz w:val="24"/>
          <w:szCs w:val="24"/>
        </w:rPr>
      </w:pPr>
      <w:r>
        <w:rPr>
          <w:noProof/>
          <w:lang w:eastAsia="tr-TR"/>
        </w:rPr>
        <w:pict>
          <v:roundrect id="Rounded Rectangle 596" o:spid="_x0000_s1369" style="position:absolute;left:0;text-align:left;margin-left:10.15pt;margin-top:2.25pt;width:284.25pt;height:69.75pt;z-index:-25167052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" fillcolor="window" strokecolor="#385d8a" strokeweight="2pt"/>
        </w:pict>
      </w:r>
      <w:r w:rsidRPr="008E34CC">
        <w:rPr>
          <w:rFonts w:ascii="Hand writing Mutlu" w:hAnsi="Hand writing Mutlu"/>
          <w:sz w:val="32"/>
          <w:szCs w:val="32"/>
        </w:rPr>
        <w:t>Küçük küçük dişleri,</w:t>
      </w:r>
      <w:r w:rsidRPr="008E34CC">
        <w:rPr>
          <w:rFonts w:ascii="Hand writing Mutlu" w:hAnsi="Hand writing Mutlu"/>
          <w:noProof/>
          <w:sz w:val="32"/>
          <w:szCs w:val="32"/>
          <w:lang w:eastAsia="tr-TR"/>
        </w:rPr>
        <w:t xml:space="preserve"> </w:t>
      </w:r>
      <w:r w:rsidRPr="008E34CC">
        <w:rPr>
          <w:rFonts w:ascii="Hand writing Mutlu" w:hAnsi="Hand writing Mutlu"/>
          <w:sz w:val="32"/>
          <w:szCs w:val="32"/>
        </w:rPr>
        <w:t xml:space="preserve"> düzeltir </w:t>
      </w:r>
    </w:p>
    <w:p w:rsidR="00710918" w:rsidRDefault="00710918" w:rsidP="004B0A6A">
      <w:pPr>
        <w:pStyle w:val="ListParagraph"/>
        <w:rPr>
          <w:rFonts w:ascii="Hand writing Mutlu" w:hAnsi="Hand writing Mutlu"/>
          <w:sz w:val="24"/>
          <w:szCs w:val="24"/>
        </w:rPr>
      </w:pPr>
      <w:r w:rsidRPr="00B91FCA">
        <w:rPr>
          <w:rFonts w:ascii="Hand writing Mutlu" w:hAnsi="Hand writing Mutlu"/>
          <w:sz w:val="32"/>
          <w:szCs w:val="32"/>
        </w:rPr>
        <w:t>saçları</w:t>
      </w:r>
      <w:r w:rsidRPr="003E741A">
        <w:rPr>
          <w:rFonts w:ascii="Hand writing Mutlu" w:hAnsi="Hand writing Mutlu"/>
          <w:sz w:val="24"/>
          <w:szCs w:val="24"/>
        </w:rPr>
        <w:t>.</w:t>
      </w:r>
    </w:p>
    <w:p w:rsidR="00710918" w:rsidRDefault="00710918" w:rsidP="004B0A6A">
      <w:pPr>
        <w:rPr>
          <w:rFonts w:ascii="Hand writing Mutlu" w:hAnsi="Hand writing Mutlu"/>
          <w:sz w:val="24"/>
          <w:szCs w:val="24"/>
        </w:rPr>
      </w:pPr>
      <w:r>
        <w:rPr>
          <w:noProof/>
          <w:lang w:eastAsia="tr-TR"/>
        </w:rPr>
        <w:pict>
          <v:roundrect id="Rounded Rectangle 597" o:spid="_x0000_s1370" style="position:absolute;margin-left:10.15pt;margin-top:21.65pt;width:284.25pt;height:75.75pt;z-index:-25166950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" fillcolor="window" strokecolor="#385d8a" strokeweight="2pt"/>
        </w:pict>
      </w:r>
    </w:p>
    <w:p w:rsidR="00710918" w:rsidRPr="008E34CC" w:rsidRDefault="00710918" w:rsidP="004B0A6A">
      <w:pPr>
        <w:pStyle w:val="ListParagraph"/>
        <w:numPr>
          <w:ilvl w:val="0"/>
          <w:numId w:val="5"/>
        </w:numPr>
        <w:rPr>
          <w:rFonts w:ascii="Hand writing Mutlu" w:hAnsi="Hand writing Mutlu"/>
          <w:sz w:val="24"/>
          <w:szCs w:val="24"/>
        </w:rPr>
      </w:pPr>
      <w:r w:rsidRPr="008E34CC">
        <w:rPr>
          <w:rFonts w:ascii="Hand writing Mutlu" w:hAnsi="Hand writing Mutlu"/>
          <w:sz w:val="32"/>
          <w:szCs w:val="32"/>
        </w:rPr>
        <w:t>Su üşümüş ben olmuşum</w:t>
      </w:r>
      <w:r w:rsidRPr="008E34CC">
        <w:rPr>
          <w:rFonts w:ascii="Hand writing Mutlu" w:hAnsi="Hand writing Mutlu"/>
          <w:sz w:val="24"/>
          <w:szCs w:val="24"/>
        </w:rPr>
        <w:t>,</w:t>
      </w:r>
      <w:r w:rsidRPr="008E34CC">
        <w:rPr>
          <w:rFonts w:ascii="Hand writing Mutlu" w:hAnsi="Hand writing Mutlu"/>
          <w:noProof/>
          <w:lang w:eastAsia="tr-TR"/>
        </w:rPr>
        <w:t xml:space="preserve"> </w:t>
      </w:r>
    </w:p>
    <w:p w:rsidR="00710918" w:rsidRDefault="00710918" w:rsidP="004B0A6A">
      <w:pPr>
        <w:rPr>
          <w:rFonts w:ascii="Hand writing Mutlu" w:hAnsi="Hand writing Mutlu"/>
          <w:noProof/>
          <w:lang w:eastAsia="tr-TR"/>
        </w:rPr>
      </w:pPr>
      <w:r>
        <w:rPr>
          <w:noProof/>
          <w:lang w:eastAsia="tr-TR"/>
        </w:rPr>
        <w:pict>
          <v:roundrect id="Rounded Rectangle 598" o:spid="_x0000_s1371" style="position:absolute;margin-left:10.15pt;margin-top:32.25pt;width:284.25pt;height:82.5pt;z-index:-25166848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" fillcolor="window" strokecolor="#385d8a" strokeweight="2pt"/>
        </w:pict>
      </w:r>
      <w:r>
        <w:rPr>
          <w:rFonts w:ascii="Hand writing Mutlu" w:hAnsi="Hand writing Mutlu"/>
          <w:sz w:val="24"/>
          <w:szCs w:val="24"/>
        </w:rPr>
        <w:t xml:space="preserve">   </w:t>
      </w:r>
      <w:r w:rsidRPr="00B91FCA">
        <w:rPr>
          <w:rFonts w:ascii="Hand writing Mutlu" w:hAnsi="Hand writing Mutlu"/>
          <w:sz w:val="32"/>
          <w:szCs w:val="32"/>
        </w:rPr>
        <w:t>ısınınca ölmüşüm</w:t>
      </w:r>
      <w:r>
        <w:rPr>
          <w:rFonts w:ascii="Hand writing Mutlu" w:hAnsi="Hand writing Mutlu"/>
          <w:sz w:val="24"/>
          <w:szCs w:val="24"/>
        </w:rPr>
        <w:t>.</w:t>
      </w:r>
      <w:r w:rsidRPr="006F798D">
        <w:rPr>
          <w:rFonts w:ascii="Hand writing Mutlu" w:hAnsi="Hand writing Mutlu"/>
          <w:noProof/>
          <w:lang w:eastAsia="tr-TR"/>
        </w:rPr>
        <w:t xml:space="preserve"> </w:t>
      </w:r>
    </w:p>
    <w:p w:rsidR="00710918" w:rsidRPr="008E34CC" w:rsidRDefault="00710918" w:rsidP="004B0A6A">
      <w:pPr>
        <w:pStyle w:val="ListParagraph"/>
        <w:numPr>
          <w:ilvl w:val="0"/>
          <w:numId w:val="5"/>
        </w:numPr>
        <w:rPr>
          <w:rFonts w:ascii="Hand writing Mutlu" w:hAnsi="Hand writing Mutlu"/>
          <w:sz w:val="24"/>
          <w:szCs w:val="24"/>
        </w:rPr>
      </w:pPr>
      <w:r w:rsidRPr="008E34CC">
        <w:rPr>
          <w:rFonts w:ascii="Hand writing Mutlu" w:hAnsi="Hand writing Mutlu"/>
          <w:sz w:val="32"/>
          <w:szCs w:val="32"/>
        </w:rPr>
        <w:t>Koluma takarım, odama asarım</w:t>
      </w:r>
      <w:r w:rsidRPr="008E34CC">
        <w:rPr>
          <w:rFonts w:ascii="Hand writing Mutlu" w:hAnsi="Hand writing Mutlu"/>
          <w:sz w:val="24"/>
          <w:szCs w:val="24"/>
        </w:rPr>
        <w:t xml:space="preserve">, </w:t>
      </w:r>
    </w:p>
    <w:p w:rsidR="00710918" w:rsidRDefault="00710918" w:rsidP="004B0A6A">
      <w:pPr>
        <w:ind w:left="360"/>
        <w:rPr>
          <w:rFonts w:ascii="Hand writing Mutlu" w:hAnsi="Hand writing Mutlu"/>
          <w:sz w:val="24"/>
          <w:szCs w:val="24"/>
        </w:rPr>
      </w:pPr>
      <w:r w:rsidRPr="00B91FCA">
        <w:rPr>
          <w:rFonts w:ascii="Hand writing Mutlu" w:hAnsi="Hand writing Mutlu"/>
          <w:sz w:val="32"/>
          <w:szCs w:val="32"/>
        </w:rPr>
        <w:t>tık tık öter, arasıra bakarım</w:t>
      </w:r>
      <w:r>
        <w:rPr>
          <w:rFonts w:ascii="Hand writing Mutlu" w:hAnsi="Hand writing Mutlu"/>
          <w:sz w:val="24"/>
          <w:szCs w:val="24"/>
        </w:rPr>
        <w:t>.</w:t>
      </w:r>
    </w:p>
    <w:p w:rsidR="00710918" w:rsidRDefault="00710918" w:rsidP="004B0A6A">
      <w:pPr>
        <w:ind w:left="360"/>
        <w:rPr>
          <w:rFonts w:ascii="Hand writing Mutlu" w:hAnsi="Hand writing Mutlu"/>
          <w:sz w:val="24"/>
          <w:szCs w:val="24"/>
        </w:rPr>
      </w:pPr>
      <w:r>
        <w:rPr>
          <w:noProof/>
          <w:lang w:eastAsia="tr-TR"/>
        </w:rPr>
        <w:pict>
          <v:roundrect id="Rounded Rectangle 599" o:spid="_x0000_s1372" style="position:absolute;left:0;text-align:left;margin-left:10.15pt;margin-top:17.15pt;width:284.25pt;height:101.25pt;z-index:-25166745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" fillcolor="window" strokecolor="#385d8a" strokeweight="2pt"/>
        </w:pict>
      </w:r>
    </w:p>
    <w:p w:rsidR="00710918" w:rsidRPr="00EB0149" w:rsidRDefault="00710918" w:rsidP="004B0A6A">
      <w:pPr>
        <w:pStyle w:val="ListParagraph"/>
        <w:numPr>
          <w:ilvl w:val="0"/>
          <w:numId w:val="5"/>
        </w:numPr>
        <w:rPr>
          <w:rFonts w:ascii="Hand writing Mutlu" w:hAnsi="Hand writing Mutlu"/>
          <w:sz w:val="24"/>
          <w:szCs w:val="24"/>
        </w:rPr>
      </w:pPr>
      <w:r w:rsidRPr="00B91FCA">
        <w:rPr>
          <w:rFonts w:ascii="Hand writing Mutlu" w:hAnsi="Hand writing Mutlu"/>
          <w:sz w:val="32"/>
          <w:szCs w:val="32"/>
        </w:rPr>
        <w:t>Biz biz idik, otuz iki kız idik</w:t>
      </w:r>
      <w:r w:rsidRPr="00EB0149">
        <w:rPr>
          <w:rFonts w:ascii="Hand writing Mutlu" w:hAnsi="Hand writing Mutlu"/>
          <w:sz w:val="24"/>
          <w:szCs w:val="24"/>
        </w:rPr>
        <w:t>,</w:t>
      </w:r>
    </w:p>
    <w:p w:rsidR="00710918" w:rsidRPr="00EB0149" w:rsidRDefault="00710918" w:rsidP="004B0A6A">
      <w:pPr>
        <w:pStyle w:val="ListParagraph"/>
        <w:rPr>
          <w:rFonts w:ascii="Hand writing Mutlu" w:hAnsi="Hand writing Mutlu"/>
          <w:sz w:val="24"/>
          <w:szCs w:val="24"/>
        </w:rPr>
      </w:pPr>
      <w:r w:rsidRPr="00B91FCA">
        <w:rPr>
          <w:rFonts w:ascii="Hand writing Mutlu" w:hAnsi="Hand writing Mutlu"/>
          <w:sz w:val="32"/>
          <w:szCs w:val="32"/>
        </w:rPr>
        <w:t>Ezildik, büzüldük</w:t>
      </w:r>
      <w:r w:rsidRPr="00EB0149">
        <w:rPr>
          <w:rFonts w:ascii="Hand writing Mutlu" w:hAnsi="Hand writing Mutlu"/>
          <w:sz w:val="24"/>
          <w:szCs w:val="24"/>
        </w:rPr>
        <w:t>,</w:t>
      </w:r>
    </w:p>
    <w:p w:rsidR="00710918" w:rsidRDefault="00710918" w:rsidP="004B0A6A">
      <w:pPr>
        <w:pStyle w:val="ListParagraph"/>
        <w:rPr>
          <w:rFonts w:ascii="Hand writing Mutlu" w:hAnsi="Hand writing Mutlu"/>
          <w:sz w:val="24"/>
          <w:szCs w:val="24"/>
        </w:rPr>
      </w:pPr>
      <w:r w:rsidRPr="00B91FCA">
        <w:rPr>
          <w:rFonts w:ascii="Hand writing Mutlu" w:hAnsi="Hand writing Mutlu"/>
          <w:sz w:val="32"/>
          <w:szCs w:val="32"/>
        </w:rPr>
        <w:t>Bir araya dizildik</w:t>
      </w:r>
      <w:r w:rsidRPr="00EB0149">
        <w:rPr>
          <w:rFonts w:ascii="Hand writing Mutlu" w:hAnsi="Hand writing Mutlu"/>
          <w:sz w:val="24"/>
          <w:szCs w:val="24"/>
        </w:rPr>
        <w:t>.</w:t>
      </w:r>
    </w:p>
    <w:p w:rsidR="00710918" w:rsidRDefault="00710918" w:rsidP="004B0A6A">
      <w:pPr>
        <w:rPr>
          <w:rFonts w:ascii="Times New Roman" w:hAnsi="Times New Roman"/>
          <w:sz w:val="24"/>
          <w:szCs w:val="24"/>
        </w:rPr>
      </w:pPr>
      <w:r>
        <w:rPr>
          <w:noProof/>
          <w:lang w:eastAsia="tr-TR"/>
        </w:rPr>
        <w:pict>
          <v:roundrect id="Rounded Rectangle 600" o:spid="_x0000_s1373" style="position:absolute;margin-left:10.15pt;margin-top:14.9pt;width:284.25pt;height:66.75pt;z-index:-25166643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" fillcolor="window" strokecolor="#385d8a" strokeweight="2pt"/>
        </w:pict>
      </w:r>
    </w:p>
    <w:p w:rsidR="00710918" w:rsidRPr="00B91FCA" w:rsidRDefault="00710918" w:rsidP="004B0A6A">
      <w:pPr>
        <w:pStyle w:val="ListParagraph"/>
        <w:numPr>
          <w:ilvl w:val="0"/>
          <w:numId w:val="5"/>
        </w:numPr>
        <w:rPr>
          <w:rFonts w:ascii="Hand writing Mutlu" w:hAnsi="Hand writing Mutlu"/>
          <w:sz w:val="24"/>
          <w:szCs w:val="24"/>
        </w:rPr>
      </w:pPr>
      <w:r w:rsidRPr="00B91FCA">
        <w:rPr>
          <w:rFonts w:ascii="Hand writing Mutlu" w:hAnsi="Hand writing Mutlu"/>
          <w:sz w:val="32"/>
          <w:szCs w:val="32"/>
        </w:rPr>
        <w:t>Dışı var içi yok, tekme yer</w:t>
      </w:r>
    </w:p>
    <w:p w:rsidR="00710918" w:rsidRPr="00872FCC" w:rsidRDefault="00710918" w:rsidP="004B0A6A">
      <w:pPr>
        <w:pStyle w:val="ListParagraph"/>
        <w:rPr>
          <w:rFonts w:ascii="Hand writing Mutlu" w:hAnsi="Hand writing Mutlu"/>
          <w:sz w:val="24"/>
          <w:szCs w:val="24"/>
        </w:rPr>
      </w:pPr>
      <w:r>
        <w:rPr>
          <w:noProof/>
          <w:lang w:eastAsia="tr-TR"/>
        </w:rPr>
        <w:pict>
          <v:roundrect id="AutoShape 2" o:spid="_x0000_s1374" style="position:absolute;left:0;text-align:left;margin-left:87pt;margin-top:674.65pt;width:356.25pt;height:71.25pt;z-index:251652096;visibility:visible;mso-position-horizontal-relative:page;mso-position-vertical-relative:margin" arcsize="71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" o:allowincell="f" stroked="f">
            <v:shadow on="t" type="perspective" color="#4f81bd" origin="-.5,-.5" offset="-3pt,-3pt" matrix="58982f,,,58982f"/>
            <v:textbox inset=",,36pt,18pt">
              <w:txbxContent>
                <w:p w:rsidR="00710918" w:rsidRPr="0038037C" w:rsidRDefault="00710918" w:rsidP="004B0A6A">
                  <w:pPr>
                    <w:spacing w:after="0"/>
                    <w:rPr>
                      <w:rFonts w:ascii="Hand writing Mutlu" w:hAnsi="Hand writing Mutlu"/>
                      <w:i/>
                      <w:iCs/>
                      <w:color w:val="808080"/>
                    </w:rPr>
                  </w:pPr>
                  <w:r w:rsidRPr="0038037C">
                    <w:rPr>
                      <w:rFonts w:ascii="Hand writing Mutlu" w:hAnsi="Hand writing Mutlu"/>
                      <w:b/>
                      <w:iCs/>
                      <w:color w:val="808080"/>
                    </w:rPr>
                    <w:t>Bu bilmecelerden istediklerinizi ezberleyerek arkadaşlarınıza</w:t>
                  </w:r>
                  <w:r w:rsidRPr="0038037C">
                    <w:rPr>
                      <w:rFonts w:ascii="Hand writing Mutlu" w:hAnsi="Hand writing Mutlu"/>
                      <w:i/>
                      <w:iCs/>
                      <w:color w:val="808080"/>
                    </w:rPr>
                    <w:t xml:space="preserve"> </w:t>
                  </w:r>
                  <w:r w:rsidRPr="0038037C">
                    <w:rPr>
                      <w:rFonts w:ascii="Hand writing Mutlu" w:hAnsi="Hand writing Mutlu"/>
                      <w:iCs/>
                      <w:color w:val="808080"/>
                    </w:rPr>
                    <w:t>sorun.</w:t>
                  </w:r>
                </w:p>
              </w:txbxContent>
            </v:textbox>
            <w10:wrap anchorx="page" anchory="margin"/>
          </v:roundrect>
        </w:pict>
      </w:r>
      <w:r w:rsidRPr="00B91FCA">
        <w:rPr>
          <w:rFonts w:ascii="Hand writing Mutlu" w:hAnsi="Hand writing Mutlu"/>
          <w:sz w:val="32"/>
          <w:szCs w:val="32"/>
        </w:rPr>
        <w:t xml:space="preserve"> suçu yok</w:t>
      </w:r>
      <w:r w:rsidRPr="00EB0149">
        <w:rPr>
          <w:rFonts w:ascii="Hand writing Mutlu" w:hAnsi="Hand writing Mutlu"/>
          <w:sz w:val="24"/>
          <w:szCs w:val="24"/>
        </w:rPr>
        <w:t>.</w:t>
      </w:r>
    </w:p>
    <w:p w:rsidR="00710918" w:rsidRDefault="00710918" w:rsidP="004B0A6A">
      <w:pPr>
        <w:rPr>
          <w:rFonts w:ascii="Hand writing Mutlu" w:hAnsi="Hand writing Mutlu"/>
          <w:sz w:val="24"/>
          <w:szCs w:val="24"/>
        </w:rPr>
      </w:pPr>
      <w:r>
        <w:rPr>
          <w:noProof/>
          <w:lang w:eastAsia="tr-TR"/>
        </w:rPr>
        <w:pict>
          <v:roundrect id="Rounded Rectangle 49" o:spid="_x0000_s1375" style="position:absolute;margin-left:343.15pt;margin-top:22.15pt;width:142.5pt;height:83.25pt;z-index:-25163059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" strokecolor="#243f60" strokeweight="2pt"/>
        </w:pict>
      </w:r>
      <w:r>
        <w:rPr>
          <w:noProof/>
          <w:lang w:eastAsia="tr-TR"/>
        </w:rPr>
        <w:pict>
          <v:roundrect id="Rounded Rectangle 601" o:spid="_x0000_s1376" style="position:absolute;margin-left:217.15pt;margin-top:22.15pt;width:111pt;height:83.25pt;z-index:-2516367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" strokecolor="#243f60" strokeweight="2pt"/>
        </w:pict>
      </w:r>
      <w:r>
        <w:rPr>
          <w:noProof/>
          <w:lang w:eastAsia="tr-TR"/>
        </w:rPr>
        <w:pict>
          <v:roundrect id="Rounded Rectangle 602" o:spid="_x0000_s1377" style="position:absolute;margin-left:115.85pt;margin-top:22.15pt;width:89.25pt;height:83.25pt;z-index:-25164390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" strokecolor="#243f60" strokeweight="2pt"/>
        </w:pict>
      </w:r>
      <w:r>
        <w:rPr>
          <w:noProof/>
          <w:lang w:eastAsia="tr-TR"/>
        </w:rPr>
        <w:pict>
          <v:roundrect id="Rounded Rectangle 32" o:spid="_x0000_s1378" style="position:absolute;margin-left:47.65pt;margin-top:22.15pt;width:60pt;height:83.25pt;z-index:-25164800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" strokecolor="#243f60" strokeweight="2pt"/>
        </w:pict>
      </w:r>
      <w:r>
        <w:rPr>
          <w:noProof/>
          <w:lang w:eastAsia="tr-TR"/>
        </w:rPr>
        <w:pict>
          <v:roundrect id="Rounded Rectangle 603" o:spid="_x0000_s1379" style="position:absolute;margin-left:-19.1pt;margin-top:22.15pt;width:60pt;height:83.25pt;z-index:-25164902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" strokecolor="#243f60" strokeweight="2pt"/>
        </w:pict>
      </w:r>
      <w:r>
        <w:rPr>
          <w:rFonts w:ascii="Hand writing Mutlu" w:hAnsi="Hand writing Mutlu"/>
          <w:sz w:val="24"/>
          <w:szCs w:val="24"/>
        </w:rPr>
        <w:t>1-) Aşağıdaki çemberlerin içlerine yazılması gereken sayıları yazın.</w:t>
      </w:r>
    </w:p>
    <w:p w:rsidR="00710918" w:rsidRDefault="00710918" w:rsidP="004B0A6A">
      <w:pPr>
        <w:rPr>
          <w:rFonts w:ascii="Hand writing Mutlu" w:hAnsi="Hand writing Mutlu"/>
          <w:sz w:val="24"/>
          <w:szCs w:val="24"/>
        </w:rPr>
      </w:pPr>
      <w:r>
        <w:rPr>
          <w:noProof/>
          <w:lang w:eastAsia="tr-TR"/>
        </w:rPr>
        <w:pict>
          <v:rect id="Rectangle 387" o:spid="_x0000_s1380" style="position:absolute;margin-left:-12.35pt;margin-top:552.35pt;width:478.5pt;height:71.25pt;z-index:251712512;visibility:visible;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" o:allowincell="f" filled="f" fillcolor="#4f81bd" stroked="f">
            <v:shadow color="#2f4d71" offset="1pt,1pt"/>
            <v:textbox inset="18pt,0,0,0">
              <w:txbxContent>
                <w:p w:rsidR="00710918" w:rsidRPr="0038037C" w:rsidRDefault="00710918" w:rsidP="0038037C">
                  <w:pPr>
                    <w:pBdr>
                      <w:top w:val="single" w:sz="8" w:space="10" w:color="4F81BD"/>
                      <w:bottom w:val="single" w:sz="8" w:space="1" w:color="4F81BD"/>
                      <w:between w:val="dotted" w:sz="4" w:space="10" w:color="A7BFDE"/>
                    </w:pBdr>
                    <w:rPr>
                      <w:rFonts w:ascii="Hand writing Mutlu" w:hAnsi="Hand writing Mutlu"/>
                      <w:iCs/>
                      <w:color w:val="000000"/>
                      <w:sz w:val="24"/>
                      <w:szCs w:val="24"/>
                    </w:rPr>
                  </w:pPr>
                  <w:r w:rsidRPr="0038037C">
                    <w:rPr>
                      <w:rFonts w:ascii="Hand writing Mutlu" w:hAnsi="Hand writing Mutlu"/>
                      <w:iCs/>
                      <w:color w:val="000000"/>
                      <w:sz w:val="24"/>
                      <w:szCs w:val="24"/>
                    </w:rPr>
                    <w:t>2-) 1</w:t>
                  </w:r>
                  <w:r w:rsidRPr="0038037C">
                    <w:rPr>
                      <w:rFonts w:ascii="Times New Roman" w:hAnsi="Times New Roman"/>
                      <w:iCs/>
                      <w:color w:val="000000"/>
                      <w:sz w:val="24"/>
                      <w:szCs w:val="24"/>
                    </w:rPr>
                    <w:t>’</w:t>
                  </w:r>
                  <w:r w:rsidRPr="0038037C">
                    <w:rPr>
                      <w:rFonts w:ascii="Hand writing Mutlu" w:hAnsi="Hand writing Mutlu"/>
                      <w:iCs/>
                      <w:color w:val="000000"/>
                      <w:sz w:val="24"/>
                      <w:szCs w:val="24"/>
                    </w:rPr>
                    <w:t>den 100</w:t>
                  </w:r>
                  <w:r w:rsidRPr="0038037C">
                    <w:rPr>
                      <w:rFonts w:ascii="Times New Roman" w:hAnsi="Times New Roman"/>
                      <w:iCs/>
                      <w:color w:val="000000"/>
                      <w:sz w:val="24"/>
                      <w:szCs w:val="24"/>
                    </w:rPr>
                    <w:t>’</w:t>
                  </w:r>
                  <w:r w:rsidRPr="0038037C">
                    <w:rPr>
                      <w:rFonts w:ascii="Hand writing Mutlu" w:hAnsi="Hand writing Mutlu"/>
                      <w:iCs/>
                      <w:color w:val="000000"/>
                      <w:sz w:val="24"/>
                      <w:szCs w:val="24"/>
                    </w:rPr>
                    <w:t>e kadar birer ritmik sayma yapın. 10</w:t>
                  </w:r>
                  <w:r w:rsidRPr="0038037C">
                    <w:rPr>
                      <w:rFonts w:ascii="Times New Roman" w:hAnsi="Times New Roman"/>
                      <w:iCs/>
                      <w:color w:val="000000"/>
                      <w:sz w:val="24"/>
                      <w:szCs w:val="24"/>
                    </w:rPr>
                    <w:t>’</w:t>
                  </w:r>
                  <w:r w:rsidRPr="0038037C">
                    <w:rPr>
                      <w:rFonts w:ascii="Hand writing Mutlu" w:hAnsi="Hand writing Mutlu"/>
                      <w:iCs/>
                      <w:color w:val="000000"/>
                      <w:sz w:val="24"/>
                      <w:szCs w:val="24"/>
                    </w:rPr>
                    <w:t>dan 100</w:t>
                  </w:r>
                  <w:r w:rsidRPr="0038037C">
                    <w:rPr>
                      <w:rFonts w:ascii="Times New Roman" w:hAnsi="Times New Roman"/>
                      <w:iCs/>
                      <w:color w:val="000000"/>
                      <w:sz w:val="24"/>
                      <w:szCs w:val="24"/>
                    </w:rPr>
                    <w:t>’</w:t>
                  </w:r>
                  <w:r w:rsidRPr="0038037C">
                    <w:rPr>
                      <w:rFonts w:ascii="Hand writing Mutlu" w:hAnsi="Hand writing Mutlu"/>
                      <w:iCs/>
                      <w:color w:val="000000"/>
                      <w:sz w:val="24"/>
                      <w:szCs w:val="24"/>
                    </w:rPr>
                    <w:t>e kadar onar ritmik sayma yapıbn</w:t>
                  </w:r>
                </w:p>
              </w:txbxContent>
            </v:textbox>
            <w10:wrap type="square" anchorx="margin" anchory="margin"/>
          </v:rect>
        </w:pict>
      </w:r>
      <w:r>
        <w:rPr>
          <w:noProof/>
          <w:lang w:eastAsia="tr-TR"/>
        </w:rPr>
        <w:pict>
          <v:shape id="_x0000_s1381" type="#_x0000_t202" style="position:absolute;margin-left:-8.95pt;margin-top:447.7pt;width:475.5pt;height:138.05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">
            <v:textbox style="mso-fit-shape-to-text:t">
              <w:txbxContent>
                <w:p w:rsidR="00710918" w:rsidRDefault="00710918" w:rsidP="004B0A6A">
                  <w:r w:rsidRPr="00643ADB">
                    <w:rPr>
                      <w:b/>
                      <w:u w:val="single"/>
                    </w:rPr>
                    <w:t>BU AÇIKLAMAYI ÇOCUĞUNUZA YAPIN</w:t>
                  </w:r>
                  <w:r>
                    <w:t xml:space="preserve"> : 1’er ritmik saymada sayılar birer birer artarken 10’ar ritmik saymada sayılar onar onar artıyor.</w:t>
                  </w:r>
                </w:p>
              </w:txbxContent>
            </v:textbox>
          </v:shape>
        </w:pict>
      </w:r>
      <w:r>
        <w:rPr>
          <w:noProof/>
          <w:lang w:eastAsia="tr-TR"/>
        </w:rPr>
        <w:pict>
          <v:roundrect id="Rounded Rectangle 338" o:spid="_x0000_s1382" style="position:absolute;margin-left:337.9pt;margin-top:137.6pt;width:142.5pt;height:291pt;z-index:-25160704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" strokecolor="#243f60" strokeweight="2pt"/>
        </w:pict>
      </w:r>
      <w:r>
        <w:rPr>
          <w:noProof/>
          <w:lang w:eastAsia="tr-TR"/>
        </w:rPr>
        <w:pict>
          <v:roundrect id="Rounded Rectangle 339" o:spid="_x0000_s1383" style="position:absolute;margin-left:394.15pt;margin-top:391.1pt;width:33.75pt;height:30.75pt;z-index:25171046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" strokecolor="#243f60" strokeweight="2pt"/>
        </w:pict>
      </w:r>
      <w:r>
        <w:rPr>
          <w:noProof/>
          <w:lang w:eastAsia="tr-TR"/>
        </w:rPr>
        <w:pict>
          <v:group id="Group 327" o:spid="_x0000_s1384" style="position:absolute;margin-left:446.65pt;margin-top:149.6pt;width:27pt;height:240.75pt;z-index:251708416" coordsize="3429,30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">
            <v:shape id="Picture 328" o:spid="_x0000_s1385" type="#_x0000_t75" alt="http://static-4.nexusmods.com/15/mods/110/images/54693-1-1402169126.png" style="position:absolute;top:6286;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D3+LDAAAA3AAAAA8AAABkcnMvZG93bnJldi54bWxET8uKwjAU3QvzD+EOuBFNfTBKxyji+FoN&#10;+Fi4vDR32jrNTWliW//eLASXh/OeL1tTiJoql1tWMBxEIIgTq3NOFVzO2/4MhPPIGgvLpOBBDpaL&#10;j84cY20bPlJ98qkIIexiVJB5X8ZSuiQjg25gS+LA/dnKoA+wSqWusAnhppCjKPqSBnMODRmWtM4o&#10;+T/djYL62uBkeNvtN+ueWU3rx+33uvtRqvvZrr5BeGr9W/xyH7SC8SisDWfCEZCL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cPf4sMAAADcAAAADwAAAAAAAAAAAAAAAACf&#10;AgAAZHJzL2Rvd25yZXYueG1sUEsFBgAAAAAEAAQA9wAAAI8DAAAAAA==&#10;">
              <v:imagedata r:id="rId43" o:title=""/>
              <v:path arrowok="t"/>
            </v:shape>
            <v:shape id="Picture 329" o:spid="_x0000_s1386" type="#_x0000_t75" alt="http://static-4.nexusmods.com/15/mods/110/images/54693-1-1402169126.png" style="position:absolute;top:933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PennHAAAA3AAAAA8AAABkcnMvZG93bnJldi54bWxEj09rwkAUxO+C32F5gpdSN2qxbXQjYq16&#10;KtT24PGRfeaP2bchu03it+8WCh6HmfkNs1r3phItNa6wrGA6iUAQp1YXnCn4/np/fAHhPLLGyjIp&#10;uJGDdTIcrDDWtuNPak8+EwHCLkYFufd1LKVLczLoJrYmDt7FNgZ9kE0mdYNdgJtKzqJoIQ0WHBZy&#10;rGmbU3o9/RgF7bnDp2m5P+y2D2bz3N7Kj/P+TanxqN8sQXjq/T383z5qBfPZK/ydCUdAJ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aPennHAAAA3AAAAA8AAAAAAAAAAAAA&#10;AAAAnwIAAGRycy9kb3ducmV2LnhtbFBLBQYAAAAABAAEAPcAAACTAwAAAAA=&#10;">
              <v:imagedata r:id="rId43" o:title=""/>
              <v:path arrowok="t"/>
            </v:shape>
            <v:shape id="Picture 330" o:spid="_x0000_s1387" type="#_x0000_t75" alt="http://static-4.nexusmods.com/15/mods/110/images/54693-1-1402169126.png" style="position:absolute;top:12382;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sRTnDAAAA3AAAAA8AAABkcnMvZG93bnJldi54bWxET8uKwjAU3QvzD+EOuBFNfTBKxyji+FoN&#10;+Fi4vDR32jrNTWliW//eLASXh/OeL1tTiJoql1tWMBxEIIgTq3NOFVzO2/4MhPPIGgvLpOBBDpaL&#10;j84cY20bPlJ98qkIIexiVJB5X8ZSuiQjg25gS+LA/dnKoA+wSqWusAnhppCjKPqSBnMODRmWtM4o&#10;+T/djYL62uBkeNvtN+ueWU3rx+33uvtRqvvZrr5BeGr9W/xyH7SC8TjMD2fCEZCL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mxFOcMAAADcAAAADwAAAAAAAAAAAAAAAACf&#10;AgAAZHJzL2Rvd25yZXYueG1sUEsFBgAAAAAEAAQA9wAAAI8DAAAAAA==&#10;">
              <v:imagedata r:id="rId43" o:title=""/>
              <v:path arrowok="t"/>
            </v:shape>
            <v:shape id="Picture 331" o:spid="_x0000_s1388" type="#_x0000_t75" alt="http://static-4.nexusmods.com/15/mods/110/images/54693-1-1402169126.png" style="position:absolute;top:1514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0g4KLGAAAA3AAAAA8AAABkcnMvZG93bnJldi54bWxEj09rwkAUxO8Fv8PyBC9FN6lFJbqKWLU9&#10;Ffxz8PjIPpNo9m3Irkn89t1CocdhZn7DLFadKUVDtSssK4hHEQji1OqCMwXn0244A+E8ssbSMil4&#10;koPVsveywETblg/UHH0mAoRdggpy76tESpfmZNCNbEUcvKutDfog60zqGtsAN6V8i6KJNFhwWMix&#10;ok1O6f34MAqaS4vv8W3/ud28mvW0ed6+L/sPpQb9bj0H4anz/+G/9pdWMB7H8HsmHAG5/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SDgosYAAADcAAAADwAAAAAAAAAAAAAA&#10;AACfAgAAZHJzL2Rvd25yZXYueG1sUEsFBgAAAAAEAAQA9wAAAJIDAAAAAA==&#10;">
              <v:imagedata r:id="rId43" o:title=""/>
              <v:path arrowok="t"/>
            </v:shape>
            <v:shape id="Picture 332" o:spid="_x0000_s1389" type="#_x0000_t75" alt="http://static-4.nexusmods.com/15/mods/110/images/54693-1-1402169126.png" style="position:absolute;top:3143;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yftXHAAAA3AAAAA8AAABkcnMvZG93bnJldi54bWxEj81rwkAUxO8F/4flCb0U3ailSswqoq31&#10;VPDj4PGRfebD7NuQ3Sbxv+8WCj0OM/MbJln3phItNa6wrGAyjkAQp1YXnCm4nD9GCxDOI2usLJOC&#10;BzlYrwZPCcbadnyk9uQzESDsYlSQe1/HUro0J4NubGvi4N1sY9AH2WRSN9gFuKnkNIrepMGCw0KO&#10;NW1zSu+nb6OgvXb4Oin3n+/bF7OZt4/y67rfKfU87DdLEJ56/x/+ax+0gtlsCr9nwhGQq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3yftXHAAAA3AAAAA8AAAAAAAAAAAAA&#10;AAAAnwIAAGRycy9kb3ducmV2LnhtbFBLBQYAAAAABAAEAPcAAACTAwAAAAA=&#10;">
              <v:imagedata r:id="rId43" o:title=""/>
              <v:path arrowok="t"/>
            </v:shape>
            <v:shape id="Picture 333" o:spid="_x0000_s1390" type="#_x0000_t75" alt="http://static-4.nexusmods.com/15/mods/110/images/54693-1-1402169126.png" style="position:absolute;width:3238;height:37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207HAAAA3AAAAA8AAABkcnMvZG93bnJldi54bWxEj09rwkAUxO9Cv8PyhF6kbmyklehGxLba&#10;U6G2B4+P7DN/mn0bstskfntXEDwOM/MbZrUeTC06al1pWcFsGoEgzqwuOVfw+/PxtADhPLLG2jIp&#10;OJODdfowWmGibc/f1B18LgKEXYIKCu+bREqXFWTQTW1DHLyTbQ36INtc6hb7ADe1fI6iF2mw5LBQ&#10;YEPbgrK/w79R0B17nM+q3f59OzGb1+5cfR13b0o9jofNEoSnwd/Dt/anVhDHMVzPhCMg0w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K+207HAAAA3AAAAA8AAAAAAAAAAAAA&#10;AAAAnwIAAGRycy9kb3ducmV2LnhtbFBLBQYAAAAABAAEAPcAAACTAwAAAAA=&#10;">
              <v:imagedata r:id="rId43" o:title=""/>
              <v:path arrowok="t"/>
            </v:shape>
            <v:shape id="Picture 334" o:spid="_x0000_s1391" type="#_x0000_t75" alt="http://static-4.nexusmods.com/15/mods/110/images/54693-1-1402169126.png" style="position:absolute;top:18097;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XQzrGAAAA3AAAAA8AAABkcnMvZG93bnJldi54bWxEj81rwkAUxO9C/4flFbyUuvGDKqmriPXr&#10;VDD14PGRfU1is29Ddk3if+8KBY/DzPyGmS87U4qGaldYVjAcRCCIU6sLzhScfrbvMxDOI2ssLZOC&#10;GzlYLl56c4y1bflITeIzESDsYlSQe1/FUro0J4NuYCvi4P3a2qAPss6krrENcFPKURR9SIMFh4Uc&#10;K1rnlP4lV6OgObc4GV52+836zaymze3yfd59KdV/7VafIDx1/hn+bx+0gvF4Ao8z4QjIxR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VdDOsYAAADcAAAADwAAAAAAAAAAAAAA&#10;AACfAgAAZHJzL2Rvd25yZXYueG1sUEsFBgAAAAAEAAQA9wAAAJIDAAAAAA==&#10;">
              <v:imagedata r:id="rId43" o:title=""/>
              <v:path arrowok="t"/>
            </v:shape>
            <v:shape id="Picture 335" o:spid="_x0000_s1392" type="#_x0000_t75" alt="http://static-4.nexusmods.com/15/mods/110/images/54693-1-1402169126.png" style="position:absolute;top:21050;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b5qHHAAAA3AAAAA8AAABkcnMvZG93bnJldi54bWxEj0trwzAQhO+F/AexgV5KI+fRB46VENI8&#10;eio07cHHxdrYTqyVsRTb+fdRoNDjMDPfMMmyN5VoqXGlZQXjUQSCOLO65FzB78/2+R2E88gaK8uk&#10;4EoOlovBQ4Kxth1/U3vwuQgQdjEqKLyvYyldVpBBN7I1cfCOtjHog2xyqRvsAtxUchJFr9JgyWGh&#10;wJrWBWXnw8UoaNMOZ+PTbr9ZP5nVW3s9faW7D6Ueh/1qDsJT7//Df+1PrWA6fYH7mXAE5OIG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Ib5qHHAAAA3AAAAA8AAAAAAAAAAAAA&#10;AAAAnwIAAGRycy9kb3ducmV2LnhtbFBLBQYAAAAABAAEAPcAAACTAwAAAAA=&#10;">
              <v:imagedata r:id="rId43" o:title=""/>
              <v:path arrowok="t"/>
            </v:shape>
            <v:shape id="Picture 336" o:spid="_x0000_s1393" type="#_x0000_t75" alt="http://static-4.nexusmods.com/15/mods/110/images/54693-1-1402169126.png" style="position:absolute;left:95;top:24098;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JeNbGAAAA3AAAAA8AAABkcnMvZG93bnJldi54bWxEj09rwkAUxO9Cv8PyCl6kbtSikrqKWP+d&#10;CqYePD6yr0ls9m3Irkn89q5Q6HGYmd8wi1VnStFQ7QrLCkbDCARxanXBmYLz9+5tDsJ5ZI2lZVJw&#10;Jwer5UtvgbG2LZ+oSXwmAoRdjApy76tYSpfmZNANbUUcvB9bG/RB1pnUNbYBbko5jqKpNFhwWMix&#10;ok1O6W9yMwqaS4vvo+v+sN0MzHrW3K9fl/2nUv3Xbv0BwlPn/8N/7aNWMJlM4XkmHAG5f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sl41sYAAADcAAAADwAAAAAAAAAAAAAA&#10;AACfAgAAZHJzL2Rvd25yZXYueG1sUEsFBgAAAAAEAAQA9wAAAJIDAAAAAA==&#10;">
              <v:imagedata r:id="rId43" o:title=""/>
              <v:path arrowok="t"/>
            </v:shape>
            <v:shape id="Picture 337" o:spid="_x0000_s1394" type="#_x0000_t75" alt="http://static-4.nexusmods.com/15/mods/110/images/54693-1-1402169126.png" style="position:absolute;left:190;top:26860;width:3239;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F3U3GAAAA3AAAAA8AAABkcnMvZG93bnJldi54bWxEj09rwkAUxO8Fv8PyBC9FN9aiEl1FrFpP&#10;gn8OHh/ZZxLNvg3ZNYnfvlso9DjMzG+Y+bI1haipcrllBcNBBII4sTrnVMHlvO1PQTiPrLGwTApe&#10;5GC56LzNMda24SPVJ5+KAGEXo4LM+zKW0iUZGXQDWxIH72Yrgz7IKpW6wibATSE/omgsDeYcFjIs&#10;aZ1R8jg9jYL62uDn8L773qzfzWpSv+6H6+5LqV63Xc1AeGr9f/ivvdcKRqMJ/J4JR0Auf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YXdTcYAAADcAAAADwAAAAAAAAAAAAAA&#10;AACfAgAAZHJzL2Rvd25yZXYueG1sUEsFBgAAAAAEAAQA9wAAAJIDAAAAAA==&#10;">
              <v:imagedata r:id="rId43" o:title=""/>
              <v:path arrowok="t"/>
            </v:shape>
          </v:group>
        </w:pict>
      </w:r>
      <w:r>
        <w:rPr>
          <w:noProof/>
          <w:lang w:eastAsia="tr-TR"/>
        </w:rPr>
        <w:pict>
          <v:group id="Group 316" o:spid="_x0000_s1395" style="position:absolute;margin-left:419.65pt;margin-top:149.6pt;width:27pt;height:240.75pt;z-index:251707392" coordsize="3429,30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">
            <v:shape id="Picture 317" o:spid="_x0000_s1396" type="#_x0000_t75" alt="http://static-4.nexusmods.com/15/mods/110/images/54693-1-1402169126.png" style="position:absolute;top:6286;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wgS3HAAAA3AAAAA8AAABkcnMvZG93bnJldi54bWxEj81rwkAUxO8F/4flCb0U3aQtKjGriLa2&#10;p4IfB4+P7DMfZt+G7DaJ/323UOhxmJnfMOl6MLXoqHWlZQXxNAJBnFldcq7gfHqfLEA4j6yxtkwK&#10;7uRgvRo9pJho2/OBuqPPRYCwS1BB4X2TSOmyggy6qW2Ig3e1rUEfZJtL3WIf4KaWz1E0kwZLDgsF&#10;NrQtKLsdv42C7tLja1ztP962T2Yz7+7V12W/U+pxPGyWIDwN/j/81/7UCl7iOfyeCUdAr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YwgS3HAAAA3AAAAA8AAAAAAAAAAAAA&#10;AAAAnwIAAGRycy9kb3ducmV2LnhtbFBLBQYAAAAABAAEAPcAAACTAwAAAAA=&#10;">
              <v:imagedata r:id="rId43" o:title=""/>
              <v:path arrowok="t"/>
            </v:shape>
            <v:shape id="Picture 318" o:spid="_x0000_s1397" type="#_x0000_t75" alt="http://static-4.nexusmods.com/15/mods/110/images/54693-1-1402169126.png" style="position:absolute;top:933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vFV/DAAAA3AAAAA8AAABkcnMvZG93bnJldi54bWxET8lqwzAQvQf6D2IKvZRGdhra4loJIfsp&#10;UCeHHAdr6qXWyFiq7fx9dSjk+Hh7uhxNI3rqXGVZQTyNQBDnVldcKLicdy8fIJxH1thYJgU3crBc&#10;PExSTLQd+Iv6zBcihLBLUEHpfZtI6fKSDLqpbYkD9207gz7ArpC6wyGEm0bOouhNGqw4NJTY0rqk&#10;/Cf7NQr664DzuN4ftutns3rvb/Xput8o9fQ4rj5BeBr9XfzvPmoFr3FYG86EIyA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68VX8MAAADcAAAADwAAAAAAAAAAAAAAAACf&#10;AgAAZHJzL2Rvd25yZXYueG1sUEsFBgAAAAAEAAQA9wAAAI8DAAAAAA==&#10;">
              <v:imagedata r:id="rId43" o:title=""/>
              <v:path arrowok="t"/>
            </v:shape>
            <v:shape id="Picture 319" o:spid="_x0000_s1398" type="#_x0000_t75" alt="http://static-4.nexusmods.com/15/mods/110/images/54693-1-1402169126.png" style="position:absolute;top:12382;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jsMTGAAAA3AAAAA8AAABkcnMvZG93bnJldi54bWxEj0FrwkAUhO9C/8PyCl5EN1GpbeoqYtX2&#10;VFB78PjIviax2bchu03iv3cFweMwM98w82VnStFQ7QrLCuJRBII4tbrgTMHPcTt8BeE8ssbSMim4&#10;kIPl4qk3x0TblvfUHHwmAoRdggpy76tESpfmZNCNbEUcvF9bG/RB1pnUNbYBbko5jqIXabDgsJBj&#10;Reuc0r/Dv1HQnFqcxufd52Y9MKtZczl/n3YfSvWfu9U7CE+df4Tv7S+tYBK/we1MOAJyc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OOwxMYAAADcAAAADwAAAAAAAAAAAAAA&#10;AACfAgAAZHJzL2Rvd25yZXYueG1sUEsFBgAAAAAEAAQA9wAAAJIDAAAAAA==&#10;">
              <v:imagedata r:id="rId43" o:title=""/>
              <v:path arrowok="t"/>
            </v:shape>
            <v:shape id="Picture 320" o:spid="_x0000_s1399" type="#_x0000_t75" alt="http://static-4.nexusmods.com/15/mods/110/images/54693-1-1402169126.png" style="position:absolute;top:1514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10+TDAAAA3AAAAA8AAABkcnMvZG93bnJldi54bWxET8uKwjAU3QvzD+EOuBFNfTBKxyji+FoN&#10;+Fi4vDR32jrNTWliW//eLASXh/OeL1tTiJoql1tWMBxEIIgTq3NOFVzO2/4MhPPIGgvLpOBBDpaL&#10;j84cY20bPlJ98qkIIexiVJB5X8ZSuiQjg25gS+LA/dnKoA+wSqWusAnhppCjKPqSBnMODRmWtM4o&#10;+T/djYL62uBkeNvtN+ueWU3rx+33uvtRqvvZrr5BeGr9W/xyH7SC8SjMD2fCEZCL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7XT5MMAAADcAAAADwAAAAAAAAAAAAAAAACf&#10;AgAAZHJzL2Rvd25yZXYueG1sUEsFBgAAAAAEAAQA9wAAAI8DAAAAAA==&#10;">
              <v:imagedata r:id="rId43" o:title=""/>
              <v:path arrowok="t"/>
            </v:shape>
            <v:shape id="Picture 321" o:spid="_x0000_s1400" type="#_x0000_t75" alt="http://static-4.nexusmods.com/15/mods/110/images/54693-1-1402169126.png" style="position:absolute;top:3143;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5dn/HAAAA3AAAAA8AAABkcnMvZG93bnJldi54bWxEj81rwkAUxO9C/4flFbyUuolKW1I3Ilo/&#10;TkJtDx4f2dd8NPs2ZLdJ/O9doeBxmJnfMIvlYGrRUetKywriSQSCOLO65FzB99f2+Q2E88gaa8uk&#10;4EIOlunDaIGJtj1/UnfyuQgQdgkqKLxvEildVpBBN7ENcfB+bGvQB9nmUrfYB7ip5TSKXqTBksNC&#10;gQ2tC8p+T39GQXfucR5Xu/3H+smsXrtLdTzvNkqNH4fVOwhPg7+H/9sHrWA2jeF2JhwBmV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j5dn/HAAAA3AAAAA8AAAAAAAAAAAAA&#10;AAAAnwIAAGRycy9kb3ducmV2LnhtbFBLBQYAAAAABAAEAPcAAACTAwAAAAA=&#10;">
              <v:imagedata r:id="rId43" o:title=""/>
              <v:path arrowok="t"/>
            </v:shape>
            <v:shape id="Picture 322" o:spid="_x0000_s1401" type="#_x0000_t75" alt="http://static-4.nexusmods.com/15/mods/110/images/54693-1-1402169126.png" style="position:absolute;width:3238;height:37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r6AjHAAAA3AAAAA8AAABkcnMvZG93bnJldi54bWxEj09rwkAUxO+C32F5hV6kbozFltSNiFXb&#10;U0Hbg8dH9jV/zL4N2TWJ375bEDwOM/MbZrkaTC06al1pWcFsGoEgzqwuOVfw8717egXhPLLG2jIp&#10;uJKDVToeLTHRtucDdUefiwBhl6CCwvsmkdJlBRl0U9sQB+/XtgZ9kG0udYt9gJtaxlG0kAZLDgsF&#10;NrQpKDsfL0ZBd+rxeVbtP7abiVm/dNfq67R/V+rxYVi/gfA0+Hv41v7UCuZxDP9nwhGQ6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gr6AjHAAAA3AAAAA8AAAAAAAAAAAAA&#10;AAAAnwIAAGRycy9kb3ducmV2LnhtbFBLBQYAAAAABAAEAPcAAACTAwAAAAA=&#10;">
              <v:imagedata r:id="rId43" o:title=""/>
              <v:path arrowok="t"/>
            </v:shape>
            <v:shape id="Picture 323" o:spid="_x0000_s1402" type="#_x0000_t75" alt="http://static-4.nexusmods.com/15/mods/110/images/54693-1-1402169126.png" style="position:absolute;top:18097;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nTZPHAAAA3AAAAA8AAABkcnMvZG93bnJldi54bWxEj81rwkAUxO8F/4flCb0U3ailSswqoq31&#10;VPDj4PGRfebD7NuQ3Sbxv+8WCj0OM/MbJln3phItNa6wrGAyjkAQp1YXnCm4nD9GCxDOI2usLJOC&#10;BzlYrwZPCcbadnyk9uQzESDsYlSQe1/HUro0J4NubGvi4N1sY9AH2WRSN9gFuKnkNIrepMGCw0KO&#10;NW1zSu+nb6OgvXb4Oin3n+/bF7OZt4/y67rfKfU87DdLEJ56/x/+ax+0gtl0Br9nwhGQq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dnTZPHAAAA3AAAAA8AAAAAAAAAAAAA&#10;AAAAnwIAAGRycy9kb3ducmV2LnhtbFBLBQYAAAAABAAEAPcAAACTAwAAAAA=&#10;">
              <v:imagedata r:id="rId43" o:title=""/>
              <v:path arrowok="t"/>
            </v:shape>
            <v:shape id="Picture 324" o:spid="_x0000_s1403" type="#_x0000_t75" alt="http://static-4.nexusmods.com/15/mods/110/images/54693-1-1402169126.png" style="position:absolute;top:21050;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O1efGAAAA3AAAAA8AAABkcnMvZG93bnJldi54bWxEj81rwkAUxO8F/4flCb2UutFKLTGriN+n&#10;grYHj4/sMx9m34bsNon/fVco9DjMzG+YZNmbSrTUuMKygvEoAkGcWl1wpuD7a/f6AcJ5ZI2VZVJw&#10;JwfLxeApwVjbjk/Unn0mAoRdjApy7+tYSpfmZNCNbE0cvKttDPogm0zqBrsAN5WcRNG7NFhwWMix&#10;pnVO6e38YxS0lw6n43J/2K5fzGrW3svPy36j1POwX81BeOr9f/ivfdQK3iZTeJwJR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I7V58YAAADcAAAADwAAAAAAAAAAAAAA&#10;AACfAgAAZHJzL2Rvd25yZXYueG1sUEsFBgAAAAAEAAQA9wAAAJIDAAAAAA==&#10;">
              <v:imagedata r:id="rId43" o:title=""/>
              <v:path arrowok="t"/>
            </v:shape>
            <v:shape id="Picture 325" o:spid="_x0000_s1404" type="#_x0000_t75" alt="http://static-4.nexusmods.com/15/mods/110/images/54693-1-1402169126.png" style="position:absolute;left:95;top:24098;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CcHzHAAAA3AAAAA8AAABkcnMvZG93bnJldi54bWxEj09rwkAUxO+C32F5gpdSN2ptS3QjYq16&#10;KtT24PGRfeaP2bchu03it+8WCh6HmfkNs1r3phItNa6wrGA6iUAQp1YXnCn4/np/fAXhPLLGyjIp&#10;uJGDdTIcrDDWtuNPak8+EwHCLkYFufd1LKVLczLoJrYmDt7FNgZ9kE0mdYNdgJtKzqLoWRosOCzk&#10;WNM2p/R6+jEK2nOHT9Nyf9htH8zmpb2VH+f9m1LjUb9ZgvDU+3v4v33UCuazBfydCUdAJ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fCcHzHAAAA3AAAAA8AAAAAAAAAAAAA&#10;AAAAnwIAAGRycy9kb3ducmV2LnhtbFBLBQYAAAAABAAEAPcAAACTAwAAAAA=&#10;">
              <v:imagedata r:id="rId43" o:title=""/>
              <v:path arrowok="t"/>
            </v:shape>
            <v:shape id="Picture 326" o:spid="_x0000_s1405" type="#_x0000_t75" alt="http://static-4.nexusmods.com/15/mods/110/images/54693-1-1402169126.png" style="position:absolute;left:190;top:26860;width:3239;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Q7gvGAAAA3AAAAA8AAABkcnMvZG93bnJldi54bWxEj81rwkAUxO8F/4flCb2UutEWLTGriN+n&#10;grYHj4/sMx9m34bsNon/fVco9DjMzG+YZNmbSrTUuMKygvEoAkGcWl1wpuD7a/f6AcJ5ZI2VZVJw&#10;JwfLxeApwVjbjk/Unn0mAoRdjApy7+tYSpfmZNCNbE0cvKttDPogm0zqBrsAN5WcRNFUGiw4LORY&#10;0zqn9Hb+MQraS4fv43J/2K5fzGrW3svPy36j1POwX81BeOr9f/ivfdQK3iZTeJwJR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xDuC8YAAADcAAAADwAAAAAAAAAAAAAA&#10;AACfAgAAZHJzL2Rvd25yZXYueG1sUEsFBgAAAAAEAAQA9wAAAJIDAAAAAA==&#10;">
              <v:imagedata r:id="rId43" o:title=""/>
              <v:path arrowok="t"/>
            </v:shape>
          </v:group>
        </w:pict>
      </w:r>
      <w:r>
        <w:rPr>
          <w:noProof/>
          <w:lang w:eastAsia="tr-TR"/>
        </w:rPr>
        <w:pict>
          <v:group id="Group 604" o:spid="_x0000_s1406" style="position:absolute;margin-left:394.15pt;margin-top:150.35pt;width:27pt;height:240.75pt;z-index:251706368" coordsize="3429,30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">
            <v:shape id="Picture 605" o:spid="_x0000_s1407" type="#_x0000_t75" alt="http://static-4.nexusmods.com/15/mods/110/images/54693-1-1402169126.png" style="position:absolute;top:6286;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Zj5jHAAAA3AAAAA8AAABkcnMvZG93bnJldi54bWxEj0trwzAQhO+F/gexhV5KIqfkhWMlhLRN&#10;cyrUySHHxdr6UWtlLNV2/n1UCOQ4zMw3TLIZTC06al1pWcFkHIEgzqwuOVdwOn6MliCcR9ZYWyYF&#10;F3KwWT8+JBhr2/M3danPRYCwi1FB4X0TS+myggy6sW2Ig/djW4M+yDaXusU+wE0tX6NoLg2WHBYK&#10;bGhXUPab/hkF3bnH6aTaf77vXsx20V2qr/P+Tannp2G7AuFp8PfwrX3QCubRDP7PhCMg1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EZj5jHAAAA3AAAAA8AAAAAAAAAAAAA&#10;AAAAnwIAAGRycy9kb3ducmV2LnhtbFBLBQYAAAAABAAEAPcAAACTAwAAAAA=&#10;">
              <v:imagedata r:id="rId43" o:title=""/>
              <v:path arrowok="t"/>
            </v:shape>
            <v:shape id="Picture 606" o:spid="_x0000_s1408" type="#_x0000_t75" alt="http://static-4.nexusmods.com/15/mods/110/images/54693-1-1402169126.png" style="position:absolute;top:933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LEe/FAAAA3AAAAA8AAABkcnMvZG93bnJldi54bWxEj0FrwkAUhO+C/2F5Qi+lbiwlSuoqoq16&#10;Eow9eHxkX5No9m3IbpP4712h4HGYmW+Y+bI3lWipcaVlBZNxBII4s7rkXMHP6fttBsJ5ZI2VZVJw&#10;IwfLxXAwx0Tbjo/Upj4XAcIuQQWF93UipcsKMujGtiYO3q9tDPogm1zqBrsAN5V8j6JYGiw5LBRY&#10;07qg7Jr+GQXtucOPyWW7+1q/mtW0vV0O5+1GqZdRv/oE4an3z/B/e68VxFEMjzPhCMjF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yxHvxQAAANwAAAAPAAAAAAAAAAAAAAAA&#10;AJ8CAABkcnMvZG93bnJldi54bWxQSwUGAAAAAAQABAD3AAAAkQMAAAAA&#10;">
              <v:imagedata r:id="rId43" o:title=""/>
              <v:path arrowok="t"/>
            </v:shape>
            <v:shape id="Picture 607" o:spid="_x0000_s1409" type="#_x0000_t75" alt="http://static-4.nexusmods.com/15/mods/110/images/54693-1-1402169126.png" style="position:absolute;top:12382;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HtHTGAAAA3AAAAA8AAABkcnMvZG93bnJldi54bWxEj09rwkAUxO8Fv8PyhF6KblKKSnQNom3a&#10;U6HqweMj+8wfs29DdpvEb98tFHocZuY3zCYdTSN66lxlWUE8j0AQ51ZXXCg4n95mKxDOI2tsLJOC&#10;OzlIt5OHDSbaDvxF/dEXIkDYJaig9L5NpHR5SQbd3LbEwbvazqAPsiuk7nAIcNPI5yhaSIMVh4US&#10;W9qXlN+O30ZBfxnwJa6z99f9k9kt+3v9eckOSj1Ox90ahKfR/4f/2h9awSJawu+ZcATk9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oe0dMYAAADcAAAADwAAAAAAAAAAAAAA&#10;AACfAgAAZHJzL2Rvd25yZXYueG1sUEsFBgAAAAAEAAQA9wAAAJIDAAAAAA==&#10;">
              <v:imagedata r:id="rId43" o:title=""/>
              <v:path arrowok="t"/>
            </v:shape>
            <v:shape id="Picture 608" o:spid="_x0000_s1410" type="#_x0000_t75" alt="http://static-4.nexusmods.com/15/mods/110/images/54693-1-1402169126.png" style="position:absolute;top:1514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YIAbDAAAA3AAAAA8AAABkcnMvZG93bnJldi54bWxET8tqwkAU3Rf8h+EKbkqdKCWW1FFCfLSr&#10;QrULl5fMNYlm7oTMmMffdxaFLg/nvd4OphYdta6yrGAxj0AQ51ZXXCj4OR9e3kA4j6yxtkwKRnKw&#10;3Uye1pho2/M3dSdfiBDCLkEFpfdNIqXLSzLo5rYhDtzVtgZ9gG0hdYt9CDe1XEZRLA1WHBpKbCgr&#10;Kb+fHkZBd+nxdXE7fuyzZ5OuuvH2dTnulJpNh/QdhKfB/4v/3J9aQRyFteFMOAJy8w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xggBsMAAADcAAAADwAAAAAAAAAAAAAAAACf&#10;AgAAZHJzL2Rvd25yZXYueG1sUEsFBgAAAAAEAAQA9wAAAI8DAAAAAA==&#10;">
              <v:imagedata r:id="rId43" o:title=""/>
              <v:path arrowok="t"/>
            </v:shape>
            <v:shape id="Picture 609" o:spid="_x0000_s1411" type="#_x0000_t75" alt="http://static-4.nexusmods.com/15/mods/110/images/54693-1-1402169126.png" style="position:absolute;top:3143;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UhZ3HAAAA3AAAAA8AAABkcnMvZG93bnJldi54bWxEj09rwkAUxO+FfoflFXoR3VjEaswqYlvr&#10;SWj04PGRfc2fZt+G7DaJ394tCD0OM/MbJtkMphYdta60rGA6iUAQZ1aXnCs4nz7GCxDOI2usLZOC&#10;KznYrB8fEoy17fmLutTnIkDYxaig8L6JpXRZQQbdxDbEwfu2rUEfZJtL3WIf4KaWL1E0lwZLDgsF&#10;NrQrKPtJf42C7tLjbFrtP993I7N97a7V8bJ/U+r5adiuQHga/H/43j5oBfNoCX9nwhGQ6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BUhZ3HAAAA3AAAAA8AAAAAAAAAAAAA&#10;AAAAnwIAAGRycy9kb3ducmV2LnhtbFBLBQYAAAAABAAEAPcAAACTAwAAAAA=&#10;">
              <v:imagedata r:id="rId43" o:title=""/>
              <v:path arrowok="t"/>
            </v:shape>
            <v:shape id="Picture 610" o:spid="_x0000_s1412" type="#_x0000_t75" alt="http://static-4.nexusmods.com/15/mods/110/images/54693-1-1402169126.png" style="position:absolute;width:3238;height:37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3ut3CAAAA3AAAAA8AAABkcnMvZG93bnJldi54bWxET8uKwjAU3QvzD+EOzEY07SCOVKOIMz5W&#10;go4Ll5fm2labm9LEtv69WQguD+c9W3SmFA3VrrCsIB5GIIhTqwvOFJz+14MJCOeRNZaWScGDHCzm&#10;H70ZJtq2fKDm6DMRQtglqCD3vkqkdGlOBt3QVsSBu9jaoA+wzqSusQ3hppTfUTSWBgsODTlWtMop&#10;vR3vRkFzbnEUXzfbv1XfLH+ax3V/3vwq9fXZLacgPHX+LX65d1rBOA7zw5lwBOT8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t7rdwgAAANwAAAAPAAAAAAAAAAAAAAAAAJ8C&#10;AABkcnMvZG93bnJldi54bWxQSwUGAAAAAAQABAD3AAAAjgMAAAAA&#10;">
              <v:imagedata r:id="rId43" o:title=""/>
              <v:path arrowok="t"/>
            </v:shape>
            <v:shape id="Picture 611" o:spid="_x0000_s1413" type="#_x0000_t75" alt="http://static-4.nexusmods.com/15/mods/110/images/54693-1-1402169126.png" style="position:absolute;top:18097;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7H0bGAAAA3AAAAA8AAABkcnMvZG93bnJldi54bWxEj0FrwkAUhO+F/oflFbxI3UTEljQbEavW&#10;k9C0B4+P7GsSm30bsmsS/31XEHocZuYbJl2NphE9da62rCCeRSCIC6trLhV8f+2eX0E4j6yxsUwK&#10;ruRglT0+pJhoO/An9bkvRYCwS1BB5X2bSOmKigy6mW2Jg/djO4M+yK6UusMhwE0j51G0lAZrDgsV&#10;trSpqPjNL0ZBfxpwEZ/3H9vN1Kxf+uv5eNq/KzV5GtdvIDyN/j98bx+0gmUcw+1MOAIy+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sfRsYAAADcAAAADwAAAAAAAAAAAAAA&#10;AACfAgAAZHJzL2Rvd25yZXYueG1sUEsFBgAAAAAEAAQA9wAAAJIDAAAAAA==&#10;">
              <v:imagedata r:id="rId43" o:title=""/>
              <v:path arrowok="t"/>
            </v:shape>
            <v:shape id="Picture 612" o:spid="_x0000_s1414" type="#_x0000_t75" alt="http://static-4.nexusmods.com/15/mods/110/images/54693-1-1402169126.png" style="position:absolute;top:21050;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pgTHGAAAA3AAAAA8AAABkcnMvZG93bnJldi54bWxEj0FrwkAUhO+C/2F5Qi+lbiJFS+oqolZ7&#10;Eow9eHxkn0k0+zZkt0n8926h4HGYmW+Y+bI3lWipcaVlBfE4AkGcWV1yruDn9PX2AcJ5ZI2VZVJw&#10;JwfLxXAwx0Tbjo/Upj4XAcIuQQWF93UipcsKMujGtiYO3sU2Bn2QTS51g12Am0pOomgqDZYcFgqs&#10;aV1Qdkt/jYL23OF7fN3tt+tXs5q19+vhvNso9TLqV58gPPX+Gf5vf2sF03gCf2fCEZCL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mBMcYAAADcAAAADwAAAAAAAAAAAAAA&#10;AACfAgAAZHJzL2Rvd25yZXYueG1sUEsFBgAAAAAEAAQA9wAAAJIDAAAAAA==&#10;">
              <v:imagedata r:id="rId43" o:title=""/>
              <v:path arrowok="t"/>
            </v:shape>
            <v:shape id="Picture 613" o:spid="_x0000_s1415" type="#_x0000_t75" alt="http://static-4.nexusmods.com/15/mods/110/images/54693-1-1402169126.png" style="position:absolute;left:95;top:24098;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lJKrGAAAA3AAAAA8AAABkcnMvZG93bnJldi54bWxEj09rwkAUxO8Fv8PyBC9FN2mLSnQVsWp7&#10;Evxz8PjIPpNo9m3Irkn89t1CocdhZn7DzJedKUVDtSssK4hHEQji1OqCMwXn03Y4BeE8ssbSMil4&#10;koPlovcyx0Tblg/UHH0mAoRdggpy76tESpfmZNCNbEUcvKutDfog60zqGtsAN6V8i6KxNFhwWMix&#10;onVO6f34MAqaS4sf8W33tVm/mtWked72l92nUoN+t5qB8NT5//Bf+1srGMfv8HsmHAG5+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GUkqsYAAADcAAAADwAAAAAAAAAAAAAA&#10;AACfAgAAZHJzL2Rvd25yZXYueG1sUEsFBgAAAAAEAAQA9wAAAJIDAAAAAA==&#10;">
              <v:imagedata r:id="rId43" o:title=""/>
              <v:path arrowok="t"/>
            </v:shape>
            <v:shape id="Picture 614" o:spid="_x0000_s1416" type="#_x0000_t75" alt="http://static-4.nexusmods.com/15/mods/110/images/54693-1-1402169126.png" style="position:absolute;left:190;top:26860;width:3239;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MvN7GAAAA3AAAAA8AAABkcnMvZG93bnJldi54bWxEj0FrwkAUhO+F/oflFXoR3aSIlZiNiG2t&#10;J0HrweMj+0yi2bchu03iv+8KQo/DzHzDpMvB1KKj1lWWFcSTCARxbnXFhYLjz9d4DsJ5ZI21ZVJw&#10;IwfL7PkpxUTbnvfUHXwhAoRdggpK75tESpeXZNBNbEMcvLNtDfog20LqFvsAN7V8i6KZNFhxWCix&#10;oXVJ+fXwaxR0px6n8WXz/bkemdV7d7vsTpsPpV5fhtUChKfB/4cf7a1WMIuncD8TjoDM/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4y83sYAAADcAAAADwAAAAAAAAAAAAAA&#10;AACfAgAAZHJzL2Rvd25yZXYueG1sUEsFBgAAAAAEAAQA9wAAAJIDAAAAAA==&#10;">
              <v:imagedata r:id="rId43" o:title=""/>
              <v:path arrowok="t"/>
            </v:shape>
          </v:group>
        </w:pict>
      </w:r>
      <w:r>
        <w:rPr>
          <w:noProof/>
          <w:lang w:eastAsia="tr-TR"/>
        </w:rPr>
        <w:pict>
          <v:group id="Group 294" o:spid="_x0000_s1417" style="position:absolute;margin-left:368.65pt;margin-top:150.35pt;width:27pt;height:240.75pt;z-index:251705344" coordsize="3429,30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">
            <v:shape id="Picture 295" o:spid="_x0000_s1418" type="#_x0000_t75" alt="http://static-4.nexusmods.com/15/mods/110/images/54693-1-1402169126.png" style="position:absolute;top:6286;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ctgbHAAAA3AAAAA8AAABkcnMvZG93bnJldi54bWxEj09rwkAUxO+C32F5gpdSN4q1bXQjYq16&#10;KtT24PGRfeaP2bchu03it+8WCh6HmfkNs1r3phItNa6wrGA6iUAQp1YXnCn4/np/fAHhPLLGyjIp&#10;uJGDdTIcrDDWtuNPak8+EwHCLkYFufd1LKVLczLoJrYmDt7FNgZ9kE0mdYNdgJtKzqJoIQ0WHBZy&#10;rGmbU3o9/RgF7bnD+bTcH3bbB7N5bm/lx3n/ptR41G+WIDz1/h7+bx+1gtnrE/ydCUdAJ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KctgbHAAAA3AAAAA8AAAAAAAAAAAAA&#10;AAAAnwIAAGRycy9kb3ducmV2LnhtbFBLBQYAAAAABAAEAPcAAACTAwAAAAA=&#10;">
              <v:imagedata r:id="rId43" o:title=""/>
              <v:path arrowok="t"/>
            </v:shape>
            <v:shape id="Picture 296" o:spid="_x0000_s1419" type="#_x0000_t75" alt="http://static-4.nexusmods.com/15/mods/110/images/54693-1-1402169126.png" style="position:absolute;top:933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OKHHGAAAA3AAAAA8AAABkcnMvZG93bnJldi54bWxEj81rwkAUxO8F/4flCb2UulGKtTGriN+n&#10;grYHj4/sMx9m34bsNon/fVco9DjMzG+YZNmbSrTUuMKygvEoAkGcWl1wpuD7a/c6A+E8ssbKMim4&#10;k4PlYvCUYKxtxydqzz4TAcIuRgW593UspUtzMuhGtiYO3tU2Bn2QTSZ1g12Am0pOomgqDRYcFnKs&#10;aZ1Tejv/GAXtpcO3cbk/bNcvZvXe3svPy36j1POwX81BeOr9f/ivfdQKJh9TeJwJR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k4occYAAADcAAAADwAAAAAAAAAAAAAA&#10;AACfAgAAZHJzL2Rvd25yZXYueG1sUEsFBgAAAAAEAAQA9wAAAJIDAAAAAA==&#10;">
              <v:imagedata r:id="rId43" o:title=""/>
              <v:path arrowok="t"/>
            </v:shape>
            <v:shape id="Picture 297" o:spid="_x0000_s1420" type="#_x0000_t75" alt="http://static-4.nexusmods.com/15/mods/110/images/54693-1-1402169126.png" style="position:absolute;top:12382;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CjerGAAAA3AAAAA8AAABkcnMvZG93bnJldi54bWxEj81rwkAUxO8F/4flCb2UulFKtTGriN+n&#10;grYHj4/sMx9m34bsNon/fVco9DjMzG+YZNmbSrTUuMKygvEoAkGcWl1wpuD7a/c6A+E8ssbKMim4&#10;k4PlYvCUYKxtxydqzz4TAcIuRgW593UspUtzMuhGtiYO3tU2Bn2QTSZ1g12Am0pOouhdGiw4LORY&#10;0zqn9Hb+MQraS4dv43J/2K5fzGra3svPy36j1POwX81BeOr9f/ivfdQKJh9TeJwJR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QKN6sYAAADcAAAADwAAAAAAAAAAAAAA&#10;AACfAgAAZHJzL2Rvd25yZXYueG1sUEsFBgAAAAAEAAQA9wAAAJIDAAAAAA==&#10;">
              <v:imagedata r:id="rId43" o:title=""/>
              <v:path arrowok="t"/>
            </v:shape>
            <v:shape id="Picture 298" o:spid="_x0000_s1421" type="#_x0000_t75" alt="http://static-4.nexusmods.com/15/mods/110/images/54693-1-1402169126.png" style="position:absolute;top:1514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dGZjCAAAA3AAAAA8AAABkcnMvZG93bnJldi54bWxET8uKwjAU3QvzD+EOuBFNFXG0YxRxfK0G&#10;fCxcXpo7bZ3mpjSxrX9vFoLLw3nPl60pRE2Vyy0rGA4iEMSJ1TmnCi7nbX8KwnlkjYVlUvAgB8vF&#10;R2eOsbYNH6k++VSEEHYxKsi8L2MpXZKRQTewJXHg/mxl0AdYpVJX2IRwU8hRFE2kwZxDQ4YlrTNK&#10;/k93o6C+Njge3nb7zbpnVl/14/Z73f0o1f1sV98gPLX+LX65D1rBaBbWhjPhCMjF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nRmYwgAAANwAAAAPAAAAAAAAAAAAAAAAAJ8C&#10;AABkcnMvZG93bnJldi54bWxQSwUGAAAAAAQABAD3AAAAjgMAAAAA&#10;">
              <v:imagedata r:id="rId43" o:title=""/>
              <v:path arrowok="t"/>
            </v:shape>
            <v:shape id="Picture 299" o:spid="_x0000_s1422" type="#_x0000_t75" alt="http://static-4.nexusmods.com/15/mods/110/images/54693-1-1402169126.png" style="position:absolute;top:3143;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RvAPGAAAA3AAAAA8AAABkcnMvZG93bnJldi54bWxEj09rwkAUxO9Cv8PyCr1I3Shia5pVxPrv&#10;VKjtIcdH9jWJzb4N2TWJ394VBI/DzPyGSZa9qURLjSstKxiPIhDEmdUl5wp+f7av7yCcR9ZYWSYF&#10;F3KwXDwNEoy17fib2qPPRYCwi1FB4X0dS+myggy6ka2Jg/dnG4M+yCaXusEuwE0lJ1E0kwZLDgsF&#10;1rQuKPs/no2CNu1wOj7t9pv10Kze2svpK919KvXy3K8+QHjq/SN8bx+0gsl8Drcz4QjIx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9G8A8YAAADcAAAADwAAAAAAAAAAAAAA&#10;AACfAgAAZHJzL2Rvd25yZXYueG1sUEsFBgAAAAAEAAQA9wAAAJIDAAAAAA==&#10;">
              <v:imagedata r:id="rId43" o:title=""/>
              <v:path arrowok="t"/>
            </v:shape>
            <v:shape id="Picture 300" o:spid="_x0000_s1423" type="#_x0000_t75" alt="http://static-4.nexusmods.com/15/mods/110/images/54693-1-1402169126.png" style="position:absolute;width:3238;height:37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Aj4TDAAAA3AAAAA8AAABkcnMvZG93bnJldi54bWxET8uKwjAU3Q/4D+EKbgZNHUWlGkUcH7Ma&#10;8LFweWmubbW5KU1s69+bxcAsD+e9WLWmEDVVLresYDiIQBAnVuecKricd/0ZCOeRNRaWScGLHKyW&#10;nY8Fxto2fKT65FMRQtjFqCDzvoyldElGBt3AlsSBu9nKoA+wSqWusAnhppBfUTSRBnMODRmWtMko&#10;eZyeRkF9bXA8vO8P282nWU/r1/33uv9Wqtdt13MQnlr/L/5z/2gFoyjMD2fCEZDL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ACPhMMAAADcAAAADwAAAAAAAAAAAAAAAACf&#10;AgAAZHJzL2Rvd25yZXYueG1sUEsFBgAAAAAEAAQA9wAAAI8DAAAAAA==&#10;">
              <v:imagedata r:id="rId43" o:title=""/>
              <v:path arrowok="t"/>
            </v:shape>
            <v:shape id="Picture 301" o:spid="_x0000_s1424" type="#_x0000_t75" alt="http://static-4.nexusmods.com/15/mods/110/images/54693-1-1402169126.png" style="position:absolute;top:18097;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MKh/GAAAA3AAAAA8AAABkcnMvZG93bnJldi54bWxEj0FrwkAUhO8F/8PyBC9SN7FSS3QV0VY9&#10;FbQ9eHxkn0k0+zZkt0n8964g9DjMzDfMfNmZUjRUu8KygngUgSBOrS44U/D78/X6AcJ5ZI2lZVJw&#10;IwfLRe9ljom2LR+oOfpMBAi7BBXk3leJlC7NyaAb2Yo4eGdbG/RB1pnUNbYBbko5jqJ3abDgsJBj&#10;Reuc0uvxzyhoTi1O4st297kemtW0uV2+T9uNUoN+t5qB8NT5//CzvdcK3qIYHmfCEZCL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0wqH8YAAADcAAAADwAAAAAAAAAAAAAA&#10;AACfAgAAZHJzL2Rvd25yZXYueG1sUEsFBgAAAAAEAAQA9wAAAJIDAAAAAA==&#10;">
              <v:imagedata r:id="rId43" o:title=""/>
              <v:path arrowok="t"/>
            </v:shape>
            <v:shape id="Picture 302" o:spid="_x0000_s1425" type="#_x0000_t75" alt="http://static-4.nexusmods.com/15/mods/110/images/54693-1-1402169126.png" style="position:absolute;top:21050;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etGjGAAAA3AAAAA8AAABkcnMvZG93bnJldi54bWxEj09rwkAUxO9Cv8PyCl5EN/6hSnQV0ao9&#10;FaoePD6yr0ls9m3IbpP47V1B8DjMzG+Yxao1haipcrllBcNBBII4sTrnVMH5tOvPQDiPrLGwTApu&#10;5GC1fOssMNa24R+qjz4VAcIuRgWZ92UspUsyMugGtiQO3q+tDPogq1TqCpsAN4UcRdGHNJhzWMiw&#10;pE1Gyd/x3yioLw1Ohtf94XPTM+tpfbt+X/Zbpbrv7XoOwlPrX+Fn+0srGEcjeJwJR0Au7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560aMYAAADcAAAADwAAAAAAAAAAAAAA&#10;AACfAgAAZHJzL2Rvd25yZXYueG1sUEsFBgAAAAAEAAQA9wAAAJIDAAAAAA==&#10;">
              <v:imagedata r:id="rId43" o:title=""/>
              <v:path arrowok="t"/>
            </v:shape>
            <v:shape id="Picture 303" o:spid="_x0000_s1426" type="#_x0000_t75" alt="http://static-4.nexusmods.com/15/mods/110/images/54693-1-1402169126.png" style="position:absolute;left:95;top:24098;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SEfPHAAAA3AAAAA8AAABkcnMvZG93bnJldi54bWxEj09rwkAUxO+FfoflFXopulFLlZhVRFv1&#10;JDR68PjIvuZPs29DdpvEb+8WCj0OM/MbJlkPphYdta60rGAyjkAQZ1aXnCu4nD9GCxDOI2usLZOC&#10;GzlYrx4fEoy17fmTutTnIkDYxaig8L6JpXRZQQbd2DbEwfuyrUEfZJtL3WIf4KaW0yh6kwZLDgsF&#10;NrQtKPtOf4yC7trj66TaH963L2Yz727V6brfKfX8NGyWIDwN/j/81z5qBbNoBr9nwhGQq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zSEfPHAAAA3AAAAA8AAAAAAAAAAAAA&#10;AAAAnwIAAGRycy9kb3ducmV2LnhtbFBLBQYAAAAABAAEAPcAAACTAwAAAAA=&#10;">
              <v:imagedata r:id="rId43" o:title=""/>
              <v:path arrowok="t"/>
            </v:shape>
            <v:shape id="Picture 304" o:spid="_x0000_s1427" type="#_x0000_t75" alt="http://static-4.nexusmods.com/15/mods/110/images/54693-1-1402169126.png" style="position:absolute;left:190;top:26860;width:3239;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7iYfHAAAA3AAAAA8AAABkcnMvZG93bnJldi54bWxEj09rwkAUxO+FfoflFXoR3VilSswqYlvr&#10;SWj04PGRfc2fZt+G7DaJ394tCD0OM/MbJtkMphYdta60rGA6iUAQZ1aXnCs4nz7GSxDOI2usLZOC&#10;KznYrB8fEoy17fmLutTnIkDYxaig8L6JpXRZQQbdxDbEwfu2rUEfZJtL3WIf4KaWL1H0Kg2WHBYK&#10;bGhXUPaT/hoF3aXH+bTaf77vRma76K7V8bJ/U+r5adiuQHga/H/43j5oBbNoDn9nwhGQ6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M7iYfHAAAA3AAAAA8AAAAAAAAAAAAA&#10;AAAAnwIAAGRycy9kb3ducmV2LnhtbFBLBQYAAAAABAAEAPcAAACTAwAAAAA=&#10;">
              <v:imagedata r:id="rId43" o:title=""/>
              <v:path arrowok="t"/>
            </v:shape>
          </v:group>
        </w:pict>
      </w:r>
      <w:r>
        <w:rPr>
          <w:noProof/>
          <w:lang w:eastAsia="tr-TR"/>
        </w:rPr>
        <w:pict>
          <v:group id="Group 615" o:spid="_x0000_s1428" style="position:absolute;margin-left:343.15pt;margin-top:149.6pt;width:27pt;height:240.75pt;z-index:251704320" coordsize="3429,30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">
            <v:shape id="Picture 616" o:spid="_x0000_s1429" type="#_x0000_t75" alt="http://static-4.nexusmods.com/15/mods/110/images/54693-1-1402169126.png" style="position:absolute;top:6286;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ShzLGAAAA3AAAAA8AAABkcnMvZG93bnJldi54bWxEj09rwkAUxO9Cv8PyCr2IbiISS+oqYv3T&#10;k6D14PGRfU1is29DdpvEb+8WBI/DzPyGmS97U4mWGldaVhCPIxDEmdUl5wrO39vROwjnkTVWlknB&#10;jRwsFy+DOabadnyk9uRzESDsUlRQeF+nUrqsIINubGvi4P3YxqAPssmlbrALcFPJSRQl0mDJYaHA&#10;mtYFZb+nP6OgvXQ4ja+7/WY9NKtZe7seLrtPpd5e+9UHCE+9f4Yf7S+tIIkT+D8TjoBc3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BKHMsYAAADcAAAADwAAAAAAAAAAAAAA&#10;AACfAgAAZHJzL2Rvd25yZXYueG1sUEsFBgAAAAAEAAQA9wAAAJIDAAAAAA==&#10;">
              <v:imagedata r:id="rId43" o:title=""/>
              <v:path arrowok="t"/>
            </v:shape>
            <v:shape id="Picture 617" o:spid="_x0000_s1430" type="#_x0000_t75" alt="http://static-4.nexusmods.com/15/mods/110/images/54693-1-1402169126.png" style="position:absolute;top:933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eIqnGAAAA3AAAAA8AAABkcnMvZG93bnJldi54bWxEj0FrwkAUhO+C/2F5Qi/SbFKKSppVRFvb&#10;k6D24PGRfU2i2bchu03iv+8WBI/DzHzDZKvB1KKj1lWWFSRRDII4t7riQsH36eN5AcJ5ZI21ZVJw&#10;Iwer5XiUYaptzwfqjr4QAcIuRQWl900qpctLMugi2xAH78e2Bn2QbSF1i32Am1q+xPFMGqw4LJTY&#10;0Kak/Hr8NQq6c4+vyWX3+b6ZmvW8u132591WqafJsH4D4Wnwj/C9/aUVzJI5/J8JR0Au/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14iqcYAAADcAAAADwAAAAAAAAAAAAAA&#10;AACfAgAAZHJzL2Rvd25yZXYueG1sUEsFBgAAAAAEAAQA9wAAAJIDAAAAAA==&#10;">
              <v:imagedata r:id="rId43" o:title=""/>
              <v:path arrowok="t"/>
            </v:shape>
            <v:shape id="Picture 618" o:spid="_x0000_s1431" type="#_x0000_t75" alt="http://static-4.nexusmods.com/15/mods/110/images/54693-1-1402169126.png" style="position:absolute;top:12382;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BttvCAAAA3AAAAA8AAABkcnMvZG93bnJldi54bWxET8uKwjAU3QvzD+EOzEY07SCOVKOIMz5W&#10;go4Ll5fm2labm9LEtv69WQguD+c9W3SmFA3VrrCsIB5GIIhTqwvOFJz+14MJCOeRNZaWScGDHCzm&#10;H70ZJtq2fKDm6DMRQtglqCD3vkqkdGlOBt3QVsSBu9jaoA+wzqSusQ3hppTfUTSWBgsODTlWtMop&#10;vR3vRkFzbnEUXzfbv1XfLH+ax3V/3vwq9fXZLacgPHX+LX65d1rBOA5rw5lwBOT8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wbbbwgAAANwAAAAPAAAAAAAAAAAAAAAAAJ8C&#10;AABkcnMvZG93bnJldi54bWxQSwUGAAAAAAQABAD3AAAAjgMAAAAA&#10;">
              <v:imagedata r:id="rId43" o:title=""/>
              <v:path arrowok="t"/>
            </v:shape>
            <v:shape id="Picture 619" o:spid="_x0000_s1432" type="#_x0000_t75" alt="http://static-4.nexusmods.com/15/mods/110/images/54693-1-1402169126.png" style="position:absolute;top:1514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NE0DHAAAA3AAAAA8AAABkcnMvZG93bnJldi54bWxEj81rwkAUxO8F/4flCV6KblKKH9FVxKrt&#10;qeDHweMj+0yi2bchuybxv+8WCj0OM/MbZrHqTCkaql1hWUE8ikAQp1YXnCk4n3bDKQjnkTWWlknB&#10;kxyslr2XBSbatnyg5ugzESDsElSQe18lUro0J4NuZCvi4F1tbdAHWWdS19gGuCnlWxSNpcGCw0KO&#10;FW1ySu/Hh1HQXFp8j2/7z+3m1awnzfP2fdl/KDXod+s5CE+d/w//tb+0gnE8g98z4QjI5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WNE0DHAAAA3AAAAA8AAAAAAAAAAAAA&#10;AAAAnwIAAGRycy9kb3ducmV2LnhtbFBLBQYAAAAABAAEAPcAAACTAwAAAAA=&#10;">
              <v:imagedata r:id="rId43" o:title=""/>
              <v:path arrowok="t"/>
            </v:shape>
            <v:shape id="Picture 620" o:spid="_x0000_s1433" type="#_x0000_t75" alt="http://static-4.nexusmods.com/15/mods/110/images/54693-1-1402169126.png" style="position:absolute;top:3143;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bcGDDAAAA3AAAAA8AAABkcnMvZG93bnJldi54bWxET8tqwkAU3Rf8h+EK3RSdKMVKdAyibdqV&#10;UHXh8pK55mHmTshM8/j7zqLQ5eG8t8lgatFR60rLChbzCARxZnXJuYLr5WO2BuE8ssbaMikYyUGy&#10;mzxtMda252/qzj4XIYRdjAoK75tYSpcVZNDNbUMcuLttDfoA21zqFvsQbmq5jKKVNFhyaCiwoUNB&#10;2eP8YxR0tx5fF1X6+X54Mfu3bqxOt/So1PN02G9AeBr8v/jP/aUVrJZhfjgTjoDc/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ttwYMMAAADcAAAADwAAAAAAAAAAAAAAAACf&#10;AgAAZHJzL2Rvd25yZXYueG1sUEsFBgAAAAAEAAQA9wAAAI8DAAAAAA==&#10;">
              <v:imagedata r:id="rId43" o:title=""/>
              <v:path arrowok="t"/>
            </v:shape>
            <v:shape id="Picture 621" o:spid="_x0000_s1434" type="#_x0000_t75" alt="http://static-4.nexusmods.com/15/mods/110/images/54693-1-1402169126.png" style="position:absolute;width:3238;height:37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X1fvGAAAA3AAAAA8AAABkcnMvZG93bnJldi54bWxEj0FrwkAUhO+C/2F5Qi+lbiJFS+oqolZ7&#10;Eow9eHxkn0k0+zZkt0n8926h4HGYmW+Y+bI3lWipcaVlBfE4AkGcWV1yruDn9PX2AcJ5ZI2VZVJw&#10;JwfLxXAwx0Tbjo/Upj4XAcIuQQWF93UipcsKMujGtiYO3sU2Bn2QTS51g12Am0pOomgqDZYcFgqs&#10;aV1Qdkt/jYL23OF7fN3tt+tXs5q19+vhvNso9TLqV58gPPX+Gf5vf2sF00kMf2fCEZCL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ZfV+8YAAADcAAAADwAAAAAAAAAAAAAA&#10;AACfAgAAZHJzL2Rvd25yZXYueG1sUEsFBgAAAAAEAAQA9wAAAJIDAAAAAA==&#10;">
              <v:imagedata r:id="rId43" o:title=""/>
              <v:path arrowok="t"/>
            </v:shape>
            <v:shape id="Picture 622" o:spid="_x0000_s1435" type="#_x0000_t75" alt="http://static-4.nexusmods.com/15/mods/110/images/54693-1-1402169126.png" style="position:absolute;top:18097;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FS4zGAAAA3AAAAA8AAABkcnMvZG93bnJldi54bWxEj0FrwkAUhO+C/2F5Qi+lbgxFS+oqolZ7&#10;Eow9eHxkn0k0+zZkt0n8926h4HGYmW+Y+bI3lWipcaVlBZNxBII4s7rkXMHP6evtA4TzyBory6Tg&#10;Tg6Wi+Fgjom2HR+pTX0uAoRdggoK7+tESpcVZNCNbU0cvIttDPogm1zqBrsAN5WMo2gqDZYcFgqs&#10;aV1Qdkt/jYL23OH75Lrbb9evZjVr79fDebdR6mXUrz5BeOr9M/zf/tYKpnEMf2fCEZCL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UVLjMYAAADcAAAADwAAAAAAAAAAAAAA&#10;AACfAgAAZHJzL2Rvd25yZXYueG1sUEsFBgAAAAAEAAQA9wAAAJIDAAAAAA==&#10;">
              <v:imagedata r:id="rId43" o:title=""/>
              <v:path arrowok="t"/>
            </v:shape>
            <v:shape id="Picture 623" o:spid="_x0000_s1436" type="#_x0000_t75" alt="http://static-4.nexusmods.com/15/mods/110/images/54693-1-1402169126.png" style="position:absolute;top:21050;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J7hfGAAAA3AAAAA8AAABkcnMvZG93bnJldi54bWxEj81rwkAUxO8F/4flCb2UutEWLTGriN+n&#10;grYHj4/sMx9m34bsNon/fVco9DjMzG+YZNmbSrTUuMKygvEoAkGcWl1wpuD7a/f6AcJ5ZI2VZVJw&#10;JwfLxeApwVjbjk/Unn0mAoRdjApy7+tYSpfmZNCNbE0cvKttDPogm0zqBrsAN5WcRNFUGiw4LORY&#10;0zqn9Hb+MQraS4fv43J/2K5fzGrW3svPy36j1POwX81BeOr9f/ivfdQKppM3eJwJR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gnuF8YAAADcAAAADwAAAAAAAAAAAAAA&#10;AACfAgAAZHJzL2Rvd25yZXYueG1sUEsFBgAAAAAEAAQA9wAAAJIDAAAAAA==&#10;">
              <v:imagedata r:id="rId43" o:title=""/>
              <v:path arrowok="t"/>
            </v:shape>
            <v:shape id="Picture 624" o:spid="_x0000_s1437" type="#_x0000_t75" alt="http://static-4.nexusmods.com/15/mods/110/images/54693-1-1402169126.png" style="position:absolute;left:95;top:24098;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gdmPHAAAA3AAAAA8AAABkcnMvZG93bnJldi54bWxEj09rwkAUxO+C32F5Qi+lbgxBS+oqom3a&#10;k6DtweMj+5pEs29Ddps/375bKHgcZuY3zHo7mFp01LrKsoLFPAJBnFtdcaHg6/Pt6RmE88gaa8uk&#10;YCQH2810ssZU255P1J19IQKEXYoKSu+bVEqXl2TQzW1DHLxv2xr0QbaF1C32AW5qGUfRUhqsOCyU&#10;2NC+pPx2/jEKukuPyeKavb/uH81u1Y3X4yU7KPUwG3YvIDwN/h7+b39oBcs4gb8z4QjIz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XgdmPHAAAA3AAAAA8AAAAAAAAAAAAA&#10;AAAAnwIAAGRycy9kb3ducmV2LnhtbFBLBQYAAAAABAAEAPcAAACTAwAAAAA=&#10;">
              <v:imagedata r:id="rId43" o:title=""/>
              <v:path arrowok="t"/>
            </v:shape>
            <v:shape id="Picture 625" o:spid="_x0000_s1438" type="#_x0000_t75" alt="http://static-4.nexusmods.com/15/mods/110/images/54693-1-1402169126.png" style="position:absolute;left:190;top:26860;width:3239;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s0/jGAAAA3AAAAA8AAABkcnMvZG93bnJldi54bWxEj81rwkAUxO8F/4flCb2UulFaLTGriN+n&#10;grYHj4/sMx9m34bsNon/fVco9DjMzG+YZNmbSrTUuMKygvEoAkGcWl1wpuD7a/f6AcJ5ZI2VZVJw&#10;JwfLxeApwVjbjk/Unn0mAoRdjApy7+tYSpfmZNCNbE0cvKttDPogm0zqBrsAN5WcRNFUGiw4LORY&#10;0zqn9Hb+MQraS4dv43J/2K5fzGrW3svPy36j1POwX81BeOr9f/ivfdQKppN3eJwJR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qzT+MYAAADcAAAADwAAAAAAAAAAAAAA&#10;AACfAgAAZHJzL2Rvd25yZXYueG1sUEsFBgAAAAAEAAQA9wAAAJIDAAAAAA==&#10;">
              <v:imagedata r:id="rId43" o:title=""/>
              <v:path arrowok="t"/>
            </v:shape>
          </v:group>
        </w:pict>
      </w:r>
      <w:r>
        <w:rPr>
          <w:noProof/>
          <w:lang w:eastAsia="tr-TR"/>
        </w:rPr>
        <w:pict>
          <v:roundrect id="Rounded Rectangle 282" o:spid="_x0000_s1439" style="position:absolute;margin-left:251.65pt;margin-top:389.6pt;width:33.75pt;height:30.75pt;z-index:25170329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" strokecolor="#243f60" strokeweight="2pt"/>
        </w:pict>
      </w:r>
      <w:r>
        <w:rPr>
          <w:noProof/>
          <w:lang w:eastAsia="tr-TR"/>
        </w:rPr>
        <w:pict>
          <v:roundrect id="Rounded Rectangle 281" o:spid="_x0000_s1440" style="position:absolute;margin-left:213.4pt;margin-top:134.6pt;width:110.25pt;height:291pt;z-index:-25161420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" strokecolor="#243f60" strokeweight="2pt"/>
        </w:pict>
      </w:r>
      <w:r>
        <w:rPr>
          <w:noProof/>
          <w:lang w:eastAsia="tr-TR"/>
        </w:rPr>
        <w:pict>
          <v:group id="Group 270" o:spid="_x0000_s1441" style="position:absolute;margin-left:294.4pt;margin-top:148.85pt;width:27pt;height:240.75pt;z-index:251701248" coordsize="3429,30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">
            <v:shape id="Picture 271" o:spid="_x0000_s1442" type="#_x0000_t75" alt="http://static-4.nexusmods.com/15/mods/110/images/54693-1-1402169126.png" style="position:absolute;top:6286;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rVv/FAAAA3AAAAA8AAABkcnMvZG93bnJldi54bWxEj0FrwkAUhO9C/8PyCl5ENxHREl1FrFVP&#10;hVoPHh/ZZxKbfRuy2yT+e1cQPA4z8w2zWHWmFA3VrrCsIB5FIIhTqwvOFJx+v4YfIJxH1lhaJgU3&#10;crBavvUWmGjb8g81R5+JAGGXoILc+yqR0qU5GXQjWxEH72Jrgz7IOpO6xjbATSnHUTSVBgsOCzlW&#10;tMkp/Tv+GwXNucVJfN3tt5uBWc+a2/X7vPtUqv/erecgPHX+FX62D1rBeBbD40w4AnJ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q1b/xQAAANwAAAAPAAAAAAAAAAAAAAAA&#10;AJ8CAABkcnMvZG93bnJldi54bWxQSwUGAAAAAAQABAD3AAAAkQMAAAAA&#10;">
              <v:imagedata r:id="rId43" o:title=""/>
              <v:path arrowok="t"/>
            </v:shape>
            <v:shape id="Picture 272" o:spid="_x0000_s1443" type="#_x0000_t75" alt="http://static-4.nexusmods.com/15/mods/110/images/54693-1-1402169126.png" style="position:absolute;top:933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5yIjFAAAA3AAAAA8AAABkcnMvZG93bnJldi54bWxEj0FrwkAUhO9C/8PyCl5ENwbREl1FrFVP&#10;hVoPHh/ZZxKbfRuy2yT+e1cQPA4z8w2zWHWmFA3VrrCsYDyKQBCnVhecKTj9fg0/QDiPrLG0TApu&#10;5GC1fOstMNG25R9qjj4TAcIuQQW591UipUtzMuhGtiIO3sXWBn2QdSZ1jW2Am1LGUTSVBgsOCzlW&#10;tMkp/Tv+GwXNucXJ+LrbbzcDs541t+v3efepVP+9W89BeOr8K/xsH7SCeBbD40w4AnJ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9eciIxQAAANwAAAAPAAAAAAAAAAAAAAAA&#10;AJ8CAABkcnMvZG93bnJldi54bWxQSwUGAAAAAAQABAD3AAAAkQMAAAAA&#10;">
              <v:imagedata r:id="rId43" o:title=""/>
              <v:path arrowok="t"/>
            </v:shape>
            <v:shape id="Picture 273" o:spid="_x0000_s1444" type="#_x0000_t75" alt="http://static-4.nexusmods.com/15/mods/110/images/54693-1-1402169126.png" style="position:absolute;top:12382;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1bRPGAAAA3AAAAA8AAABkcnMvZG93bnJldi54bWxEj0FrwkAUhO+C/2F5Qi+lbtSiErOK2Go9&#10;CbU95PjIPpNo9m3IbpP477uFgsdhZr5hkk1vKtFS40rLCibjCARxZnXJuYLvr/3LEoTzyBory6Tg&#10;Tg426+EgwVjbjj+pPftcBAi7GBUU3texlC4ryKAb25o4eBfbGPRBNrnUDXYBbio5jaK5NFhyWCiw&#10;pl1B2e38YxS0aYevk+vh4333bLaL9n49pYc3pZ5G/XYFwlPvH+H/9lErmC5m8HcmHA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jVtE8YAAADcAAAADwAAAAAAAAAAAAAA&#10;AACfAgAAZHJzL2Rvd25yZXYueG1sUEsFBgAAAAAEAAQA9wAAAJIDAAAAAA==&#10;">
              <v:imagedata r:id="rId43" o:title=""/>
              <v:path arrowok="t"/>
            </v:shape>
            <v:shape id="Picture 274" o:spid="_x0000_s1445" type="#_x0000_t75" alt="http://static-4.nexusmods.com/15/mods/110/images/54693-1-1402169126.png" style="position:absolute;top:1514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c9WfFAAAA3AAAAA8AAABkcnMvZG93bnJldi54bWxEj0+LwjAUxO8LfofwBC+LpoqodI0i/j8J&#10;6h48Ppq3bd3mpTSxrd/eCAt7HGbmN8x82ZpC1FS53LKC4SACQZxYnXOq4Pu6689AOI+ssbBMCp7k&#10;YLnofMwx1rbhM9UXn4oAYRejgsz7MpbSJRkZdANbEgfvx1YGfZBVKnWFTYCbQo6iaCIN5hwWMixp&#10;nVHye3kYBfWtwfHwvj9s159mNa2f99Ntv1Gq121XXyA8tf4//Nc+agWj6RjeZ8IRkIs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3PVnxQAAANwAAAAPAAAAAAAAAAAAAAAA&#10;AJ8CAABkcnMvZG93bnJldi54bWxQSwUGAAAAAAQABAD3AAAAkQMAAAAA&#10;">
              <v:imagedata r:id="rId43" o:title=""/>
              <v:path arrowok="t"/>
            </v:shape>
            <v:shape id="Picture 275" o:spid="_x0000_s1446" type="#_x0000_t75" alt="http://static-4.nexusmods.com/15/mods/110/images/54693-1-1402169126.png" style="position:absolute;top:3143;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QUPzGAAAA3AAAAA8AAABkcnMvZG93bnJldi54bWxEj0FrwkAUhO+C/2F5Qi+lbhSrErOK2Go9&#10;CbU95PjIPpNo9m3IbpP477uFgsdhZr5hkk1vKtFS40rLCibjCARxZnXJuYLvr/3LEoTzyBory6Tg&#10;Tg426+EgwVjbjj+pPftcBAi7GBUU3texlC4ryKAb25o4eBfbGPRBNrnUDXYBbio5jaK5NFhyWCiw&#10;pl1B2e38YxS0aYezyfXw8b57NttFe7+e0sObUk+jfrsC4an3j/B/+6gVTBev8HcmHA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pBQ/MYAAADcAAAADwAAAAAAAAAAAAAA&#10;AACfAgAAZHJzL2Rvd25yZXYueG1sUEsFBgAAAAAEAAQA9wAAAJIDAAAAAA==&#10;">
              <v:imagedata r:id="rId43" o:title=""/>
              <v:path arrowok="t"/>
            </v:shape>
            <v:shape id="Picture 276" o:spid="_x0000_s1447" type="#_x0000_t75" alt="http://static-4.nexusmods.com/15/mods/110/images/54693-1-1402169126.png" style="position:absolute;width:3238;height:37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CzovGAAAA3AAAAA8AAABkcnMvZG93bnJldi54bWxEj0FrwkAUhO9C/8PyCr2UZpNQtERXEdtq&#10;T0Kthxwf2WcSzb4N2W0S/71bKHgcZuYbZrEaTSN66lxtWUESxSCIC6trLhUcfz5f3kA4j6yxsUwK&#10;ruRgtXyYLDDTduBv6g++FAHCLkMFlfdtJqUrKjLoItsSB+9kO4M+yK6UusMhwE0j0zieSoM1h4UK&#10;W9pUVFwOv0ZBnw/4mpy3u4/Ns1nP+ut5n2/flXp6HNdzEJ5Gfw//t7+0gnQ2hb8z4QjI5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kLOi8YAAADcAAAADwAAAAAAAAAAAAAA&#10;AACfAgAAZHJzL2Rvd25yZXYueG1sUEsFBgAAAAAEAAQA9wAAAJIDAAAAAA==&#10;">
              <v:imagedata r:id="rId43" o:title=""/>
              <v:path arrowok="t"/>
            </v:shape>
            <v:shape id="Picture 277" o:spid="_x0000_s1448" type="#_x0000_t75" alt="http://static-4.nexusmods.com/15/mods/110/images/54693-1-1402169126.png" style="position:absolute;top:18097;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0OaxDGAAAA3AAAAA8AAABkcnMvZG93bnJldi54bWxEj0FrwkAUhO8F/8PyhF5K3SilkTQbEa22&#10;J8HYg8dH9jWJZt+G7JrEf98tFHocZuYbJl2NphE9da62rGA+i0AQF1bXXCr4Ou2elyCcR9bYWCYF&#10;d3KwyiYPKSbaDnykPvelCBB2CSqovG8TKV1RkUE3sy1x8L5tZ9AH2ZVSdzgEuGnkIopepcGaw0KF&#10;LW0qKq75zSjozwO+zC/7j/fNk1nH/f1yOO+3Sj1Ox/UbCE+j/w//tT+1gkUcw++ZcARk9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Q5rEMYAAADcAAAADwAAAAAAAAAAAAAA&#10;AACfAgAAZHJzL2Rvd25yZXYueG1sUEsFBgAAAAAEAAQA9wAAAJIDAAAAAA==&#10;">
              <v:imagedata r:id="rId43" o:title=""/>
              <v:path arrowok="t"/>
            </v:shape>
            <v:shape id="Picture 278" o:spid="_x0000_s1449" type="#_x0000_t75" alt="http://static-4.nexusmods.com/15/mods/110/images/54693-1-1402169126.png" style="position:absolute;top:21050;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R/2LEAAAA3AAAAA8AAABkcnMvZG93bnJldi54bWxET8lqwzAQvRfyD2ICvZRGjglNcaIYk8Xt&#10;KZDlkONgTW2n1shYqu38fXUo9Ph4+zodTSN66lxtWcF8FoEgLqyuuVRwvRxe30E4j6yxsUwKHuQg&#10;3Uye1phoO/CJ+rMvRQhhl6CCyvs2kdIVFRl0M9sSB+7LdgZ9gF0pdYdDCDeNjKPoTRqsOTRU2NK2&#10;ouL7/GMU9LcBF/N7/rHfvphs2T/ux1u+U+p5OmYrEJ5G/y/+c39qBfEyrA1nwhGQm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yR/2LEAAAA3AAAAA8AAAAAAAAAAAAAAAAA&#10;nwIAAGRycy9kb3ducmV2LnhtbFBLBQYAAAAABAAEAPcAAACQAwAAAAA=&#10;">
              <v:imagedata r:id="rId43" o:title=""/>
              <v:path arrowok="t"/>
            </v:shape>
            <v:shape id="Picture 279" o:spid="_x0000_s1450" type="#_x0000_t75" alt="http://static-4.nexusmods.com/15/mods/110/images/54693-1-1402169126.png" style="position:absolute;left:95;top:24098;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dWvnGAAAA3AAAAA8AAABkcnMvZG93bnJldi54bWxEj81rwkAUxO8F/4flCb2UulFKtTGriN+n&#10;grYHj4/sMx9m34bsNon/fVco9DjMzG+YZNmbSrTUuMKygvEoAkGcWl1wpuD7a/c6A+E8ssbKMim4&#10;k4PlYvCUYKxtxydqzz4TAcIuRgW593UspUtzMuhGtiYO3tU2Bn2QTSZ1g12Am0pOouhdGiw4LORY&#10;0zqn9Hb+MQraS4dv43J/2K5fzGra3svPy36j1POwX81BeOr9f/ivfdQKJtMPeJwJR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91a+cYAAADcAAAADwAAAAAAAAAAAAAA&#10;AACfAgAAZHJzL2Rvd25yZXYueG1sUEsFBgAAAAAEAAQA9wAAAJIDAAAAAA==&#10;">
              <v:imagedata r:id="rId43" o:title=""/>
              <v:path arrowok="t"/>
            </v:shape>
            <v:shape id="Picture 280" o:spid="_x0000_s1451" type="#_x0000_t75" alt="http://static-4.nexusmods.com/15/mods/110/images/54693-1-1402169126.png" style="position:absolute;left:190;top:26860;width:3239;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yg0PCAAAA3AAAAA8AAABkcnMvZG93bnJldi54bWxET02LwjAQvQv7H8IseBFNlcWVahRxd9WT&#10;sNWDx6EZ22ozKU1s6783B8Hj430vVp0pRUO1KywrGI8iEMSp1QVnCk7Hv+EMhPPIGkvLpOBBDlbL&#10;j94CY21b/qcm8ZkIIexiVJB7X8VSujQng25kK+LAXWxt0AdYZ1LX2IZwU8pJFE2lwYJDQ44VbXJK&#10;b8ndKGjOLX6Nr9vd72Zg1t/N43o4b3+U6n926zkIT51/i1/uvVYwmYX54Uw4AnL5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MoNDwgAAANwAAAAPAAAAAAAAAAAAAAAAAJ8C&#10;AABkcnMvZG93bnJldi54bWxQSwUGAAAAAAQABAD3AAAAjgMAAAAA&#10;">
              <v:imagedata r:id="rId43" o:title=""/>
              <v:path arrowok="t"/>
            </v:shape>
          </v:group>
        </w:pict>
      </w:r>
      <w:r>
        <w:rPr>
          <w:noProof/>
          <w:lang w:eastAsia="tr-TR"/>
        </w:rPr>
        <w:pict>
          <v:group id="Group 626" o:spid="_x0000_s1452" style="position:absolute;margin-left:268.9pt;margin-top:148.1pt;width:27pt;height:240.75pt;z-index:251700224" coordsize="3429,30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">
            <v:shape id="Picture 627" o:spid="_x0000_s1453" type="#_x0000_t75" alt="http://static-4.nexusmods.com/15/mods/110/images/54693-1-1402169126.png" style="position:absolute;top:6286;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y6BTGAAAA3AAAAA8AAABkcnMvZG93bnJldi54bWxEj0FrwkAUhO9C/8PyCr2UZpNQtERXEdtq&#10;T0Kthxwf2WcSzb4N2W0S/71bKHgcZuYbZrEaTSN66lxtWUESxSCIC6trLhUcfz5f3kA4j6yxsUwK&#10;ruRgtXyYLDDTduBv6g++FAHCLkMFlfdtJqUrKjLoItsSB+9kO4M+yK6UusMhwE0j0zieSoM1h4UK&#10;W9pUVFwOv0ZBnw/4mpy3u4/Ns1nP+ut5n2/flXp6HNdzEJ5Gfw//t7+0gmk6g78z4QjI5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TLoFMYAAADcAAAADwAAAAAAAAAAAAAA&#10;AACfAgAAZHJzL2Rvd25yZXYueG1sUEsFBgAAAAAEAAQA9wAAAJIDAAAAAA==&#10;">
              <v:imagedata r:id="rId43" o:title=""/>
              <v:path arrowok="t"/>
            </v:shape>
            <v:shape id="Picture 628" o:spid="_x0000_s1454" type="#_x0000_t75" alt="http://static-4.nexusmods.com/15/mods/110/images/54693-1-1402169126.png" style="position:absolute;top:933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tfGbDAAAA3AAAAA8AAABkcnMvZG93bnJldi54bWxET8tqwkAU3Rf8h+EK3RSdKMVKdAyibdqV&#10;UHXh8pK55mHmTshM8/j7zqLQ5eG8t8lgatFR60rLChbzCARxZnXJuYLr5WO2BuE8ssbaMikYyUGy&#10;mzxtMda252/qzj4XIYRdjAoK75tYSpcVZNDNbUMcuLttDfoA21zqFvsQbmq5jKKVNFhyaCiwoUNB&#10;2eP8YxR0tx5fF1X6+X54Mfu3bqxOt/So1PN02G9AeBr8v/jP/aUVrJZhbTgTjoDc/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K18ZsMAAADcAAAADwAAAAAAAAAAAAAAAACf&#10;AgAAZHJzL2Rvd25yZXYueG1sUEsFBgAAAAAEAAQA9wAAAI8DAAAAAA==&#10;">
              <v:imagedata r:id="rId43" o:title=""/>
              <v:path arrowok="t"/>
            </v:shape>
            <v:shape id="Picture 629" o:spid="_x0000_s1455" type="#_x0000_t75" alt="http://static-4.nexusmods.com/15/mods/110/images/54693-1-1402169126.png" style="position:absolute;top:12382;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h2f3GAAAA3AAAAA8AAABkcnMvZG93bnJldi54bWxEj81rwkAUxO8F/4flCb2UulGKtTGriN+n&#10;grYHj4/sMx9m34bsNon/fVco9DjMzG+YZNmbSrTUuMKygvEoAkGcWl1wpuD7a/c6A+E8ssbKMim4&#10;k4PlYvCUYKxtxydqzz4TAcIuRgW593UspUtzMuhGtiYO3tU2Bn2QTSZ1g12Am0pOomgqDRYcFnKs&#10;aZ1Tejv/GAXtpcO3cbk/bNcvZvXe3svPy36j1POwX81BeOr9f/ivfdQKppMPeJwJR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HZ/cYAAADcAAAADwAAAAAAAAAAAAAA&#10;AACfAgAAZHJzL2Rvd25yZXYueG1sUEsFBgAAAAAEAAQA9wAAAJIDAAAAAA==&#10;">
              <v:imagedata r:id="rId43" o:title=""/>
              <v:path arrowok="t"/>
            </v:shape>
            <v:shape id="Picture 630" o:spid="_x0000_s1456" type="#_x0000_t75" alt="http://static-4.nexusmods.com/15/mods/110/images/54693-1-1402169126.png" style="position:absolute;top:1514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8C5r3CAAAA3AAAAA8AAABkcnMvZG93bnJldi54bWxET8uKwjAU3QvzD+EOzEY09YFKNYr4Xg2M&#10;unB5ae60dZqb0mTa+vdmIbg8nPdi1ZpC1FS53LKCQT8CQZxYnXOq4HrZ92YgnEfWWFgmBQ9ysFp+&#10;dBYYa9vwD9Vnn4oQwi5GBZn3ZSylSzIy6Pq2JA7cr60M+gCrVOoKmxBuCjmMook0mHNoyLCkTUbJ&#10;3/nfKKhvDY4H98Nxt+ma9bR+3L9vh61SX5/teg7CU+vf4pf7pBVMRmF+OBOOgFw+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Aua9wgAAANwAAAAPAAAAAAAAAAAAAAAAAJ8C&#10;AABkcnMvZG93bnJldi54bWxQSwUGAAAAAAQABAD3AAAAjgMAAAAA&#10;">
              <v:imagedata r:id="rId43" o:title=""/>
              <v:path arrowok="t"/>
            </v:shape>
            <v:shape id="Picture 631" o:spid="_x0000_s1457" type="#_x0000_t75" alt="http://static-4.nexusmods.com/15/mods/110/images/54693-1-1402169126.png" style="position:absolute;top:3143;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OQybGAAAA3AAAAA8AAABkcnMvZG93bnJldi54bWxEj09rwkAUxO8Fv8PyBC9FN2mLSnQVsWp7&#10;Evxz8PjIPpNo9m3Irkn89t1CocdhZn7DzJedKUVDtSssK4hHEQji1OqCMwXn03Y4BeE8ssbSMil4&#10;koPlovcyx0Tblg/UHH0mAoRdggpy76tESpfmZNCNbEUcvKutDfog60zqGtsAN6V8i6KxNFhwWMix&#10;onVO6f34MAqaS4sf8W33tVm/mtWked72l92nUoN+t5qB8NT5//Bf+1srGL/H8HsmHAG5+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E5DJsYAAADcAAAADwAAAAAAAAAAAAAA&#10;AACfAgAAZHJzL2Rvd25yZXYueG1sUEsFBgAAAAAEAAQA9wAAAJIDAAAAAA==&#10;">
              <v:imagedata r:id="rId43" o:title=""/>
              <v:path arrowok="t"/>
            </v:shape>
            <v:shape id="Picture 632" o:spid="_x0000_s1458" type="#_x0000_t75" alt="http://static-4.nexusmods.com/15/mods/110/images/54693-1-1402169126.png" style="position:absolute;width:3238;height:37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c3VHGAAAA3AAAAA8AAABkcnMvZG93bnJldi54bWxEj81rwkAUxO8F/4flCb2UutEWLTGriN+n&#10;grYHj4/sMx9m34bsNon/fVco9DjMzG+YZNmbSrTUuMKygvEoAkGcWl1wpuD7a/f6AcJ5ZI2VZVJw&#10;JwfLxeApwVjbjk/Unn0mAoRdjApy7+tYSpfmZNCNbE0cvKttDPogm0zqBrsAN5WcRNFUGiw4LORY&#10;0zqn9Hb+MQraS4fv43J/2K5fzGrW3svPy36j1POwX81BeOr9f/ivfdQKpm8TeJwJR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JzdUcYAAADcAAAADwAAAAAAAAAAAAAA&#10;AACfAgAAZHJzL2Rvd25yZXYueG1sUEsFBgAAAAAEAAQA9wAAAJIDAAAAAA==&#10;">
              <v:imagedata r:id="rId43" o:title=""/>
              <v:path arrowok="t"/>
            </v:shape>
            <v:shape id="Picture 633" o:spid="_x0000_s1459" type="#_x0000_t75" alt="http://static-4.nexusmods.com/15/mods/110/images/54693-1-1402169126.png" style="position:absolute;top:18097;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eMrGAAAA3AAAAA8AAABkcnMvZG93bnJldi54bWxEj09rwkAUxO9Cv8PyCl6kbtSikrqKWP+d&#10;CqYePD6yr0ls9m3Irkn89q5Q6HGYmd8wi1VnStFQ7QrLCkbDCARxanXBmYLz9+5tDsJ5ZI2lZVJw&#10;Jwer5UtvgbG2LZ+oSXwmAoRdjApy76tYSpfmZNANbUUcvB9bG/RB1pnUNbYBbko5jqKpNFhwWMix&#10;ok1O6W9yMwqaS4vvo+v+sN0MzHrW3K9fl/2nUv3Xbv0BwlPn/8N/7aNWMJ1M4HkmHAG5f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9B4ysYAAADcAAAADwAAAAAAAAAAAAAA&#10;AACfAgAAZHJzL2Rvd25yZXYueG1sUEsFBgAAAAAEAAQA9wAAAJIDAAAAAA==&#10;">
              <v:imagedata r:id="rId43" o:title=""/>
              <v:path arrowok="t"/>
            </v:shape>
            <v:shape id="Picture 634" o:spid="_x0000_s1460" type="#_x0000_t75" alt="http://static-4.nexusmods.com/15/mods/110/images/54693-1-1402169126.png" style="position:absolute;top:21050;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54L7GAAAA3AAAAA8AAABkcnMvZG93bnJldi54bWxEj09rwkAUxO9Cv8PyCl5EN1pRSV1FrFVP&#10;Bf8cPD6yr0ls9m3Irkn89q4g9DjMzG+Y+bI1haipcrllBcNBBII4sTrnVMH59N2fgXAeWWNhmRTc&#10;ycFy8daZY6xtwweqjz4VAcIuRgWZ92UspUsyMugGtiQO3q+tDPogq1TqCpsAN4UcRdFEGsw5LGRY&#10;0jqj5O94MwrqS4Pj4XW726x7ZjWt79efy/ZLqe57u/oE4an1/+FXe68VTD7G8DwTjoBcP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DngvsYAAADcAAAADwAAAAAAAAAAAAAA&#10;AACfAgAAZHJzL2Rvd25yZXYueG1sUEsFBgAAAAAEAAQA9wAAAJIDAAAAAA==&#10;">
              <v:imagedata r:id="rId43" o:title=""/>
              <v:path arrowok="t"/>
            </v:shape>
            <v:shape id="Picture 635" o:spid="_x0000_s1461" type="#_x0000_t75" alt="http://static-4.nexusmods.com/15/mods/110/images/54693-1-1402169126.png" style="position:absolute;left:95;top:24098;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1RSXGAAAA3AAAAA8AAABkcnMvZG93bnJldi54bWxEj0FrwkAUhO8F/8PyBC+lbtRqJbqKqFVP&#10;grYHj4/sM4lm34bsmsR/3y0Uehxm5htmvmxNIWqqXG5ZwaAfgSBOrM45VfD99fk2BeE8ssbCMil4&#10;koPlovMyx1jbhk9Un30qAoRdjAoy78tYSpdkZND1bUkcvKutDPogq1TqCpsAN4UcRtFEGsw5LGRY&#10;0jqj5H5+GAX1pcH3wW23365fzeqjft6Ol91GqV63Xc1AeGr9f/ivfdAKJqMx/J4JR0Auf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3VFJcYAAADcAAAADwAAAAAAAAAAAAAA&#10;AACfAgAAZHJzL2Rvd25yZXYueG1sUEsFBgAAAAAEAAQA9wAAAJIDAAAAAA==&#10;">
              <v:imagedata r:id="rId43" o:title=""/>
              <v:path arrowok="t"/>
            </v:shape>
            <v:shape id="Picture 636" o:spid="_x0000_s1462" type="#_x0000_t75" alt="http://static-4.nexusmods.com/15/mods/110/images/54693-1-1402169126.png" style="position:absolute;left:190;top:26860;width:3239;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21LGAAAA3AAAAA8AAABkcnMvZG93bnJldi54bWxEj81rwkAUxO8F/4flFbwU3WhLLKmriF/1&#10;JPhx8PjIvibR7NuQXZP433cLBY/DzPyGmc47U4qGaldYVjAaRiCIU6sLzhScT5vBJwjnkTWWlknB&#10;gxzMZ72XKSbatnyg5ugzESDsElSQe18lUro0J4NuaCvi4P3Y2qAPss6krrENcFPKcRTF0mDBYSHH&#10;ipY5pbfj3ShoLi1+jK7b7/XyzSwmzeO6v2xXSvVfu8UXCE+df4b/2zutIH6P4e9MOAJy9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6fbUsYAAADcAAAADwAAAAAAAAAAAAAA&#10;AACfAgAAZHJzL2Rvd25yZXYueG1sUEsFBgAAAAAEAAQA9wAAAJIDAAAAAA==&#10;">
              <v:imagedata r:id="rId43" o:title=""/>
              <v:path arrowok="t"/>
            </v:shape>
          </v:group>
        </w:pict>
      </w:r>
      <w:r>
        <w:rPr>
          <w:noProof/>
          <w:lang w:eastAsia="tr-TR"/>
        </w:rPr>
        <w:pict>
          <v:group id="Group 637" o:spid="_x0000_s1463" style="position:absolute;margin-left:242.65pt;margin-top:148.1pt;width:27pt;height:240.75pt;z-index:251699200" coordsize="3429,30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">
            <v:shape id="Picture 638" o:spid="_x0000_s1464" type="#_x0000_t75" alt="http://static-4.nexusmods.com/15/mods/110/images/54693-1-1402169126.png" style="position:absolute;top:6286;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06rvCAAAA3AAAAA8AAABkcnMvZG93bnJldi54bWxET8uKwjAU3QvzD+EOzEY09YFKNYr4Xg2M&#10;unB5ae60dZqb0mTa+vdmIbg8nPdi1ZpC1FS53LKCQT8CQZxYnXOq4HrZ92YgnEfWWFgmBQ9ysFp+&#10;dBYYa9vwD9Vnn4oQwi5GBZn3ZSylSzIy6Pq2JA7cr60M+gCrVOoKmxBuCjmMook0mHNoyLCkTUbJ&#10;3/nfKKhvDY4H98Nxt+ma9bR+3L9vh61SX5/teg7CU+vf4pf7pBVMRmFtOBOOgFw+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dOq7wgAAANwAAAAPAAAAAAAAAAAAAAAAAJ8C&#10;AABkcnMvZG93bnJldi54bWxQSwUGAAAAAAQABAD3AAAAjgMAAAAA&#10;">
              <v:imagedata r:id="rId43" o:title=""/>
              <v:path arrowok="t"/>
            </v:shape>
            <v:shape id="Picture 639" o:spid="_x0000_s1465" type="#_x0000_t75" alt="http://static-4.nexusmods.com/15/mods/110/images/54693-1-1402169126.png" style="position:absolute;top:933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4TyDHAAAA3AAAAA8AAABkcnMvZG93bnJldi54bWxEj0FrwkAUhO8F/8PyhF5K3WjFtjGriLXa&#10;U6G2hxwf2WcSzb4N2TWJ/94VhB6HmfmGSZa9qURLjSstKxiPIhDEmdUl5wr+fj+f30A4j6yxskwK&#10;LuRguRg8JBhr2/EPtXufiwBhF6OCwvs6ltJlBRl0I1sTB+9gG4M+yCaXusEuwE0lJ1E0kwZLDgsF&#10;1rQuKDvtz0ZBm3Y4HR+3u836yaxe28vxO91+KPU47FdzEJ56/x++t7+0gtnLO9zOhCMgF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44TyDHAAAA3AAAAA8AAAAAAAAAAAAA&#10;AAAAnwIAAGRycy9kb3ducmV2LnhtbFBLBQYAAAAABAAEAPcAAACTAwAAAAA=&#10;">
              <v:imagedata r:id="rId43" o:title=""/>
              <v:path arrowok="t"/>
            </v:shape>
            <v:shape id="Picture 640" o:spid="_x0000_s1466" type="#_x0000_t75" alt="http://static-4.nexusmods.com/15/mods/110/images/54693-1-1402169126.png" style="position:absolute;top:12382;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ElcDDAAAA3AAAAA8AAABkcnMvZG93bnJldi54bWxET8tqwkAU3Rf8h+EK3RQzsYiV6BhEW9uV&#10;UHWR5SVzzcPMnZCZJvHvO4tCl4fz3qSjaURPnassK5hHMQji3OqKCwXXy8dsBcJ5ZI2NZVLwIAfp&#10;dvK0wUTbgb+pP/tChBB2CSoovW8TKV1ekkEX2ZY4cDfbGfQBdoXUHQ4h3DTyNY6X0mDFoaHElvYl&#10;5ffzj1HQZwMu5vXx833/YnZv/aM+ZceDUs/TcbcG4Wn0/+I/95dWsFyE+eFMOAJy+w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wSVwMMAAADcAAAADwAAAAAAAAAAAAAAAACf&#10;AgAAZHJzL2Rvd25yZXYueG1sUEsFBgAAAAAEAAQA9wAAAI8DAAAAAA==&#10;">
              <v:imagedata r:id="rId43" o:title=""/>
              <v:path arrowok="t"/>
            </v:shape>
            <v:shape id="Picture 641" o:spid="_x0000_s1467" type="#_x0000_t75" alt="http://static-4.nexusmods.com/15/mods/110/images/54693-1-1402169126.png" style="position:absolute;top:1514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IMFvGAAAA3AAAAA8AAABkcnMvZG93bnJldi54bWxEj0FrwkAUhO+F/oflFXoR3aSIlZiNiG2t&#10;J0HrweMj+0yi2bchu03iv+8KQo/DzHzDpMvB1KKj1lWWFcSTCARxbnXFhYLjz9d4DsJ5ZI21ZVJw&#10;IwfL7PkpxUTbnvfUHXwhAoRdggpK75tESpeXZNBNbEMcvLNtDfog20LqFvsAN7V8i6KZNFhxWCix&#10;oXVJ+fXwaxR0px6n8WXz/bkemdV7d7vsTpsPpV5fhtUChKfB/4cf7a1WMJvGcD8TjoDM/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EgwW8YAAADcAAAADwAAAAAAAAAAAAAA&#10;AACfAgAAZHJzL2Rvd25yZXYueG1sUEsFBgAAAAAEAAQA9wAAAJIDAAAAAA==&#10;">
              <v:imagedata r:id="rId43" o:title=""/>
              <v:path arrowok="t"/>
            </v:shape>
            <v:shape id="Picture 642" o:spid="_x0000_s1468" type="#_x0000_t75" alt="http://static-4.nexusmods.com/15/mods/110/images/54693-1-1402169126.png" style="position:absolute;top:3143;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arizHAAAA3AAAAA8AAABkcnMvZG93bnJldi54bWxEj09rwkAUxO+C32F5Qi+lbgxBS+oqom3a&#10;k6DtweMj+5pEs29Ddps/375bKHgcZuY3zHo7mFp01LrKsoLFPAJBnFtdcaHg6/Pt6RmE88gaa8uk&#10;YCQH2810ssZU255P1J19IQKEXYoKSu+bVEqXl2TQzW1DHLxv2xr0QbaF1C32AW5qGUfRUhqsOCyU&#10;2NC+pPx2/jEKukuPyeKavb/uH81u1Y3X4yU7KPUwG3YvIDwN/h7+b39oBcskhr8z4QjIz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iarizHAAAA3AAAAA8AAAAAAAAAAAAA&#10;AAAAnwIAAGRycy9kb3ducmV2LnhtbFBLBQYAAAAABAAEAPcAAACTAwAAAAA=&#10;">
              <v:imagedata r:id="rId43" o:title=""/>
              <v:path arrowok="t"/>
            </v:shape>
            <v:shape id="Picture 643" o:spid="_x0000_s1469" type="#_x0000_t75" alt="http://static-4.nexusmods.com/15/mods/110/images/54693-1-1402169126.png" style="position:absolute;width:3238;height:37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WC7fGAAAA3AAAAA8AAABkcnMvZG93bnJldi54bWxEj09rwkAUxO9Cv8PyCl5EN1pRSV1FrFVP&#10;Bf8cPD6yr0ls9m3Irkn89q4g9DjMzG+Y+bI1haipcrllBcNBBII4sTrnVMH59N2fgXAeWWNhmRTc&#10;ycFy8daZY6xtwweqjz4VAcIuRgWZ92UspUsyMugGtiQO3q+tDPogq1TqCpsAN4UcRdFEGsw5LGRY&#10;0jqj5O94MwrqS4Pj4XW726x7ZjWt79efy/ZLqe57u/oE4an1/+FXe68VTMYf8DwTjoBcP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9YLt8YAAADcAAAADwAAAAAAAAAAAAAA&#10;AACfAgAAZHJzL2Rvd25yZXYueG1sUEsFBgAAAAAEAAQA9wAAAJIDAAAAAA==&#10;">
              <v:imagedata r:id="rId43" o:title=""/>
              <v:path arrowok="t"/>
            </v:shape>
            <v:shape id="Picture 644" o:spid="_x0000_s1470" type="#_x0000_t75" alt="http://static-4.nexusmods.com/15/mods/110/images/54693-1-1402169126.png" style="position:absolute;top:18097;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k8PGAAAA3AAAAA8AAABkcnMvZG93bnJldi54bWxEj0FrwkAUhO9C/8PyCl6kbpRgS5qNiK3a&#10;U6FpDx4f2dckNvs2ZNck/nu3IHgcZuYbJl2PphE9da62rGAxj0AQF1bXXCr4+d49vYBwHlljY5kU&#10;XMjBOnuYpJhoO/AX9bkvRYCwS1BB5X2bSOmKigy6uW2Jg/drO4M+yK6UusMhwE0jl1G0kgZrDgsV&#10;trStqPjLz0ZBfxwwXpz2h/ftzGye+8vp87h/U2r6OG5eQXga/T18a39oBas4hv8z4QjI7Ao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D+Tw8YAAADcAAAADwAAAAAAAAAAAAAA&#10;AACfAgAAZHJzL2Rvd25yZXYueG1sUEsFBgAAAAAEAAQA9wAAAJIDAAAAAA==&#10;">
              <v:imagedata r:id="rId43" o:title=""/>
              <v:path arrowok="t"/>
            </v:shape>
            <v:shape id="Picture 645" o:spid="_x0000_s1471" type="#_x0000_t75" alt="http://static-4.nexusmods.com/15/mods/110/images/54693-1-1402169126.png" style="position:absolute;top:21050;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zNljGAAAA3AAAAA8AAABkcnMvZG93bnJldi54bWxEj09rwkAUxO9Cv8PyCl6kbhSrkrqKWP+d&#10;CqYePD6yr0ls9m3Irkn89q5Q6HGYmd8wi1VnStFQ7QrLCkbDCARxanXBmYLz9+5tDsJ5ZI2lZVJw&#10;Jwer5UtvgbG2LZ+oSXwmAoRdjApy76tYSpfmZNANbUUcvB9bG/RB1pnUNbYBbko5jqKpNFhwWMix&#10;ok1O6W9yMwqaS4uT0XV/2G4GZj1r7tevy/5Tqf5rt/4A4anz/+G/9lErmE7e4XkmHAG5f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3M2WMYAAADcAAAADwAAAAAAAAAAAAAA&#10;AACfAgAAZHJzL2Rvd25yZXYueG1sUEsFBgAAAAAEAAQA9wAAAJIDAAAAAA==&#10;">
              <v:imagedata r:id="rId43" o:title=""/>
              <v:path arrowok="t"/>
            </v:shape>
            <v:shape id="Picture 646" o:spid="_x0000_s1472" type="#_x0000_t75" alt="http://static-4.nexusmods.com/15/mods/110/images/54693-1-1402169126.png" style="position:absolute;left:95;top:24098;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hqC/GAAAA3AAAAA8AAABkcnMvZG93bnJldi54bWxEj0FrwkAUhO8F/8PyhF5K3VgkljQbEbXa&#10;U6GxB4+P7DOJZt+G7DaJ/94tFHocZuYbJl2NphE9da62rGA+i0AQF1bXXCr4Pr4/v4JwHlljY5kU&#10;3MjBKps8pJhoO/AX9bkvRYCwS1BB5X2bSOmKigy6mW2Jg3e2nUEfZFdK3eEQ4KaRL1EUS4M1h4UK&#10;W9pUVFzzH6OgPw24mF/2h93myayX/e3yedpvlXqcjus3EJ5G/x/+a39oBfEiht8z4QjI7A4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6GoL8YAAADcAAAADwAAAAAAAAAAAAAA&#10;AACfAgAAZHJzL2Rvd25yZXYueG1sUEsFBgAAAAAEAAQA9wAAAJIDAAAAAA==&#10;">
              <v:imagedata r:id="rId43" o:title=""/>
              <v:path arrowok="t"/>
            </v:shape>
            <v:shape id="Picture 647" o:spid="_x0000_s1473" type="#_x0000_t75" alt="http://static-4.nexusmods.com/15/mods/110/images/54693-1-1402169126.png" style="position:absolute;left:190;top:26860;width:3239;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tDbTGAAAA3AAAAA8AAABkcnMvZG93bnJldi54bWxEj0FrwkAUhO+F/oflFXopurGISuoqIVrb&#10;k6D24PGRfSbR7NuQ3W7iv+8WCj0OM/MNs1wPphGBOldbVjAZJyCIC6trLhV8nd5HCxDOI2tsLJOC&#10;OzlYrx4flphq2/OBwtGXIkLYpaig8r5NpXRFRQbd2LbE0bvYzqCPsiul7rCPcNPI1ySZSYM1x4UK&#10;W8orKm7Hb6MgnHucTq67j23+YrJ5uF/3591GqeenIXsD4Wnw/+G/9qdWMJvO4fdMPAJy9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0NtMYAAADcAAAADwAAAAAAAAAAAAAA&#10;AACfAgAAZHJzL2Rvd25yZXYueG1sUEsFBgAAAAAEAAQA9wAAAJIDAAAAAA==&#10;">
              <v:imagedata r:id="rId43" o:title=""/>
              <v:path arrowok="t"/>
            </v:shape>
          </v:group>
        </w:pict>
      </w:r>
      <w:r>
        <w:rPr>
          <w:noProof/>
          <w:lang w:eastAsia="tr-TR"/>
        </w:rPr>
        <w:pict>
          <v:group id="Group 648" o:spid="_x0000_s1474" style="position:absolute;margin-left:217.15pt;margin-top:148.1pt;width:27pt;height:240.75pt;z-index:251698176" coordsize="3429,30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">
            <v:shape id="Picture 649" o:spid="_x0000_s1475" type="#_x0000_t75" alt="http://static-4.nexusmods.com/15/mods/110/images/54693-1-1402169126.png" style="position:absolute;top:6286;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PF3GAAAA3AAAAA8AAABkcnMvZG93bnJldi54bWxEj09rwkAUxO9Cv8PyCl5K3ShiNXUVsf47&#10;FUw9eHxkX5PY7NuQXZP47V2h4HGYmd8w82VnStFQ7QrLCoaDCARxanXBmYLTz/Z9CsJ5ZI2lZVJw&#10;IwfLxUtvjrG2LR+pSXwmAoRdjApy76tYSpfmZNANbEUcvF9bG/RB1pnUNbYBbko5iqKJNFhwWMix&#10;onVO6V9yNQqac4vj4WW336zfzOqjuV2+z7svpfqv3eoThKfOP8P/7YNWMBnP4HEmHAG5u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j48XcYAAADcAAAADwAAAAAAAAAAAAAA&#10;AACfAgAAZHJzL2Rvd25yZXYueG1sUEsFBgAAAAAEAAQA9wAAAJIDAAAAAA==&#10;">
              <v:imagedata r:id="rId43" o:title=""/>
              <v:path arrowok="t"/>
            </v:shape>
            <v:shape id="Picture 650" o:spid="_x0000_s1476" type="#_x0000_t75" alt="http://static-4.nexusmods.com/15/mods/110/images/54693-1-1402169126.png" style="position:absolute;top:933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dAx3CAAAA3AAAAA8AAABkcnMvZG93bnJldi54bWxET8uKwjAU3QvzD+EOzEY0VXxRjSK+VwOj&#10;LlxemjttneamNJm2/r1ZCC4P571YtaYQNVUut6xg0I9AECdW55wquF72vRkI55E1FpZJwYMcrJYf&#10;nQXG2jb8Q/XZpyKEsItRQeZ9GUvpkowMur4tiQP3ayuDPsAqlbrCJoSbQg6jaCIN5hwaMixpk1Hy&#10;d/43Cupbg6PB/XDcbbpmPa0f9+/bYavU12e7noPw1Pq3+OU+aQWTcZgfzoQjIJ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3QMdwgAAANwAAAAPAAAAAAAAAAAAAAAAAJ8C&#10;AABkcnMvZG93bnJldi54bWxQSwUGAAAAAAQABAD3AAAAjgMAAAAA&#10;">
              <v:imagedata r:id="rId43" o:title=""/>
              <v:path arrowok="t"/>
            </v:shape>
            <v:shape id="Picture 651" o:spid="_x0000_s1477" type="#_x0000_t75" alt="http://static-4.nexusmods.com/15/mods/110/images/54693-1-1402169126.png" style="position:absolute;top:12382;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RpobGAAAA3AAAAA8AAABkcnMvZG93bnJldi54bWxEj09rwkAUxO8Fv8PyBC9FNymtSnQVsWp7&#10;Evxz8PjIPpNo9m3Irkn89t1CocdhZn7DzJedKUVDtSssK4hHEQji1OqCMwXn03Y4BeE8ssbSMil4&#10;koPlovcyx0Tblg/UHH0mAoRdggpy76tESpfmZNCNbEUcvKutDfog60zqGtsAN6V8i6KxNFhwWMix&#10;onVO6f34MAqaS4vv8W33tVm/mtWked72l92nUoN+t5qB8NT5//Bf+1srGH/E8HsmHAG5+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ZGmhsYAAADcAAAADwAAAAAAAAAAAAAA&#10;AACfAgAAZHJzL2Rvd25yZXYueG1sUEsFBgAAAAAEAAQA9wAAAJIDAAAAAA==&#10;">
              <v:imagedata r:id="rId43" o:title=""/>
              <v:path arrowok="t"/>
            </v:shape>
            <v:shape id="Picture 652" o:spid="_x0000_s1478" type="#_x0000_t75" alt="http://static-4.nexusmods.com/15/mods/110/images/54693-1-1402169126.png" style="position:absolute;top:1514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DOPHGAAAA3AAAAA8AAABkcnMvZG93bnJldi54bWxEj81rwkAUxO8F/4flCb2UulFaLTGriN+n&#10;grYHj4/sMx9m34bsNon/fVco9DjMzG+YZNmbSrTUuMKygvEoAkGcWl1wpuD7a/f6AcJ5ZI2VZVJw&#10;JwfLxeApwVjbjk/Unn0mAoRdjApy7+tYSpfmZNCNbE0cvKttDPogm0zqBrsAN5WcRNFUGiw4LORY&#10;0zqn9Hb+MQraS4dv43J/2K5fzGrW3svPy36j1POwX81BeOr9f/ivfdQKpu8TeJwJR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UM48cYAAADcAAAADwAAAAAAAAAAAAAA&#10;AACfAgAAZHJzL2Rvd25yZXYueG1sUEsFBgAAAAAEAAQA9wAAAJIDAAAAAA==&#10;">
              <v:imagedata r:id="rId43" o:title=""/>
              <v:path arrowok="t"/>
            </v:shape>
            <v:shape id="Picture 653" o:spid="_x0000_s1479" type="#_x0000_t75" alt="http://static-4.nexusmods.com/15/mods/110/images/54693-1-1402169126.png" style="position:absolute;top:3143;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PnWrGAAAA3AAAAA8AAABkcnMvZG93bnJldi54bWxEj0FrwkAUhO8F/8PyBC+lbtRqJbqKqFVP&#10;grYHj4/sM4lm34bsmsR/3y0Uehxm5htmvmxNIWqqXG5ZwaAfgSBOrM45VfD99fk2BeE8ssbCMil4&#10;koPlovMyx1jbhk9Un30qAoRdjAoy78tYSpdkZND1bUkcvKutDPogq1TqCpsAN4UcRtFEGsw5LGRY&#10;0jqj5H5+GAX1pcH3wW23365fzeqjft6Ol91GqV63Xc1AeGr9f/ivfdAKJuMR/J4JR0Auf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g+dasYAAADcAAAADwAAAAAAAAAAAAAA&#10;AACfAgAAZHJzL2Rvd25yZXYueG1sUEsFBgAAAAAEAAQA9wAAAJIDAAAAAA==&#10;">
              <v:imagedata r:id="rId43" o:title=""/>
              <v:path arrowok="t"/>
            </v:shape>
            <v:shape id="Picture 654" o:spid="_x0000_s1480" type="#_x0000_t75" alt="http://static-4.nexusmods.com/15/mods/110/images/54693-1-1402169126.png" style="position:absolute;width:3238;height:37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mBR7GAAAA3AAAAA8AAABkcnMvZG93bnJldi54bWxEj09rwkAUxO9Cv8PyCl6kbhSrkrqKWP+d&#10;CqYePD6yr0ls9m3Irkn89q5Q6HGYmd8wi1VnStFQ7QrLCkbDCARxanXBmYLz9+5tDsJ5ZI2lZVJw&#10;Jwer5UtvgbG2LZ+oSXwmAoRdjApy76tYSpfmZNANbUUcvB9bG/RB1pnUNbYBbko5jqKpNFhwWMix&#10;ok1O6W9yMwqaS4uT0XV/2G4GZj1r7tevy/5Tqf5rt/4A4anz/+G/9lErmL5P4HkmHAG5f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eYFHsYAAADcAAAADwAAAAAAAAAAAAAA&#10;AACfAgAAZHJzL2Rvd25yZXYueG1sUEsFBgAAAAAEAAQA9wAAAJIDAAAAAA==&#10;">
              <v:imagedata r:id="rId43" o:title=""/>
              <v:path arrowok="t"/>
            </v:shape>
            <v:shape id="Picture 655" o:spid="_x0000_s1481" type="#_x0000_t75" alt="http://static-4.nexusmods.com/15/mods/110/images/54693-1-1402169126.png" style="position:absolute;top:18097;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qoIXGAAAA3AAAAA8AAABkcnMvZG93bnJldi54bWxEj81rwkAUxO9C/4flFbyIbpT6QeoqYq16&#10;Kvhx8PjIviax2bchuybxv3cFocdhZn7DzJetKURNlcstKxgOIhDEidU5pwrOp+/+DITzyBoLy6Tg&#10;Tg6Wi7fOHGNtGz5QffSpCBB2MSrIvC9jKV2SkUE3sCVx8H5tZdAHWaVSV9gEuCnkKIom0mDOYSHD&#10;ktYZJX/Hm1FQXxr8GF63u826Z1bT+n79uWy/lOq+t6tPEJ5a/x9+tfdawWQ8hueZcATk4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qqghcYAAADcAAAADwAAAAAAAAAAAAAA&#10;AACfAgAAZHJzL2Rvd25yZXYueG1sUEsFBgAAAAAEAAQA9wAAAJIDAAAAAA==&#10;">
              <v:imagedata r:id="rId43" o:title=""/>
              <v:path arrowok="t"/>
            </v:shape>
            <v:shape id="Picture 656" o:spid="_x0000_s1482" type="#_x0000_t75" alt="http://static-4.nexusmods.com/15/mods/110/images/54693-1-1402169126.png" style="position:absolute;top:21050;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4PvLGAAAA3AAAAA8AAABkcnMvZG93bnJldi54bWxEj81rwkAUxO8F/4flFbwU3ShtLKmriF/1&#10;JPhx8PjIvibR7NuQXZP433cLBY/DzPyGmc47U4qGaldYVjAaRiCIU6sLzhScT5vBJwjnkTWWlknB&#10;gxzMZ72XKSbatnyg5ugzESDsElSQe18lUro0J4NuaCvi4P3Y2qAPss6krrENcFPKcRTF0mDBYSHH&#10;ipY5pbfj3ShoLi2+j67b7/XyzSwmzeO6v2xXSvVfu8UXCE+df4b/2zutIP6I4e9MOAJy9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ng+8sYAAADcAAAADwAAAAAAAAAAAAAA&#10;AACfAgAAZHJzL2Rvd25yZXYueG1sUEsFBgAAAAAEAAQA9wAAAJIDAAAAAA==&#10;">
              <v:imagedata r:id="rId43" o:title=""/>
              <v:path arrowok="t"/>
            </v:shape>
            <v:shape id="Picture 657" o:spid="_x0000_s1483" type="#_x0000_t75" alt="http://static-4.nexusmods.com/15/mods/110/images/54693-1-1402169126.png" style="position:absolute;left:95;top:24098;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0m2nGAAAA3AAAAA8AAABkcnMvZG93bnJldi54bWxEj0FrwkAUhO8F/8PyhF5K3ShWJWYV0dZ6&#10;Emp7yPGRfSbR7NuQ3Sbx37uFgsdhZr5hknVvKtFS40rLCsajCARxZnXJuYKf74/XBQjnkTVWlknB&#10;jRysV4OnBGNtO/6i9uRzESDsYlRQeF/HUrqsIINuZGvi4J1tY9AH2eRSN9gFuKnkJIpm0mDJYaHA&#10;mrYFZdfTr1HQph1Ox5f95/v2xWzm7e1yTPc7pZ6H/WYJwlPvH+H/9kErmL3N4e9MOAJyd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TSbacYAAADcAAAADwAAAAAAAAAAAAAA&#10;AACfAgAAZHJzL2Rvd25yZXYueG1sUEsFBgAAAAAEAAQA9wAAAJIDAAAAAA==&#10;">
              <v:imagedata r:id="rId43" o:title=""/>
              <v:path arrowok="t"/>
            </v:shape>
            <v:shape id="Picture 658" o:spid="_x0000_s1484" type="#_x0000_t75" alt="http://static-4.nexusmods.com/15/mods/110/images/54693-1-1402169126.png" style="position:absolute;left:190;top:26860;width:3239;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rDxvCAAAA3AAAAA8AAABkcnMvZG93bnJldi54bWxET8uKwjAU3QvzD+EOzEY0VXxRjSK+VwOj&#10;LlxemjttneamNJm2/r1ZCC4P571YtaYQNVUut6xg0I9AECdW55wquF72vRkI55E1FpZJwYMcrJYf&#10;nQXG2jb8Q/XZpyKEsItRQeZ9GUvpkowMur4tiQP3ayuDPsAqlbrCJoSbQg6jaCIN5hwaMixpk1Hy&#10;d/43Cupbg6PB/XDcbbpmPa0f9+/bYavU12e7noPw1Pq3+OU+aQWTcVgbzoQjIJ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qw8bwgAAANwAAAAPAAAAAAAAAAAAAAAAAJ8C&#10;AABkcnMvZG93bnJldi54bWxQSwUGAAAAAAQABAD3AAAAjgMAAAAA&#10;">
              <v:imagedata r:id="rId43" o:title=""/>
              <v:path arrowok="t"/>
            </v:shape>
          </v:group>
        </w:pict>
      </w:r>
      <w:r>
        <w:rPr>
          <w:noProof/>
          <w:lang w:eastAsia="tr-TR"/>
        </w:rPr>
        <w:pict>
          <v:roundrect id="Rounded Rectangle 659" o:spid="_x0000_s1485" style="position:absolute;margin-left:118.15pt;margin-top:134.6pt;width:82.5pt;height:291pt;z-index:-25161932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" strokecolor="#243f60" strokeweight="2pt"/>
        </w:pict>
      </w:r>
      <w:r>
        <w:rPr>
          <w:noProof/>
          <w:lang w:eastAsia="tr-TR"/>
        </w:rPr>
        <w:pict>
          <v:roundrect id="Rounded Rectangle 660" o:spid="_x0000_s1486" style="position:absolute;margin-left:142.9pt;margin-top:390.35pt;width:33.75pt;height:30.75pt;z-index:25169612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" strokecolor="#243f60" strokeweight="2pt"/>
        </w:pict>
      </w:r>
      <w:r>
        <w:rPr>
          <w:noProof/>
          <w:lang w:eastAsia="tr-TR"/>
        </w:rPr>
        <w:pict>
          <v:group id="Group 661" o:spid="_x0000_s1487" style="position:absolute;margin-left:47.65pt;margin-top:148.1pt;width:45pt;height:272.25pt;z-index:251688960" coordsize="5715,34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">
            <v:group id="Group 662" o:spid="_x0000_s1488" style="position:absolute;width:3429;height:30575" coordsize="3429,30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JdcQAAADcAAAADwAAAGRycy9kb3ducmV2LnhtbESPQYvCMBSE7wv+h/CE&#10;va1pXSxSjSKisgcRVgXx9miebbF5KU1s67/fCMIeh5n5hpkve1OJlhpXWlYQjyIQxJnVJecKzqft&#10;1xSE88gaK8uk4EkOlovBxxxTbTv+pfbocxEg7FJUUHhfp1K6rCCDbmRr4uDdbGPQB9nkUjfYBbip&#10;5DiKEmmw5LBQYE3rgrL78WEU7DrsVt/xpt3fb+vn9TQ5XPYxKfU57FczEJ56/x9+t3+0giQZw+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JdcQAAADcAAAA&#10;DwAAAAAAAAAAAAAAAACqAgAAZHJzL2Rvd25yZXYueG1sUEsFBgAAAAAEAAQA+gAAAJsDAAAAAA==&#10;">
              <v:shape id="Picture 663" o:spid="_x0000_s1489" type="#_x0000_t75" alt="http://static-4.nexusmods.com/15/mods/110/images/54693-1-1402169126.png" style="position:absolute;top:6286;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jV9fGAAAA3AAAAA8AAABkcnMvZG93bnJldi54bWxEj81rwkAUxO8F/4flFbwU3WhLLKmriF/1&#10;JPhx8PjIvibR7NuQXZP433cLBY/DzPyGmc47U4qGaldYVjAaRiCIU6sLzhScT5vBJwjnkTWWlknB&#10;gxzMZ72XKSbatnyg5ugzESDsElSQe18lUro0J4NuaCvi4P3Y2qAPss6krrENcFPKcRTF0mDBYSHH&#10;ipY5pbfj3ShoLi1+jK7b7/XyzSwmzeO6v2xXSvVfu8UXCE+df4b/2zutII7f4e9MOAJy9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GNX18YAAADcAAAADwAAAAAAAAAAAAAA&#10;AACfAgAAZHJzL2Rvd25yZXYueG1sUEsFBgAAAAAEAAQA9wAAAJIDAAAAAA==&#10;">
                <v:imagedata r:id="rId43" o:title=""/>
                <v:path arrowok="t"/>
              </v:shape>
              <v:shape id="Picture 664" o:spid="_x0000_s1490" type="#_x0000_t75" alt="http://static-4.nexusmods.com/15/mods/110/images/54693-1-1402169126.png" style="position:absolute;top:933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Kz6PGAAAA3AAAAA8AAABkcnMvZG93bnJldi54bWxEj0FrwkAUhO8F/8PyhF5K3VgkljQbEbXa&#10;U6GxB4+P7DOJZt+G7DaJ/94tFHocZuYbJl2NphE9da62rGA+i0AQF1bXXCr4Pr4/v4JwHlljY5kU&#10;3MjBKps8pJhoO/AX9bkvRYCwS1BB5X2bSOmKigy6mW2Jg3e2nUEfZFdK3eEQ4KaRL1EUS4M1h4UK&#10;W9pUVFzzH6OgPw24mF/2h93myayX/e3yedpvlXqcjus3EJ5G/x/+a39oBXG8gN8z4QjI7A4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4rPo8YAAADcAAAADwAAAAAAAAAAAAAA&#10;AACfAgAAZHJzL2Rvd25yZXYueG1sUEsFBgAAAAAEAAQA9wAAAJIDAAAAAA==&#10;">
                <v:imagedata r:id="rId43" o:title=""/>
                <v:path arrowok="t"/>
              </v:shape>
              <v:shape id="Picture 665" o:spid="_x0000_s1491" type="#_x0000_t75" alt="http://static-4.nexusmods.com/15/mods/110/images/54693-1-1402169126.png" style="position:absolute;top:12382;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GajjGAAAA3AAAAA8AAABkcnMvZG93bnJldi54bWxEj81rwkAUxO8F/4flFbwU3ShtLKmriF/1&#10;JPhx8PjIvibR7NuQXZP433cLBY/DzPyGmc47U4qGaldYVjAaRiCIU6sLzhScT5vBJwjnkTWWlknB&#10;gxzMZ72XKSbatnyg5ugzESDsElSQe18lUro0J4NuaCvi4P3Y2qAPss6krrENcFPKcRTF0mDBYSHH&#10;ipY5pbfj3ShoLi2+j67b7/XyzSwmzeO6v2xXSvVfu8UXCE+df4b/2zutII4/4O9MOAJy9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MZqOMYAAADcAAAADwAAAAAAAAAAAAAA&#10;AACfAgAAZHJzL2Rvd25yZXYueG1sUEsFBgAAAAAEAAQA9wAAAJIDAAAAAA==&#10;">
                <v:imagedata r:id="rId43" o:title=""/>
                <v:path arrowok="t"/>
              </v:shape>
              <v:shape id="Picture 666" o:spid="_x0000_s1492" type="#_x0000_t75" alt="http://static-4.nexusmods.com/15/mods/110/images/54693-1-1402169126.png" style="position:absolute;top:1514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U9E/GAAAA3AAAAA8AAABkcnMvZG93bnJldi54bWxEj0FrwkAUhO8F/8PyhF6kbpQSJc1GRK3t&#10;SVB78PjIvibR7NuQ3Sbx33cLQo/DzHzDpKvB1KKj1lWWFcymEQji3OqKCwVf5/eXJQjnkTXWlknB&#10;nRysstFTiom2PR+pO/lCBAi7BBWU3jeJlC4vyaCb2oY4eN+2NeiDbAupW+wD3NRyHkWxNFhxWCix&#10;oU1J+e30YxR0lx5fZ9f9x24zMetFd78eLvutUs/jYf0GwtPg/8OP9qdWEMcx/J0JR0Bm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BT0T8YAAADcAAAADwAAAAAAAAAAAAAA&#10;AACfAgAAZHJzL2Rvd25yZXYueG1sUEsFBgAAAAAEAAQA9wAAAJIDAAAAAA==&#10;">
                <v:imagedata r:id="rId43" o:title=""/>
                <v:path arrowok="t"/>
              </v:shape>
              <v:shape id="Picture 667" o:spid="_x0000_s1493" type="#_x0000_t75" alt="http://static-4.nexusmods.com/15/mods/110/images/54693-1-1402169126.png" style="position:absolute;top:3143;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YUdTGAAAA3AAAAA8AAABkcnMvZG93bnJldi54bWxEj0FrwkAUhO8F/8PyBC+l2VgkSppVRKv1&#10;VKj24PGRfU2i2bchuybx33eFQo/DzHzDZKvB1KKj1lWWFUyjGARxbnXFhYLv0+5lAcJ5ZI21ZVJw&#10;Jwer5egpw1Tbnr+oO/pCBAi7FBWU3jeplC4vyaCLbEMcvB/bGvRBtoXULfYBbmr5GseJNFhxWCix&#10;oU1J+fV4Mwq6c4+z6WX/8b55Nut5d798nvdbpSbjYf0GwtPg/8N/7YNWkCRzeJwJR0A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1hR1MYAAADcAAAADwAAAAAAAAAAAAAA&#10;AACfAgAAZHJzL2Rvd25yZXYueG1sUEsFBgAAAAAEAAQA9wAAAJIDAAAAAA==&#10;">
                <v:imagedata r:id="rId43" o:title=""/>
                <v:path arrowok="t"/>
              </v:shape>
              <v:shape id="Picture 668" o:spid="_x0000_s1494" type="#_x0000_t75" alt="http://static-4.nexusmods.com/15/mods/110/images/54693-1-1402169126.png" style="position:absolute;width:3238;height:37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HxabEAAAA3AAAAA8AAABkcnMvZG93bnJldi54bWxET8tqwkAU3Rf8h+EKbkqdKCWW6BiC2rSr&#10;QtWFy0vmNonN3AmZaR5/31kUujyc9y4dTSN66lxtWcFqGYEgLqyuuVRwvbw+vYBwHlljY5kUTOQg&#10;3c8edphoO/An9WdfihDCLkEFlfdtIqUrKjLolrYlDtyX7Qz6ALtS6g6HEG4auY6iWBqsOTRU2NKh&#10;ouL7/GMU9LcBn1f3/O10eDTZpp/uH7f8qNRiPmZbEJ5G/y/+c79rBXEc1oYz4QjI/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LHxabEAAAA3AAAAA8AAAAAAAAAAAAAAAAA&#10;nwIAAGRycy9kb3ducmV2LnhtbFBLBQYAAAAABAAEAPcAAACQAwAAAAA=&#10;">
                <v:imagedata r:id="rId43" o:title=""/>
                <v:path arrowok="t"/>
              </v:shape>
              <v:shape id="Picture 669" o:spid="_x0000_s1495" type="#_x0000_t75" alt="http://static-4.nexusmods.com/15/mods/110/images/54693-1-1402169126.png" style="position:absolute;top:18097;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LYD3GAAAA3AAAAA8AAABkcnMvZG93bnJldi54bWxEj81rwkAUxO8F/4flFbwU3Sgl2tRVxK96&#10;Evw4eHxkX5No9m3Irkn877uFQo/DzPyGmS06U4qGaldYVjAaRiCIU6sLzhRcztvBFITzyBpLy6Tg&#10;SQ4W897LDBNtWz5Sc/KZCBB2CSrIva8SKV2ak0E3tBVx8L5tbdAHWWdS19gGuCnlOIpiabDgsJBj&#10;Rauc0vvpYRQ01xbfR7fd12b1ZpaT5nk7XHdrpfqv3fIThKfO/4f/2nutII4/4PdMOAJy/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YtgPcYAAADcAAAADwAAAAAAAAAAAAAA&#10;AACfAgAAZHJzL2Rvd25yZXYueG1sUEsFBgAAAAAEAAQA9wAAAJIDAAAAAA==&#10;">
                <v:imagedata r:id="rId43" o:title=""/>
                <v:path arrowok="t"/>
              </v:shape>
              <v:shape id="Picture 670" o:spid="_x0000_s1496" type="#_x0000_t75" alt="http://static-4.nexusmods.com/15/mods/110/images/54693-1-1402169126.png" style="position:absolute;top:21050;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oX33CAAAA3AAAAA8AAABkcnMvZG93bnJldi54bWxET8uKwjAU3QvzD+EOzEY0dRAr1SjijI+V&#10;MI4Ll5fm2labm9LEtv69WQguD+c9X3amFA3VrrCsYDSMQBCnVhecKTj9bwZTEM4jaywtk4IHOVgu&#10;PnpzTLRt+Y+ao89ECGGXoILc+yqR0qU5GXRDWxEH7mJrgz7AOpO6xjaEm1J+R9FEGiw4NORY0Tqn&#10;9Ha8GwXNucXx6Lrd/a77ZhU3j+vhvP1R6uuzW81AeOr8W/xy77WCSRzmhzPhCMjF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5aF99wgAAANwAAAAPAAAAAAAAAAAAAAAAAJ8C&#10;AABkcnMvZG93bnJldi54bWxQSwUGAAAAAAQABAD3AAAAjgMAAAAA&#10;">
                <v:imagedata r:id="rId43" o:title=""/>
                <v:path arrowok="t"/>
              </v:shape>
              <v:shape id="Picture 671" o:spid="_x0000_s1497" type="#_x0000_t75" alt="http://static-4.nexusmods.com/15/mods/110/images/54693-1-1402169126.png" style="position:absolute;left:95;top:24098;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k+ubGAAAA3AAAAA8AAABkcnMvZG93bnJldi54bWxEj0FrwkAUhO+C/2F5Qi/SbFKKSppVRFvb&#10;k6D24PGRfU2i2bchu03iv+8WBI/DzHzDZKvB1KKj1lWWFSRRDII4t7riQsH36eN5AcJ5ZI21ZVJw&#10;Iwer5XiUYaptzwfqjr4QAcIuRQWl900qpctLMugi2xAH78e2Bn2QbSF1i32Am1q+xPFMGqw4LJTY&#10;0Kak/Hr8NQq6c4+vyWX3+b6ZmvW8u132591WqafJsH4D4Wnwj/C9/aUVzOYJ/J8JR0Au/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iT65sYAAADcAAAADwAAAAAAAAAAAAAA&#10;AACfAgAAZHJzL2Rvd25yZXYueG1sUEsFBgAAAAAEAAQA9wAAAJIDAAAAAA==&#10;">
                <v:imagedata r:id="rId43" o:title=""/>
                <v:path arrowok="t"/>
              </v:shape>
              <v:shape id="Picture 672" o:spid="_x0000_s1498" type="#_x0000_t75" alt="http://static-4.nexusmods.com/15/mods/110/images/54693-1-1402169126.png" style="position:absolute;left:190;top:26860;width:3239;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2ZJHGAAAA3AAAAA8AAABkcnMvZG93bnJldi54bWxEj0FrwkAUhO9C/8PyCr2UZpNQtERXEdtq&#10;T0Kthxwf2WcSzb4N2W0S/71bKHgcZuYbZrEaTSN66lxtWUESxSCIC6trLhUcfz5f3kA4j6yxsUwK&#10;ruRgtXyYLDDTduBv6g++FAHCLkMFlfdtJqUrKjLoItsSB+9kO4M+yK6UusMhwE0j0zieSoM1h4UK&#10;W9pUVFwOv0ZBnw/4mpy3u4/Ns1nP+ut5n2/flXp6HNdzEJ5Gfw//t7+0gukshb8z4QjI5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vZkkcYAAADcAAAADwAAAAAAAAAAAAAA&#10;AACfAgAAZHJzL2Rvd25yZXYueG1sUEsFBgAAAAAEAAQA9wAAAJIDAAAAAA==&#10;">
                <v:imagedata r:id="rId43" o:title=""/>
                <v:path arrowok="t"/>
              </v:shape>
            </v:group>
            <v:roundrect id="Rounded Rectangle 673" o:spid="_x0000_s1499" style="position:absolute;left:1428;top:30670;width:4287;height:390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hlpsQA&#10;AADcAAAADwAAAGRycy9kb3ducmV2LnhtbESPS4vCQBCE78L+h6GFvelEF13JOkpYFMSbr4W9NZnO&#10;AzM9ITOa6K93BMFjUVVfUfNlZypxpcaVlhWMhhEI4tTqknMFx8N6MAPhPLLGyjIpuJGD5eKjN8dY&#10;25Z3dN37XAQIuxgVFN7XsZQuLcigG9qaOHiZbQz6IJtc6gbbADeVHEfRVBosOSwUWNNvQel5fzEK&#10;LvZ+/tueZkk2Pm1uyXE1yR39K/XZ75IfEJ46/w6/2hutYPr9Bc8z4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YZabEAAAA3AAAAA8AAAAAAAAAAAAAAAAAmAIAAGRycy9k&#10;b3ducmV2LnhtbFBLBQYAAAAABAAEAPUAAACJAwAAAAA=&#10;" strokecolor="#243f60" strokeweight="2pt"/>
          </v:group>
        </w:pict>
      </w:r>
      <w:r>
        <w:rPr>
          <w:noProof/>
          <w:lang w:eastAsia="tr-TR"/>
        </w:rPr>
        <w:pict>
          <v:roundrect id="Rounded Rectangle 674" o:spid="_x0000_s1500" style="position:absolute;margin-left:44.6pt;margin-top:134.6pt;width:62.25pt;height:291pt;z-index:-25162444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" strokecolor="#243f60" strokeweight="2pt"/>
        </w:pict>
      </w:r>
      <w:r>
        <w:rPr>
          <w:noProof/>
          <w:lang w:eastAsia="tr-TR"/>
        </w:rPr>
        <w:pict>
          <v:group id="Group 675" o:spid="_x0000_s1501" style="position:absolute;margin-left:-6.35pt;margin-top:142.85pt;width:31.5pt;height:274.5pt;z-index:251687936" coordorigin="-381" coordsize="4000,34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">
            <v:group id="Group 676" o:spid="_x0000_s1502" style="position:absolute;width:3429;height:30575" coordsize="3429,30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0Zq8UAAADcAAAADwAAAGRycy9kb3ducmV2LnhtbESPT2vCQBTE7wW/w/KE&#10;3uomlkaJriKi4kEK/gHx9sg+k2D2bciuSfz23UKhx2FmfsPMl72pREuNKy0riEcRCOLM6pJzBZfz&#10;9mMKwnlkjZVlUvAiB8vF4G2OqbYdH6k9+VwECLsUFRTe16mULivIoBvZmjh4d9sY9EE2udQNdgFu&#10;KjmOokQaLDksFFjTuqDscXoaBbsOu9VnvGkPj/v6dTt/fV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NGavFAAAA3AAA&#10;AA8AAAAAAAAAAAAAAAAAqgIAAGRycy9kb3ducmV2LnhtbFBLBQYAAAAABAAEAPoAAACcAwAAAAA=&#10;">
              <v:shape id="Picture 677" o:spid="_x0000_s1503" type="#_x0000_t75" alt="http://static-4.nexusmods.com/15/mods/110/images/54693-1-1402169126.png" style="position:absolute;top:6286;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BxwnGAAAA3AAAAA8AAABkcnMvZG93bnJldi54bWxEj0FrwkAUhO+C/2F5Qi9SN5ZiJM1GRFvb&#10;k6D24PGRfU2i2bchu03iv+8WBI/DzHzDpKvB1KKj1lWWFcxnEQji3OqKCwXfp4/nJQjnkTXWlknB&#10;jRyssvEoxUTbng/UHX0hAoRdggpK75tESpeXZNDNbEMcvB/bGvRBtoXULfYBbmr5EkULabDisFBi&#10;Q5uS8uvx1yjozj2+zi+7z/fN1Kzj7nbZn3dbpZ4mw/oNhKfBP8L39pdWsIhj+D8TjoDM/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oHHCcYAAADcAAAADwAAAAAAAAAAAAAA&#10;AACfAgAAZHJzL2Rvd25yZXYueG1sUEsFBgAAAAAEAAQA9wAAAJIDAAAAAA==&#10;">
                <v:imagedata r:id="rId43" o:title=""/>
                <v:path arrowok="t"/>
              </v:shape>
              <v:shape id="Picture 678" o:spid="_x0000_s1504" type="#_x0000_t75" alt="http://static-4.nexusmods.com/15/mods/110/images/54693-1-1402169126.png" style="position:absolute;top:933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eU3vCAAAA3AAAAA8AAABkcnMvZG93bnJldi54bWxET8uKwjAU3QvzD+EOzEY0dRAr1SjijI+V&#10;MI4Ll5fm2labm9LEtv69WQguD+c9X3amFA3VrrCsYDSMQBCnVhecKTj9bwZTEM4jaywtk4IHOVgu&#10;PnpzTLRt+Y+ao89ECGGXoILc+yqR0qU5GXRDWxEH7mJrgz7AOpO6xjaEm1J+R9FEGiw4NORY0Tqn&#10;9Ha8GwXNucXx6Lrd/a77ZhU3j+vhvP1R6uuzW81AeOr8W/xy77WCSRzWhjPhCMjF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HlN7wgAAANwAAAAPAAAAAAAAAAAAAAAAAJ8C&#10;AABkcnMvZG93bnJldi54bWxQSwUGAAAAAAQABAD3AAAAjgMAAAAA&#10;">
                <v:imagedata r:id="rId43" o:title=""/>
                <v:path arrowok="t"/>
              </v:shape>
              <v:shape id="Picture 679" o:spid="_x0000_s1505" type="#_x0000_t75" alt="http://static-4.nexusmods.com/15/mods/110/images/54693-1-1402169126.png" style="position:absolute;top:12382;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S9uDGAAAA3AAAAA8AAABkcnMvZG93bnJldi54bWxEj81rwkAUxO9C/4flFbyIbpTiR+oqYq16&#10;Kvhx8PjIviax2bchuybxv3cFocdhZn7DzJetKURNlcstKxgOIhDEidU5pwrOp+/+FITzyBoLy6Tg&#10;Tg6Wi7fOHGNtGz5QffSpCBB2MSrIvC9jKV2SkUE3sCVx8H5tZdAHWaVSV9gEuCnkKIrG0mDOYSHD&#10;ktYZJX/Hm1FQXxr8GF63u826Z1aT+n79uWy/lOq+t6tPEJ5a/x9+tfdawXgyg+eZcATk4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FL24MYAAADcAAAADwAAAAAAAAAAAAAA&#10;AACfAgAAZHJzL2Rvd25yZXYueG1sUEsFBgAAAAAEAAQA9wAAAJIDAAAAAA==&#10;">
                <v:imagedata r:id="rId43" o:title=""/>
                <v:path arrowok="t"/>
              </v:shape>
              <v:shape id="Picture 680" o:spid="_x0000_s1506" type="#_x0000_t75" alt="http://static-4.nexusmods.com/15/mods/110/images/54693-1-1402169126.png" style="position:absolute;top:1514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9L1rCAAAA3AAAAA8AAABkcnMvZG93bnJldi54bWxET8uKwjAU3QvzD+EOzEY0dRBHqlHEGR8r&#10;YaoLl5fm2labm9LEtv69WQguD+c9X3amFA3VrrCsYDSMQBCnVhecKTgdN4MpCOeRNZaWScGDHCwX&#10;H705xtq2/E9N4jMRQtjFqCD3voqldGlOBt3QVsSBu9jaoA+wzqSusQ3hppTfUTSRBgsODTlWtM4p&#10;vSV3o6A5tzgeXbe7v3XfrH6ax/Vw3v4q9fXZrWYgPHX+LX6591rBZBrmhzPhCMjF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vS9awgAAANwAAAAPAAAAAAAAAAAAAAAAAJ8C&#10;AABkcnMvZG93bnJldi54bWxQSwUGAAAAAAQABAD3AAAAjgMAAAAA&#10;">
                <v:imagedata r:id="rId43" o:title=""/>
                <v:path arrowok="t"/>
              </v:shape>
              <v:shape id="Picture 681" o:spid="_x0000_s1507" type="#_x0000_t75" alt="http://static-4.nexusmods.com/15/mods/110/images/54693-1-1402169126.png" style="position:absolute;top:3143;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xisHGAAAA3AAAAA8AAABkcnMvZG93bnJldi54bWxEj09rwkAUxO+FfoflFbwU3UTESnQVsf47&#10;FZp68PjIPpPY7NuQXZP47V2h0OMwM79hFqveVKKlxpWWFcSjCARxZnXJuYLTz244A+E8ssbKMim4&#10;k4PV8vVlgYm2HX9Tm/pcBAi7BBUU3teJlC4ryKAb2Zo4eBfbGPRBNrnUDXYBbio5jqKpNFhyWCiw&#10;pk1B2W96Mwrac4eT+Lo/bDfvZv3R3q9f5/2nUoO3fj0H4an3/+G/9lErmM5ieJ4JR0Au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GKwcYAAADcAAAADwAAAAAAAAAAAAAA&#10;AACfAgAAZHJzL2Rvd25yZXYueG1sUEsFBgAAAAAEAAQA9wAAAJIDAAAAAA==&#10;">
                <v:imagedata r:id="rId43" o:title=""/>
                <v:path arrowok="t"/>
              </v:shape>
              <v:shape id="Picture 682" o:spid="_x0000_s1508" type="#_x0000_t75" alt="http://static-4.nexusmods.com/15/mods/110/images/54693-1-1402169126.png" style="position:absolute;width:3238;height:37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jFLbFAAAA3AAAAA8AAABkcnMvZG93bnJldi54bWxEj0+LwjAUxO8LfofwBC+ypoqodI0i/ltP&#10;gu4ePD6aZ1ttXkoT2/rtN4Kwx2FmfsPMl60pRE2Vyy0rGA4iEMSJ1TmnCn5/dp8zEM4jaywsk4In&#10;OVguOh9zjLVt+ET12aciQNjFqCDzvoyldElGBt3AlsTBu9rKoA+ySqWusAlwU8hRFE2kwZzDQoYl&#10;rTNK7ueHUVBfGhwPb/vv7bpvVtP6eTte9hulet129QXCU+v/w+/2QSuYzEbwOhOOgFz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IxS2xQAAANwAAAAPAAAAAAAAAAAAAAAA&#10;AJ8CAABkcnMvZG93bnJldi54bWxQSwUGAAAAAAQABAD3AAAAkQMAAAAA&#10;">
                <v:imagedata r:id="rId43" o:title=""/>
                <v:path arrowok="t"/>
              </v:shape>
              <v:shape id="Picture 683" o:spid="_x0000_s1509" type="#_x0000_t75" alt="http://static-4.nexusmods.com/15/mods/110/images/54693-1-1402169126.png" style="position:absolute;top:18097;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vsS3GAAAA3AAAAA8AAABkcnMvZG93bnJldi54bWxEj09rwkAUxO+FfoflFbwU3ajFSswq4r96&#10;KlQ95PjIviax2bchuybx27uFQo/DzPyGSVa9qURLjSstKxiPIhDEmdUl5wou5/1wDsJ5ZI2VZVJw&#10;Jwer5fNTgrG2HX9Re/K5CBB2MSoovK9jKV1WkEE3sjVx8L5tY9AH2eRSN9gFuKnkJIpm0mDJYaHA&#10;mjYFZT+nm1HQph2+ja+Hj93m1azf2/v1Mz1slRq89OsFCE+9/w//tY9awWw+hd8z4QjI5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G+xLcYAAADcAAAADwAAAAAAAAAAAAAA&#10;AACfAgAAZHJzL2Rvd25yZXYueG1sUEsFBgAAAAAEAAQA9wAAAJIDAAAAAA==&#10;">
                <v:imagedata r:id="rId43" o:title=""/>
                <v:path arrowok="t"/>
              </v:shape>
              <v:shape id="Picture 684" o:spid="_x0000_s1510" type="#_x0000_t75" alt="http://static-4.nexusmods.com/15/mods/110/images/54693-1-1402169126.png" style="position:absolute;top:21050;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GKVnHAAAA3AAAAA8AAABkcnMvZG93bnJldi54bWxEj09rwkAUxO9Cv8PyCr2UZmMRK9FVxNbU&#10;k1DrIcdH9jWJzb4N2TV/vn1XKHgcZuY3zGozmFp01LrKsoJpFIMgzq2uuFBw/t6/LEA4j6yxtkwK&#10;RnKwWT9MVpho2/MXdSdfiABhl6CC0vsmkdLlJRl0kW2Ig/djW4M+yLaQusU+wE0tX+N4Lg1WHBZK&#10;bGhXUv57uhoFXdbjbHpJPz92z2b71o2XY5a+K/X0OGyXIDwN/h7+bx+0gvliBrcz4QjI9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OGKVnHAAAA3AAAAA8AAAAAAAAAAAAA&#10;AAAAnwIAAGRycy9kb3ducmV2LnhtbFBLBQYAAAAABAAEAPcAAACTAwAAAAA=&#10;">
                <v:imagedata r:id="rId43" o:title=""/>
                <v:path arrowok="t"/>
              </v:shape>
              <v:shape id="Picture 685" o:spid="_x0000_s1511" type="#_x0000_t75" alt="http://static-4.nexusmods.com/15/mods/110/images/54693-1-1402169126.png" style="position:absolute;left:95;top:24098;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KjMLGAAAA3AAAAA8AAABkcnMvZG93bnJldi54bWxEj09rwkAUxO+FfoflFbwU3SjWSswq4r96&#10;KlQ95PjIviax2bchuybx27uFQo/DzPyGSVa9qURLjSstKxiPIhDEmdUl5wou5/1wDsJ5ZI2VZVJw&#10;Jwer5fNTgrG2HX9Re/K5CBB2MSoovK9jKV1WkEE3sjVx8L5tY9AH2eRSN9gFuKnkJIpm0mDJYaHA&#10;mjYFZT+nm1HQph1Ox9fDx27zatbv7f36mR62Sg1e+vUChKfe/4f/2ketYDZ/g98z4QjI5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MqMwsYAAADcAAAADwAAAAAAAAAAAAAA&#10;AACfAgAAZHJzL2Rvd25yZXYueG1sUEsFBgAAAAAEAAQA9wAAAJIDAAAAAA==&#10;">
                <v:imagedata r:id="rId43" o:title=""/>
                <v:path arrowok="t"/>
              </v:shape>
              <v:shape id="Picture 686" o:spid="_x0000_s1512" type="#_x0000_t75" alt="http://static-4.nexusmods.com/15/mods/110/images/54693-1-1402169126.png" style="position:absolute;left:190;top:26860;width:3239;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YErXGAAAA3AAAAA8AAABkcnMvZG93bnJldi54bWxEj0FrwkAUhO9C/8PyCl6k2VhKKmlWEdta&#10;T4JpDx4f2dckNvs2ZNck/vuuIHgcZuYbJluNphE9da62rGAexSCIC6trLhX8fH8+LUA4j6yxsUwK&#10;LuRgtXyYZJhqO/CB+tyXIkDYpaig8r5NpXRFRQZdZFvi4P3azqAPsiul7nAIcNPI5zhOpMGaw0KF&#10;LW0qKv7ys1HQHwd8mZ+2Xx+bmVm/9pfT/rh9V2r6OK7fQHga/T18a++0gmSRwPVMOAJy+Q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BgStcYAAADcAAAADwAAAAAAAAAAAAAA&#10;AACfAgAAZHJzL2Rvd25yZXYueG1sUEsFBgAAAAAEAAQA9wAAAJIDAAAAAA==&#10;">
                <v:imagedata r:id="rId43" o:title=""/>
                <v:path arrowok="t"/>
              </v:shape>
            </v:group>
            <v:roundrect id="Rounded Rectangle 687" o:spid="_x0000_s1513" style="position:absolute;left:-381;top:31337;width:4000;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YTgsMA&#10;AADcAAAADwAAAGRycy9kb3ducmV2LnhtbESPzarCMBSE9xd8h3AEd9dUQS3VKEUUxJ2/4O7QHNti&#10;c1KaqNWnN8KFuxxm5htmtmhNJR7UuNKygkE/AkGcWV1yruB4WP/GIJxH1lhZJgUvcrCYd35mmGj7&#10;5B099j4XAcIuQQWF93UipcsKMuj6tiYO3tU2Bn2QTS51g88AN5UcRtFYGiw5LBRY07Kg7La/GwV3&#10;+76dt6c4vQ5Pm1d6XI1yRxelet02nYLw1Pr/8F97oxWM4wl8z4QjIO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YTgsMAAADcAAAADwAAAAAAAAAAAAAAAACYAgAAZHJzL2Rv&#10;d25yZXYueG1sUEsFBgAAAAAEAAQA9QAAAIgDAAAAAA==&#10;" strokecolor="#243f60" strokeweight="2pt"/>
          </v:group>
        </w:pict>
      </w:r>
      <w:r>
        <w:rPr>
          <w:noProof/>
          <w:lang w:eastAsia="tr-TR"/>
        </w:rPr>
        <w:pict>
          <v:group id="Group 688" o:spid="_x0000_s1514" style="position:absolute;margin-left:171.4pt;margin-top:148.85pt;width:27pt;height:240.75pt;z-index:251695104" coordsize="3429,30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">
            <v:shape id="Picture 690" o:spid="_x0000_s1515" type="#_x0000_t75" alt="http://static-4.nexusmods.com/15/mods/110/images/54693-1-1402169126.png" style="position:absolute;top:6286;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kuYfCAAAA3AAAAA8AAABkcnMvZG93bnJldi54bWxET8uKwjAU3QvzD+EOuBFNFXG0YxRxfK0G&#10;fCxcXpo7bZ3mpjSxrX9vFoLLw3nPl60pRE2Vyy0rGA4iEMSJ1TmnCi7nbX8KwnlkjYVlUvAgB8vF&#10;R2eOsbYNH6k++VSEEHYxKsi8L2MpXZKRQTewJXHg/mxl0AdYpVJX2IRwU8hRFE2kwZxDQ4YlrTNK&#10;/k93o6C+Njge3nb7zbpnVl/14/Z73f0o1f1sV98gPLX+LX65D1rBZBbmhzPhCMjF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ZLmHwgAAANwAAAAPAAAAAAAAAAAAAAAAAJ8C&#10;AABkcnMvZG93bnJldi54bWxQSwUGAAAAAAQABAD3AAAAjgMAAAAA&#10;">
              <v:imagedata r:id="rId43" o:title=""/>
              <v:path arrowok="t"/>
            </v:shape>
            <v:shape id="Picture 691" o:spid="_x0000_s1516" type="#_x0000_t75" alt="http://static-4.nexusmods.com/15/mods/110/images/54693-1-1402169126.png" style="position:absolute;top:933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oHBzHAAAA3AAAAA8AAABkcnMvZG93bnJldi54bWxEj81rwkAUxO8F/4flCV6KblKKH9FVxKrt&#10;qeDHweMj+0yi2bchuybxv+8WCj0OM/MbZrHqTCkaql1hWUE8ikAQp1YXnCk4n3bDKQjnkTWWlknB&#10;kxyslr2XBSbatnyg5ugzESDsElSQe18lUro0J4NuZCvi4F1tbdAHWWdS19gGuCnlWxSNpcGCw0KO&#10;FW1ySu/Hh1HQXFp8j2/7z+3m1awnzfP2fdl/KDXod+s5CE+d/w//tb+0gvEsht8z4QjI5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YoHBzHAAAA3AAAAA8AAAAAAAAAAAAA&#10;AAAAnwIAAGRycy9kb3ducmV2LnhtbFBLBQYAAAAABAAEAPcAAACTAwAAAAA=&#10;">
              <v:imagedata r:id="rId43" o:title=""/>
              <v:path arrowok="t"/>
            </v:shape>
            <v:shape id="Picture 692" o:spid="_x0000_s1517" type="#_x0000_t75" alt="http://static-4.nexusmods.com/15/mods/110/images/54693-1-1402169126.png" style="position:absolute;top:12382;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6gmvGAAAA3AAAAA8AAABkcnMvZG93bnJldi54bWxEj81rwkAUxO8F/4flCb2UulGKtTGriN+n&#10;grYHj4/sMx9m34bsNon/fVco9DjMzG+YZNmbSrTUuMKygvEoAkGcWl1wpuD7a/c6A+E8ssbKMim4&#10;k4PlYvCUYKxtxydqzz4TAcIuRgW593UspUtzMuhGtiYO3tU2Bn2QTSZ1g12Am0pOomgqDRYcFnKs&#10;aZ1Tejv/GAXtpcO3cbk/bNcvZvXe3svPy36j1POwX81BeOr9f/ivfdQKph8TeJwJR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vqCa8YAAADcAAAADwAAAAAAAAAAAAAA&#10;AACfAgAAZHJzL2Rvd25yZXYueG1sUEsFBgAAAAAEAAQA9wAAAJIDAAAAAA==&#10;">
              <v:imagedata r:id="rId43" o:title=""/>
              <v:path arrowok="t"/>
            </v:shape>
            <v:shape id="Picture 693" o:spid="_x0000_s1518" type="#_x0000_t75" alt="http://static-4.nexusmods.com/15/mods/110/images/54693-1-1402169126.png" style="position:absolute;top:1514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2J/DHAAAA3AAAAA8AAABkcnMvZG93bnJldi54bWxEj0FrwkAUhO8F/8PyhF5K3WjFtjGriLXa&#10;U6G2hxwf2WcSzb4N2TWJ/94VhB6HmfmGSZa9qURLjSstKxiPIhDEmdUl5wr+fj+f30A4j6yxskwK&#10;LuRguRg8JBhr2/EPtXufiwBhF6OCwvs6ltJlBRl0I1sTB+9gG4M+yCaXusEuwE0lJ1E0kwZLDgsF&#10;1rQuKDvtz0ZBm3Y4HR+3u836yaxe28vxO91+KPU47FdzEJ56/x++t7+0gtn7C9zOhCMgF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m2J/DHAAAA3AAAAA8AAAAAAAAAAAAA&#10;AAAAnwIAAGRycy9kb3ducmV2LnhtbFBLBQYAAAAABAAEAPcAAACTAwAAAAA=&#10;">
              <v:imagedata r:id="rId43" o:title=""/>
              <v:path arrowok="t"/>
            </v:shape>
            <v:shape id="Picture 694" o:spid="_x0000_s1519" type="#_x0000_t75" alt="http://static-4.nexusmods.com/15/mods/110/images/54693-1-1402169126.png" style="position:absolute;top:3143;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fv4TGAAAA3AAAAA8AAABkcnMvZG93bnJldi54bWxEj09rwkAUxO9Cv8PyCl5K3ShiNXUVsf47&#10;FUw9eHxkX5PY7NuQXZP47V2h4HGYmd8w82VnStFQ7QrLCoaDCARxanXBmYLTz/Z9CsJ5ZI2lZVJw&#10;IwfLxUtvjrG2LR+pSXwmAoRdjApy76tYSpfmZNANbEUcvF9bG/RB1pnUNbYBbko5iqKJNFhwWMix&#10;onVO6V9yNQqac4vj4WW336zfzOqjuV2+z7svpfqv3eoThKfOP8P/7YNWMJmN4XEmHAG5u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l+/hMYAAADcAAAADwAAAAAAAAAAAAAA&#10;AACfAgAAZHJzL2Rvd25yZXYueG1sUEsFBgAAAAAEAAQA9wAAAJIDAAAAAA==&#10;">
              <v:imagedata r:id="rId43" o:title=""/>
              <v:path arrowok="t"/>
            </v:shape>
            <v:shape id="Picture 695" o:spid="_x0000_s1520" type="#_x0000_t75" alt="http://static-4.nexusmods.com/15/mods/110/images/54693-1-1402169126.png" style="position:absolute;width:3238;height:37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TGh/HAAAA3AAAAA8AAABkcnMvZG93bnJldi54bWxEj0FrwkAUhO8F/8PyhF5K3SjVtjGriLXa&#10;U6G2hxwf2WcSzb4N2TWJ/94VhB6HmfmGSZa9qURLjSstKxiPIhDEmdUl5wr+fj+f30A4j6yxskwK&#10;LuRguRg8JBhr2/EPtXufiwBhF6OCwvs6ltJlBRl0I1sTB+9gG4M+yCaXusEuwE0lJ1E0kwZLDgsF&#10;1rQuKDvtz0ZBm3b4Mj5ud5v1k1m9tpfjd7r9UOpx2K/mIDz1/j98b39pBbP3KdzOhCMgF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kTGh/HAAAA3AAAAA8AAAAAAAAAAAAA&#10;AAAAnwIAAGRycy9kb3ducmV2LnhtbFBLBQYAAAAABAAEAPcAAACTAwAAAAA=&#10;">
              <v:imagedata r:id="rId43" o:title=""/>
              <v:path arrowok="t"/>
            </v:shape>
            <v:shape id="Picture 696" o:spid="_x0000_s1521" type="#_x0000_t75" alt="http://static-4.nexusmods.com/15/mods/110/images/54693-1-1402169126.png" style="position:absolute;top:18097;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BhGjGAAAA3AAAAA8AAABkcnMvZG93bnJldi54bWxEj81rwkAUxO8F/4flFbwU3Sgl2tRVxK96&#10;Evw4eHxkX5No9m3Irkn877uFQo/DzPyGmS06U4qGaldYVjAaRiCIU6sLzhRcztvBFITzyBpLy6Tg&#10;SQ4W897LDBNtWz5Sc/KZCBB2CSrIva8SKV2ak0E3tBVx8L5tbdAHWWdS19gGuCnlOIpiabDgsJBj&#10;Rauc0vvpYRQ01xbfR7fd12b1ZpaT5nk7XHdrpfqv3fIThKfO/4f/2nutIP6I4fdMOAJy/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cGEaMYAAADcAAAADwAAAAAAAAAAAAAA&#10;AACfAgAAZHJzL2Rvd25yZXYueG1sUEsFBgAAAAAEAAQA9wAAAJIDAAAAAA==&#10;">
              <v:imagedata r:id="rId43" o:title=""/>
              <v:path arrowok="t"/>
            </v:shape>
            <v:shape id="Picture 697" o:spid="_x0000_s1522" type="#_x0000_t75" alt="http://static-4.nexusmods.com/15/mods/110/images/54693-1-1402169126.png" style="position:absolute;top:21050;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NIfPGAAAA3AAAAA8AAABkcnMvZG93bnJldi54bWxEj81rwkAUxO9C/4flFbyIbpTiR+oqYq16&#10;Kvhx8PjIviax2bchuybxv3cFocdhZn7DzJetKURNlcstKxgOIhDEidU5pwrOp+/+FITzyBoLy6Tg&#10;Tg6Wi7fOHGNtGz5QffSpCBB2MSrIvC9jKV2SkUE3sCVx8H5tZdAHWaVSV9gEuCnkKIrG0mDOYSHD&#10;ktYZJX/Hm1FQXxr8GF63u826Z1aT+n79uWy/lOq+t6tPEJ5a/x9+tfdawXg2geeZcATk4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o0h88YAAADcAAAADwAAAAAAAAAAAAAA&#10;AACfAgAAZHJzL2Rvd25yZXYueG1sUEsFBgAAAAAEAAQA9wAAAJIDAAAAAA==&#10;">
              <v:imagedata r:id="rId43" o:title=""/>
              <v:path arrowok="t"/>
            </v:shape>
            <v:shape id="Picture 698" o:spid="_x0000_s1523" type="#_x0000_t75" alt="http://static-4.nexusmods.com/15/mods/110/images/54693-1-1402169126.png" style="position:absolute;left:95;top:24098;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StYHCAAAA3AAAAA8AAABkcnMvZG93bnJldi54bWxET8uKwjAU3QvzD+EOuBFNFXG0YxRxfK0G&#10;fCxcXpo7bZ3mpjSxrX9vFoLLw3nPl60pRE2Vyy0rGA4iEMSJ1TmnCi7nbX8KwnlkjYVlUvAgB8vF&#10;R2eOsbYNH6k++VSEEHYxKsi8L2MpXZKRQTewJXHg/mxl0AdYpVJX2IRwU8hRFE2kwZxDQ4YlrTNK&#10;/k93o6C+Njge3nb7zbpnVl/14/Z73f0o1f1sV98gPLX+LX65D1rBZBbWhjPhCMjF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3ErWBwgAAANwAAAAPAAAAAAAAAAAAAAAAAJ8C&#10;AABkcnMvZG93bnJldi54bWxQSwUGAAAAAAQABAD3AAAAjgMAAAAA&#10;">
              <v:imagedata r:id="rId43" o:title=""/>
              <v:path arrowok="t"/>
            </v:shape>
            <v:shape id="Picture 699" o:spid="_x0000_s1524" type="#_x0000_t75" alt="http://static-4.nexusmods.com/15/mods/110/images/54693-1-1402169126.png" style="position:absolute;left:190;top:26860;width:3239;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eEBrGAAAA3AAAAA8AAABkcnMvZG93bnJldi54bWxEj09rwkAUxO+FfoflFbwU3Shia8wq4r96&#10;KlQ95PjIviax2bchuybx27uFQo/DzPyGSVa9qURLjSstKxiPIhDEmdUl5wou5/3wHYTzyBory6Tg&#10;Tg5Wy+enBGNtO/6i9uRzESDsYlRQeF/HUrqsIINuZGvi4H3bxqAPssmlbrALcFPJSRTNpMGSw0KB&#10;NW0Kyn5ON6OgTTucjq+Hj93m1azf2vv1Mz1slRq89OsFCE+9/w//tY9awWw+h98z4QjI5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F4QGsYAAADcAAAADwAAAAAAAAAAAAAA&#10;AACfAgAAZHJzL2Rvd25yZXYueG1sUEsFBgAAAAAEAAQA9wAAAJIDAAAAAA==&#10;">
              <v:imagedata r:id="rId43" o:title=""/>
              <v:path arrowok="t"/>
            </v:shape>
          </v:group>
        </w:pict>
      </w:r>
      <w:r>
        <w:rPr>
          <w:noProof/>
          <w:lang w:eastAsia="tr-TR"/>
        </w:rPr>
        <w:pict>
          <v:group id="Group 700" o:spid="_x0000_s1525" style="position:absolute;margin-left:146.65pt;margin-top:148.1pt;width:27pt;height:240.75pt;z-index:251694080" coordsize="3429,30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">
            <v:shape id="Picture 701" o:spid="_x0000_s1526" type="#_x0000_t75" alt="http://static-4.nexusmods.com/15/mods/110/images/54693-1-1402169126.png" style="position:absolute;top:6286;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DhgbGAAAA3AAAAA8AAABkcnMvZG93bnJldi54bWxEj0FrwkAUhO+F/oflFbxIs4mUWmJWEVu1&#10;J6HWg8dH9plEs29Ddk3iv+8KQo/DzHzDZIvB1KKj1lWWFSRRDII4t7riQsHhd/36AcJ5ZI21ZVJw&#10;IweL+fNThqm2Pf9Qt/eFCBB2KSoovW9SKV1ekkEX2YY4eCfbGvRBtoXULfYBbmo5ieN3abDisFBi&#10;Q6uS8sv+ahR0xx7fkvNm+7Uam+W0u513x82nUqOXYTkD4Wnw/+FH+1srmMYJ3M+EIyD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OGBsYAAADcAAAADwAAAAAAAAAAAAAA&#10;AACfAgAAZHJzL2Rvd25yZXYueG1sUEsFBgAAAAAEAAQA9wAAAJIDAAAAAA==&#10;">
              <v:imagedata r:id="rId43" o:title=""/>
              <v:path arrowok="t"/>
            </v:shape>
            <v:shape id="Picture 702" o:spid="_x0000_s1527" type="#_x0000_t75" alt="http://static-4.nexusmods.com/15/mods/110/images/54693-1-1402169126.png" style="position:absolute;top:933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RGHHGAAAA3AAAAA8AAABkcnMvZG93bnJldi54bWxEj09rwkAUxO8Fv8PyhF6KbhJKLamriNbY&#10;U6HWg8dH9jWJZt+G7Jo/374rFHocZuY3zHI9mFp01LrKsoJ4HoEgzq2uuFBw+t7PXkE4j6yxtkwK&#10;RnKwXk0elphq2/MXdUdfiABhl6KC0vsmldLlJRl0c9sQB+/HtgZ9kG0hdYt9gJtaJlH0Ig1WHBZK&#10;bGhbUn493oyC7tzjc3zJDu/bJ7NZdOPl85ztlHqcDps3EJ4G/x/+a39oBYsogfuZcATk6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BEYccYAAADcAAAADwAAAAAAAAAAAAAA&#10;AACfAgAAZHJzL2Rvd25yZXYueG1sUEsFBgAAAAAEAAQA9wAAAJIDAAAAAA==&#10;">
              <v:imagedata r:id="rId43" o:title=""/>
              <v:path arrowok="t"/>
            </v:shape>
            <v:shape id="Picture 703" o:spid="_x0000_s1528" type="#_x0000_t75" alt="http://static-4.nexusmods.com/15/mods/110/images/54693-1-1402169126.png" style="position:absolute;top:12382;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dverHAAAA3AAAAA8AAABkcnMvZG93bnJldi54bWxEj09rwkAUxO8Fv8PyhF6KbmyLSswqotb2&#10;VPDPIcdH9plEs29Ddk3it+8WCj0OM/MbJln1phItNa60rGAyjkAQZ1aXnCs4nz5GcxDOI2usLJOC&#10;BzlYLQdPCcbadnyg9uhzESDsYlRQeF/HUrqsIINubGvi4F1sY9AH2eRSN9gFuKnkaxRNpcGSw0KB&#10;NW0Kym7Hu1HQph2+T677z93mxaxn7eP6ne63Sj0P+/UChKfe/4f/2l9awSx6g98z4QjI5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ddverHAAAA3AAAAA8AAAAAAAAAAAAA&#10;AAAAnwIAAGRycy9kb3ducmV2LnhtbFBLBQYAAAAABAAEAPcAAACTAwAAAAA=&#10;">
              <v:imagedata r:id="rId43" o:title=""/>
              <v:path arrowok="t"/>
            </v:shape>
            <v:shape id="Picture 704" o:spid="_x0000_s1529" type="#_x0000_t75" alt="http://static-4.nexusmods.com/15/mods/110/images/54693-1-1402169126.png" style="position:absolute;top:1514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0JZ7GAAAA3AAAAA8AAABkcnMvZG93bnJldi54bWxEj09rwkAUxO8Fv8PyhF6KblJClegaRFvb&#10;U6HqweMj+8wfs29DdpvEb98tFHocZuY3zDobTSN66lxlWUE8j0AQ51ZXXCg4n95mSxDOI2tsLJOC&#10;OznINpOHNabaDvxF/dEXIkDYpaig9L5NpXR5SQbd3LbEwbvazqAPsiuk7nAIcNPI5yh6kQYrDgsl&#10;trQrKb8dv42C/jJgEteH99fdk9ku+nv9eTnslXqcjtsVCE+j/w//tT+0gkWUwO+ZcATk5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LQlnsYAAADcAAAADwAAAAAAAAAAAAAA&#10;AACfAgAAZHJzL2Rvd25yZXYueG1sUEsFBgAAAAAEAAQA9wAAAJIDAAAAAA==&#10;">
              <v:imagedata r:id="rId43" o:title=""/>
              <v:path arrowok="t"/>
            </v:shape>
            <v:shape id="Picture 705" o:spid="_x0000_s1530" type="#_x0000_t75" alt="http://static-4.nexusmods.com/15/mods/110/images/54693-1-1402169126.png" style="position:absolute;top:3143;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4gAXHAAAA3AAAAA8AAABkcnMvZG93bnJldi54bWxEj09rwkAUxO8Fv8PyhF6KbiytSswqotb2&#10;VPDPIcdH9plEs29Ddk3it+8WCj0OM/MbJln1phItNa60rGAyjkAQZ1aXnCs4nz5GcxDOI2usLJOC&#10;BzlYLQdPCcbadnyg9uhzESDsYlRQeF/HUrqsIINubGvi4F1sY9AH2eRSN9gFuKnkaxRNpcGSw0KB&#10;NW0Kym7Hu1HQph2+Ta77z93mxaxn7eP6ne63Sj0P+/UChKfe/4f/2l9awSx6h98z4QjI5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f4gAXHAAAA3AAAAA8AAAAAAAAAAAAA&#10;AAAAnwIAAGRycy9kb3ducmV2LnhtbFBLBQYAAAAABAAEAPcAAACTAwAAAAA=&#10;">
              <v:imagedata r:id="rId43" o:title=""/>
              <v:path arrowok="t"/>
            </v:shape>
            <v:shape id="Picture 706" o:spid="_x0000_s1531" type="#_x0000_t75" alt="http://static-4.nexusmods.com/15/mods/110/images/54693-1-1402169126.png" style="position:absolute;width:3238;height:37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qHnLGAAAA3AAAAA8AAABkcnMvZG93bnJldi54bWxEj09rwkAUxO8Fv8PyhF6KblKKSnQNom3a&#10;U6HqweMj+8wfs29DdpvEb98tFHocZuY3zCYdTSN66lxlWUE8j0AQ51ZXXCg4n95mKxDOI2tsLJOC&#10;OzlIt5OHDSbaDvxF/dEXIkDYJaig9L5NpHR5SQbd3LbEwbvazqAPsiuk7nAIcNPI5yhaSIMVh4US&#10;W9qXlN+O30ZBfxnwJa6z99f9k9kt+3v9eckOSj1Ox90ahKfR/4f/2h9awTJawO+ZcATk9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yoecsYAAADcAAAADwAAAAAAAAAAAAAA&#10;AACfAgAAZHJzL2Rvd25yZXYueG1sUEsFBgAAAAAEAAQA9wAAAJIDAAAAAA==&#10;">
              <v:imagedata r:id="rId43" o:title=""/>
              <v:path arrowok="t"/>
            </v:shape>
            <v:shape id="Picture 707" o:spid="_x0000_s1532" type="#_x0000_t75" alt="http://static-4.nexusmods.com/15/mods/110/images/54693-1-1402169126.png" style="position:absolute;top:18097;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mu+nFAAAA3AAAAA8AAABkcnMvZG93bnJldi54bWxEj09rwkAUxO8Fv8PyBC+iG6U0krqK+Lcn&#10;Qe3B4yP7msRm34bsmsRv3xWEHoeZ+Q0zX3amFA3VrrCsYDKOQBCnVhecKfi+7EYzEM4jaywtk4IH&#10;OVguem9zTLRt+UTN2WciQNglqCD3vkqkdGlOBt3YVsTB+7G1QR9knUldYxvgppTTKPqQBgsOCzlW&#10;tM4p/T3fjYLm2uL75LY/bNdDs4qbx+143W+UGvS71ScIT53/D7/aX1pBHMXwPBOOgFz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ZrvpxQAAANwAAAAPAAAAAAAAAAAAAAAA&#10;AJ8CAABkcnMvZG93bnJldi54bWxQSwUGAAAAAAQABAD3AAAAkQMAAAAA&#10;">
              <v:imagedata r:id="rId43" o:title=""/>
              <v:path arrowok="t"/>
            </v:shape>
            <v:shape id="Picture 708" o:spid="_x0000_s1533" type="#_x0000_t75" alt="http://static-4.nexusmods.com/15/mods/110/images/54693-1-1402169126.png" style="position:absolute;top:21050;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5L5vCAAAA3AAAAA8AAABkcnMvZG93bnJldi54bWxET02LwjAQvQv+hzCCF1lTF7HSNYro6noS&#10;1D14HJrZttpMShPb+u83B8Hj430vVp0pRUO1KywrmIwjEMSp1QVnCn4vu485COeRNZaWScGTHKyW&#10;/d4CE21bPlFz9pkIIewSVJB7XyVSujQng25sK+LA/dnaoA+wzqSusQ3hppSfUTSTBgsODTlWtMkp&#10;vZ8fRkFzbXE6ue1/vjcjs46b5+143W+VGg669RcIT51/i1/ug1YQR2FtOBOOgF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S+bwgAAANwAAAAPAAAAAAAAAAAAAAAAAJ8C&#10;AABkcnMvZG93bnJldi54bWxQSwUGAAAAAAQABAD3AAAAjgMAAAAA&#10;">
              <v:imagedata r:id="rId43" o:title=""/>
              <v:path arrowok="t"/>
            </v:shape>
            <v:shape id="Picture 709" o:spid="_x0000_s1534" type="#_x0000_t75" alt="http://static-4.nexusmods.com/15/mods/110/images/54693-1-1402169126.png" style="position:absolute;left:95;top:24098;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1igDHAAAA3AAAAA8AAABkcnMvZG93bnJldi54bWxEj81rwkAUxO+F/g/LK/RSdGMRP2JWEdta&#10;T4VGDx4f2dd8NPs2ZLdJ/O/dguBxmJnfMMlmMLXoqHWlZQWTcQSCOLO65FzB6fgxWoBwHlljbZkU&#10;XMjBZv34kGCsbc/f1KU+FwHCLkYFhfdNLKXLCjLoxrYhDt6PbQ36INtc6hb7ADe1fI2imTRYclgo&#10;sKFdQdlv+mcUdOcep5Nq//m+ezHbeXepvs77N6Wen4btCoSnwd/Dt/ZBK5hHS/g/E46AXF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a1igDHAAAA3AAAAA8AAAAAAAAAAAAA&#10;AAAAnwIAAGRycy9kb3ducmV2LnhtbFBLBQYAAAAABAAEAPcAAACTAwAAAAA=&#10;">
              <v:imagedata r:id="rId43" o:title=""/>
              <v:path arrowok="t"/>
            </v:shape>
            <v:shape id="Picture 710" o:spid="_x0000_s1535" type="#_x0000_t75" alt="http://static-4.nexusmods.com/15/mods/110/images/54693-1-1402169126.png" style="position:absolute;left:190;top:26860;width:3239;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WtUDCAAAA3AAAAA8AAABkcnMvZG93bnJldi54bWxET8uKwjAU3Q/4D+EKbgZNO8go1Sii42M1&#10;MOrC5aW5ttXmpjSxrX9vFsIsD+c9X3amFA3VrrCsIB5FIIhTqwvOFJxP2+EUhPPIGkvLpOBJDpaL&#10;3sccE21b/qPm6DMRQtglqCD3vkqkdGlOBt3IVsSBu9raoA+wzqSusQ3hppRfUfQtDRYcGnKsaJ1T&#10;ej8+jILm0uI4vu32P+tPs5o0z9vvZbdRatDvVjMQnjr/L367D1rBJA7zw5lwBOTi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SVrVAwgAAANwAAAAPAAAAAAAAAAAAAAAAAJ8C&#10;AABkcnMvZG93bnJldi54bWxQSwUGAAAAAAQABAD3AAAAjgMAAAAA&#10;">
              <v:imagedata r:id="rId43" o:title=""/>
              <v:path arrowok="t"/>
            </v:shape>
          </v:group>
        </w:pict>
      </w:r>
      <w:r>
        <w:rPr>
          <w:noProof/>
          <w:lang w:eastAsia="tr-TR"/>
        </w:rPr>
        <w:pict>
          <v:group id="Group 711" o:spid="_x0000_s1536" style="position:absolute;margin-left:121.9pt;margin-top:148.1pt;width:27pt;height:240.75pt;z-index:251693056" coordsize="3429,30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">
            <v:shape id="Picture 712" o:spid="_x0000_s1537" type="#_x0000_t75" alt="http://static-4.nexusmods.com/15/mods/110/images/54693-1-1402169126.png" style="position:absolute;top:6286;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IjqzFAAAA3AAAAA8AAABkcnMvZG93bnJldi54bWxEj0FrwkAUhO9C/8PyCl5ENxHREl1FrFVP&#10;hVoPHh/ZZxKbfRuy2yT+e1cQPA4z8w2zWHWmFA3VrrCsIB5FIIhTqwvOFJx+v4YfIJxH1lhaJgU3&#10;crBavvUWmGjb8g81R5+JAGGXoILc+yqR0qU5GXQjWxEH72Jrgz7IOpO6xjbATSnHUTSVBgsOCzlW&#10;tMkp/Tv+GwXNucVJfN3tt5uBWc+a2/X7vPtUqv/erecgPHX+FX62D1rBLB7D40w4AnJ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yI6sxQAAANwAAAAPAAAAAAAAAAAAAAAA&#10;AJ8CAABkcnMvZG93bnJldi54bWxQSwUGAAAAAAQABAD3AAAAkQMAAAAA&#10;">
              <v:imagedata r:id="rId43" o:title=""/>
              <v:path arrowok="t"/>
            </v:shape>
            <v:shape id="Picture 713" o:spid="_x0000_s1538" type="#_x0000_t75" alt="http://static-4.nexusmods.com/15/mods/110/images/54693-1-1402169126.png" style="position:absolute;top:933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EKzfHAAAA3AAAAA8AAABkcnMvZG93bnJldi54bWxEj81rwkAUxO8F/4flCb0U3aQtKjGriLa2&#10;p4IfB4+P7DMfZt+G7DaJ/323UOhxmJnfMOl6MLXoqHWlZQXxNAJBnFldcq7gfHqfLEA4j6yxtkwK&#10;7uRgvRo9pJho2/OBuqPPRYCwS1BB4X2TSOmyggy6qW2Ig3e1rUEfZJtL3WIf4KaWz1E0kwZLDgsF&#10;NrQtKLsdv42C7tLja1ztP962T2Yz7+7V12W/U+pxPGyWIDwN/j/81/7UCubxC/yeCUdAr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KEKzfHAAAA3AAAAA8AAAAAAAAAAAAA&#10;AAAAnwIAAGRycy9kb3ducmV2LnhtbFBLBQYAAAAABAAEAPcAAACTAwAAAAA=&#10;">
              <v:imagedata r:id="rId43" o:title=""/>
              <v:path arrowok="t"/>
            </v:shape>
            <v:shape id="Picture 714" o:spid="_x0000_s1539" type="#_x0000_t75" alt="http://static-4.nexusmods.com/15/mods/110/images/54693-1-1402169126.png" style="position:absolute;top:12382;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ts0PGAAAA3AAAAA8AAABkcnMvZG93bnJldi54bWxEj0FrwkAUhO8F/8PyhF6k2aRII2lWEa22&#10;p0K1B4+P7GsSzb4N2W0S/71bEHocZuYbJl+NphE9da62rCCJYhDEhdU1lwq+j7unBQjnkTU2lknB&#10;lRyslpOHHDNtB/6i/uBLESDsMlRQed9mUrqiIoMusi1x8H5sZ9AH2ZVSdzgEuGnkcxy/SIM1h4UK&#10;W9pUVFwOv0ZBfxpwnpz372+bmVmn/fX8edpvlXqcjutXEJ5G/x++tz+0gjSZw9+ZcATk8g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W2zQ8YAAADcAAAADwAAAAAAAAAAAAAA&#10;AACfAgAAZHJzL2Rvd25yZXYueG1sUEsFBgAAAAAEAAQA9wAAAJIDAAAAAA==&#10;">
              <v:imagedata r:id="rId43" o:title=""/>
              <v:path arrowok="t"/>
            </v:shape>
            <v:shape id="Picture 715" o:spid="_x0000_s1540" type="#_x0000_t75" alt="http://static-4.nexusmods.com/15/mods/110/images/54693-1-1402169126.png" style="position:absolute;top:1514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hFtjHAAAA3AAAAA8AAABkcnMvZG93bnJldi54bWxEj81rwkAUxO8F/4flCb0U3aS0KjGriLa2&#10;p4IfB4+P7DMfZt+G7DaJ/323UOhxmJnfMOl6MLXoqHWlZQXxNAJBnFldcq7gfHqfLEA4j6yxtkwK&#10;7uRgvRo9pJho2/OBuqPPRYCwS1BB4X2TSOmyggy6qW2Ig3e1rUEfZJtL3WIf4KaWz1E0kwZLDgsF&#10;NrQtKLsdv42C7tLjS1ztP962T2Yz7+7V12W/U+pxPGyWIDwN/j/81/7UCubxK/yeCUdAr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IhFtjHAAAA3AAAAA8AAAAAAAAAAAAA&#10;AAAAnwIAAGRycy9kb3ducmV2LnhtbFBLBQYAAAAABAAEAPcAAACTAwAAAAA=&#10;">
              <v:imagedata r:id="rId43" o:title=""/>
              <v:path arrowok="t"/>
            </v:shape>
            <v:shape id="Picture 716" o:spid="_x0000_s1541" type="#_x0000_t75" alt="http://static-4.nexusmods.com/15/mods/110/images/54693-1-1402169126.png" style="position:absolute;top:3143;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ziK/GAAAA3AAAAA8AAABkcnMvZG93bnJldi54bWxEj0FrwkAUhO+C/2F5Qi/SbFKKSppVRFvb&#10;k6D24PGRfU2i2bchu03iv+8WBI/DzHzDZKvB1KKj1lWWFSRRDII4t7riQsH36eN5AcJ5ZI21ZVJw&#10;Iwer5XiUYaptzwfqjr4QAcIuRQWl900qpctLMugi2xAH78e2Bn2QbSF1i32Am1q+xPFMGqw4LJTY&#10;0Kak/Hr8NQq6c4+vyWX3+b6ZmvW8u132591WqafJsH4D4Wnwj/C9/aUVzJMZ/J8JR0Au/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vOIr8YAAADcAAAADwAAAAAAAAAAAAAA&#10;AACfAgAAZHJzL2Rvd25yZXYueG1sUEsFBgAAAAAEAAQA9wAAAJIDAAAAAA==&#10;">
              <v:imagedata r:id="rId43" o:title=""/>
              <v:path arrowok="t"/>
            </v:shape>
            <v:shape id="Picture 717" o:spid="_x0000_s1542" type="#_x0000_t75" alt="http://static-4.nexusmods.com/15/mods/110/images/54693-1-1402169126.png" style="position:absolute;width:3238;height:37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LTTGAAAA3AAAAA8AAABkcnMvZG93bnJldi54bWxEj09rwkAUxO9Cv8PyCr1I3aSIKdFVRK31&#10;JPjn4PGRfU1is29DdpvEb+8WBI/DzPyGmS16U4mWGldaVhCPIhDEmdUl5wrOp6/3TxDOI2usLJOC&#10;GzlYzF8GM0y17fhA7dHnIkDYpaig8L5OpXRZQQbdyNbEwfuxjUEfZJNL3WAX4KaSH1E0kQZLDgsF&#10;1rQqKPs9/hkF7aXDcXzdfm9WQ7NM2tt1f9mulXp77ZdTEJ56/ww/2jutIIkT+D8TjoCc3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b8tNMYAAADcAAAADwAAAAAAAAAAAAAA&#10;AACfAgAAZHJzL2Rvd25yZXYueG1sUEsFBgAAAAAEAAQA9wAAAJIDAAAAAA==&#10;">
              <v:imagedata r:id="rId43" o:title=""/>
              <v:path arrowok="t"/>
            </v:shape>
            <v:shape id="Picture 718" o:spid="_x0000_s1543" type="#_x0000_t75" alt="http://static-4.nexusmods.com/15/mods/110/images/54693-1-1402169126.png" style="position:absolute;top:18097;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guUbCAAAA3AAAAA8AAABkcnMvZG93bnJldi54bWxET8uKwjAU3Q/4D+EKbgZNO8go1Sii42M1&#10;MOrC5aW5ttXmpjSxrX9vFsIsD+c9X3amFA3VrrCsIB5FIIhTqwvOFJxP2+EUhPPIGkvLpOBJDpaL&#10;3sccE21b/qPm6DMRQtglqCD3vkqkdGlOBt3IVsSBu9raoA+wzqSusQ3hppRfUfQtDRYcGnKsaJ1T&#10;ej8+jILm0uI4vu32P+tPs5o0z9vvZbdRatDvVjMQnjr/L367D1rBJA5rw5lwBOTi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ILlGwgAAANwAAAAPAAAAAAAAAAAAAAAAAJ8C&#10;AABkcnMvZG93bnJldi54bWxQSwUGAAAAAAQABAD3AAAAjgMAAAAA&#10;">
              <v:imagedata r:id="rId43" o:title=""/>
              <v:path arrowok="t"/>
            </v:shape>
            <v:shape id="Picture 719" o:spid="_x0000_s1544" type="#_x0000_t75" alt="http://static-4.nexusmods.com/15/mods/110/images/54693-1-1402169126.png" style="position:absolute;top:21050;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sHN3GAAAA3AAAAA8AAABkcnMvZG93bnJldi54bWxEj09rwkAUxO8Fv8PyBC9FNymlanQVsWp7&#10;Evxz8PjIPpNo9m3Irkn89t1CocdhZn7DzJedKUVDtSssK4hHEQji1OqCMwXn03Y4AeE8ssbSMil4&#10;koPlovcyx0Tblg/UHH0mAoRdggpy76tESpfmZNCNbEUcvKutDfog60zqGtsAN6V8i6IPabDgsJBj&#10;Reuc0vvxYRQ0lxbf49vua7N+Natx87ztL7tPpQb9bjUD4anz/+G/9rdWMI6n8HsmHAG5+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2wc3cYAAADcAAAADwAAAAAAAAAAAAAA&#10;AACfAgAAZHJzL2Rvd25yZXYueG1sUEsFBgAAAAAEAAQA9wAAAJIDAAAAAA==&#10;">
              <v:imagedata r:id="rId43" o:title=""/>
              <v:path arrowok="t"/>
            </v:shape>
            <v:shape id="Picture 720" o:spid="_x0000_s1545" type="#_x0000_t75" alt="http://static-4.nexusmods.com/15/mods/110/images/54693-1-1402169126.png" style="position:absolute;left:95;top:24098;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6f/3EAAAA3AAAAA8AAABkcnMvZG93bnJldi54bWxET8lqwzAQvRfyD2ICvZRGjglNcaIYk8Xt&#10;KZDlkONgTW2n1shYqu38fXUo9Ph4+zodTSN66lxtWcF8FoEgLqyuuVRwvRxe30E4j6yxsUwKHuQg&#10;3Uye1phoO/CJ+rMvRQhhl6CCyvs2kdIVFRl0M9sSB+7LdgZ9gF0pdYdDCDeNjKPoTRqsOTRU2NK2&#10;ouL7/GMU9LcBF/N7/rHfvphs2T/ux1u+U+p5OmYrEJ5G/y/+c39qBcs4zA9nwhGQm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w6f/3EAAAA3AAAAA8AAAAAAAAAAAAAAAAA&#10;nwIAAGRycy9kb3ducmV2LnhtbFBLBQYAAAAABAAEAPcAAACQAwAAAAA=&#10;">
              <v:imagedata r:id="rId43" o:title=""/>
              <v:path arrowok="t"/>
            </v:shape>
            <v:shape id="Picture 721" o:spid="_x0000_s1546" type="#_x0000_t75" alt="http://static-4.nexusmods.com/15/mods/110/images/54693-1-1402169126.png" style="position:absolute;left:190;top:26860;width:3239;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22mbFAAAA3AAAAA8AAABkcnMvZG93bnJldi54bWxEj0FrwkAUhO9C/8PyCl5ENxHREl1FrFVP&#10;hVoPHh/ZZxKbfRuy2yT+e1cQPA4z8w2zWHWmFA3VrrCsIB5FIIhTqwvOFJx+v4YfIJxH1lhaJgU3&#10;crBavvUWmGjb8g81R5+JAGGXoILc+yqR0qU5GXQjWxEH72Jrgz7IOpO6xjbATSnHUTSVBgsOCzlW&#10;tMkp/Tv+GwXNucVJfN3tt5uBWc+a2/X7vPtUqv/erecgPHX+FX62D1rBbBzD40w4AnJ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dtpmxQAAANwAAAAPAAAAAAAAAAAAAAAA&#10;AJ8CAABkcnMvZG93bnJldi54bWxQSwUGAAAAAAQABAD3AAAAkQMAAAAA&#10;">
              <v:imagedata r:id="rId43" o:title=""/>
              <v:path arrowok="t"/>
            </v:shape>
          </v:group>
        </w:pict>
      </w:r>
      <w:r>
        <w:rPr>
          <w:noProof/>
          <w:lang w:eastAsia="tr-TR"/>
        </w:rPr>
        <w:pict>
          <v:group id="Group 722" o:spid="_x0000_s1547" style="position:absolute;margin-left:74.65pt;margin-top:146.6pt;width:27pt;height:240.75pt;z-index:251689984" coordsize="3429,30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">
            <v:shape id="Picture 723" o:spid="_x0000_s1548" type="#_x0000_t75" alt="http://static-4.nexusmods.com/15/mods/110/images/54693-1-1402169126.png" style="position:absolute;top:6286;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o4YrGAAAA3AAAAA8AAABkcnMvZG93bnJldi54bWxEj0FrwkAUhO+C/2F5Qi+lbtSiErOK2Go9&#10;CbU95PjIPpNo9m3IbpP477uFgsdhZr5hkk1vKtFS40rLCibjCARxZnXJuYLvr/3LEoTzyBory6Tg&#10;Tg426+EgwVjbjj+pPftcBAi7GBUU3texlC4ryKAb25o4eBfbGPRBNrnUDXYBbio5jaK5NFhyWCiw&#10;pl1B2e38YxS0aYevk+vh4333bLaL9n49pYc3pZ5G/XYFwlPvH+H/9lErWExn8HcmHA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OjhisYAAADcAAAADwAAAAAAAAAAAAAA&#10;AACfAgAAZHJzL2Rvd25yZXYueG1sUEsFBgAAAAAEAAQA9wAAAJIDAAAAAA==&#10;">
              <v:imagedata r:id="rId43" o:title=""/>
              <v:path arrowok="t"/>
            </v:shape>
            <v:shape id="Picture 724" o:spid="_x0000_s1549" type="#_x0000_t75" alt="http://static-4.nexusmods.com/15/mods/110/images/54693-1-1402169126.png" style="position:absolute;top:933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Bef7FAAAA3AAAAA8AAABkcnMvZG93bnJldi54bWxEj0+LwjAUxO8LfofwBC+LpoqodI0i/j8J&#10;6h48Ppq3bd3mpTSxrd/eCAt7HGbmN8x82ZpC1FS53LKC4SACQZxYnXOq4Pu6689AOI+ssbBMCp7k&#10;YLnofMwx1rbhM9UXn4oAYRejgsz7MpbSJRkZdANbEgfvx1YGfZBVKnWFTYCbQo6iaCIN5hwWMixp&#10;nVHye3kYBfWtwfHwvj9s159mNa2f99Ntv1Gq121XXyA8tf4//Nc+agXT0RjeZ8IRkIs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AXn+xQAAANwAAAAPAAAAAAAAAAAAAAAA&#10;AJ8CAABkcnMvZG93bnJldi54bWxQSwUGAAAAAAQABAD3AAAAkQMAAAAA&#10;">
              <v:imagedata r:id="rId43" o:title=""/>
              <v:path arrowok="t"/>
            </v:shape>
            <v:shape id="Picture 725" o:spid="_x0000_s1550" type="#_x0000_t75" alt="http://static-4.nexusmods.com/15/mods/110/images/54693-1-1402169126.png" style="position:absolute;top:12382;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N3GXGAAAA3AAAAA8AAABkcnMvZG93bnJldi54bWxEj0FrwkAUhO+C/2F5Qi+lbhSrErOK2Go9&#10;CbU95PjIPpNo9m3IbpP477uFgsdhZr5hkk1vKtFS40rLCibjCARxZnXJuYLvr/3LEoTzyBory6Tg&#10;Tg426+EgwVjbjj+pPftcBAi7GBUU3texlC4ryKAb25o4eBfbGPRBNrnUDXYBbio5jaK5NFhyWCiw&#10;pl1B2e38YxS0aYezyfXw8b57NttFe7+e0sObUk+jfrsC4an3j/B/+6gVLKav8HcmHA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E3cZcYAAADcAAAADwAAAAAAAAAAAAAA&#10;AACfAgAAZHJzL2Rvd25yZXYueG1sUEsFBgAAAAAEAAQA9wAAAJIDAAAAAA==&#10;">
              <v:imagedata r:id="rId43" o:title=""/>
              <v:path arrowok="t"/>
            </v:shape>
            <v:shape id="Picture 726" o:spid="_x0000_s1551" type="#_x0000_t75" alt="http://static-4.nexusmods.com/15/mods/110/images/54693-1-1402169126.png" style="position:absolute;top:15144;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fQhLGAAAA3AAAAA8AAABkcnMvZG93bnJldi54bWxEj0FrwkAUhO9C/8PyCr2UZpNQtERXEdtq&#10;T0Kthxwf2WcSzb4N2W0S/71bKHgcZuYbZrEaTSN66lxtWUESxSCIC6trLhUcfz5f3kA4j6yxsUwK&#10;ruRgtXyYLDDTduBv6g++FAHCLkMFlfdtJqUrKjLoItsSB+9kO4M+yK6UusMhwE0j0zieSoM1h4UK&#10;W9pUVFwOv0ZBnw/4mpy3u4/Ns1nP+ut5n2/flXp6HNdzEJ5Gfw//t7+0glk6hb8z4QjI5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J9CEsYAAADcAAAADwAAAAAAAAAAAAAA&#10;AACfAgAAZHJzL2Rvd25yZXYueG1sUEsFBgAAAAAEAAQA9wAAAJIDAAAAAA==&#10;">
              <v:imagedata r:id="rId43" o:title=""/>
              <v:path arrowok="t"/>
            </v:shape>
            <v:shape id="Picture 727" o:spid="_x0000_s1552" type="#_x0000_t75" alt="http://static-4.nexusmods.com/15/mods/110/images/54693-1-1402169126.png" style="position:absolute;top:3143;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T54nGAAAA3AAAAA8AAABkcnMvZG93bnJldi54bWxEj0FrwkAUhO8F/8PyhF5K3SilkTQbEa22&#10;J8HYg8dH9jWJZt+G7JrEf98tFHocZuYbJl2NphE9da62rGA+i0AQF1bXXCr4Ou2elyCcR9bYWCYF&#10;d3KwyiYPKSbaDnykPvelCBB2CSqovG8TKV1RkUE3sy1x8L5tZ9AH2ZVSdzgEuGnkIopepcGaw0KF&#10;LW0qKq75zSjozwO+zC/7j/fNk1nH/f1yOO+3Sj1Ox/UbCE+j/w//tT+1gngRw++ZcARk9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9PnicYAAADcAAAADwAAAAAAAAAAAAAA&#10;AACfAgAAZHJzL2Rvd25yZXYueG1sUEsFBgAAAAAEAAQA9wAAAJIDAAAAAA==&#10;">
              <v:imagedata r:id="rId43" o:title=""/>
              <v:path arrowok="t"/>
            </v:shape>
            <v:shape id="Picture 728" o:spid="_x0000_s1553" type="#_x0000_t75" alt="http://static-4.nexusmods.com/15/mods/110/images/54693-1-1402169126.png" style="position:absolute;width:3238;height:37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Mc/vEAAAA3AAAAA8AAABkcnMvZG93bnJldi54bWxET8lqwzAQvRfyD2ICvZRGjglNcaIYk8Xt&#10;KZDlkONgTW2n1shYqu38fXUo9Ph4+zodTSN66lxtWcF8FoEgLqyuuVRwvRxe30E4j6yxsUwKHuQg&#10;3Uye1phoO/CJ+rMvRQhhl6CCyvs2kdIVFRl0M9sSB+7LdgZ9gF0pdYdDCDeNjKPoTRqsOTRU2NK2&#10;ouL7/GMU9LcBF/N7/rHfvphs2T/ux1u+U+p5OmYrEJ5G/y/+c39qBcs4rA1nwhGQm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JMc/vEAAAA3AAAAA8AAAAAAAAAAAAAAAAA&#10;nwIAAGRycy9kb3ducmV2LnhtbFBLBQYAAAAABAAEAPcAAACQAwAAAAA=&#10;">
              <v:imagedata r:id="rId43" o:title=""/>
              <v:path arrowok="t"/>
            </v:shape>
            <v:shape id="Picture 729" o:spid="_x0000_s1554" type="#_x0000_t75" alt="http://static-4.nexusmods.com/15/mods/110/images/54693-1-1402169126.png" style="position:absolute;top:18097;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A1mDGAAAA3AAAAA8AAABkcnMvZG93bnJldi54bWxEj81rwkAUxO8F/4flCb2UulFKtTGriN+n&#10;grYHj4/sMx9m34bsNon/fVco9DjMzG+YZNmbSrTUuMKygvEoAkGcWl1wpuD7a/c6A+E8ssbKMim4&#10;k4PlYvCUYKxtxydqzz4TAcIuRgW593UspUtzMuhGtiYO3tU2Bn2QTSZ1g12Am0pOouhdGiw4LORY&#10;0zqn9Hb+MQraS4dv43J/2K5fzGra3svPy36j1POwX81BeOr9f/ivfdQKppMPeJwJR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QDWYMYAAADcAAAADwAAAAAAAAAAAAAA&#10;AACfAgAAZHJzL2Rvd25yZXYueG1sUEsFBgAAAAAEAAQA9wAAAJIDAAAAAA==&#10;">
              <v:imagedata r:id="rId43" o:title=""/>
              <v:path arrowok="t"/>
            </v:shape>
            <v:shape id="Picture 730" o:spid="_x0000_s1555" type="#_x0000_t75" alt="http://static-4.nexusmods.com/15/mods/110/images/54693-1-1402169126.png" style="position:absolute;top:21050;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j6SDEAAAA3AAAAA8AAABkcnMvZG93bnJldi54bWxET01rwkAQvRf8D8sIXkrdpC2mpK4SbGs9&#10;CY0ePA7ZMYlmZ0N2TeK/7x4KPT7e93I9mkb01LnasoJ4HoEgLqyuuVRwPHw9vYFwHlljY5kU3MnB&#10;ejV5WGKq7cA/1Oe+FCGEXYoKKu/bVEpXVGTQzW1LHLiz7Qz6ALtS6g6HEG4a+RxFC2mw5tBQYUub&#10;ioprfjMK+tOAr/Fl+/25eTRZ0t8v+9P2Q6nZdMzeQXga/b/4z73TCpKXMD+cCUd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j6SDEAAAA3AAAAA8AAAAAAAAAAAAAAAAA&#10;nwIAAGRycy9kb3ducmV2LnhtbFBLBQYAAAAABAAEAPcAAACQAwAAAAA=&#10;">
              <v:imagedata r:id="rId43" o:title=""/>
              <v:path arrowok="t"/>
            </v:shape>
            <v:shape id="Picture 731" o:spid="_x0000_s1556" type="#_x0000_t75" alt="http://static-4.nexusmods.com/15/mods/110/images/54693-1-1402169126.png" style="position:absolute;left:95;top:24098;width:3238;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vTLvHAAAA3AAAAA8AAABkcnMvZG93bnJldi54bWxEj81rwkAUxO8F/4flCb0U3aQtKjGriLa2&#10;p4IfB4+P7DMfZt+G7DaJ/323UOhxmJnfMOl6MLXoqHWlZQXxNAJBnFldcq7gfHqfLEA4j6yxtkwK&#10;7uRgvRo9pJho2/OBuqPPRYCwS1BB4X2TSOmyggy6qW2Ig3e1rUEfZJtL3WIf4KaWz1E0kwZLDgsF&#10;NrQtKLsdv42C7tLja1ztP962T2Yz7+7V12W/U+pxPGyWIDwN/j/81/7UCuYvMfyeCUdAr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avTLvHAAAA3AAAAA8AAAAAAAAAAAAA&#10;AAAAnwIAAGRycy9kb3ducmV2LnhtbFBLBQYAAAAABAAEAPcAAACTAwAAAAA=&#10;">
              <v:imagedata r:id="rId43" o:title=""/>
              <v:path arrowok="t"/>
            </v:shape>
            <v:shape id="Picture 732" o:spid="_x0000_s1557" type="#_x0000_t75" alt="http://static-4.nexusmods.com/15/mods/110/images/54693-1-1402169126.png" style="position:absolute;left:190;top:26860;width:3239;height:3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90szGAAAA3AAAAA8AAABkcnMvZG93bnJldi54bWxEj0FrwkAUhO+C/2F5Qi+lbtSiErOK2Go9&#10;CbU95PjIPpNo9m3IbpP477uFgsdhZr5hkk1vKtFS40rLCibjCARxZnXJuYLvr/3LEoTzyBory6Tg&#10;Tg426+EgwVjbjj+pPftcBAi7GBUU3texlC4ryKAb25o4eBfbGPRBNrnUDXYBbio5jaK5NFhyWCiw&#10;pl1B2e38YxS0aYevk+vh4333bLaL9n49pYc3pZ5G/XYFwlPvH+H/9lErWMym8HcmHA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n3SzMYAAADcAAAADwAAAAAAAAAAAAAA&#10;AACfAgAAZHJzL2Rvd25yZXYueG1sUEsFBgAAAAAEAAQA9wAAAJIDAAAAAA==&#10;">
              <v:imagedata r:id="rId43" o:title=""/>
              <v:path arrowok="t"/>
            </v:shape>
          </v:group>
        </w:pict>
      </w:r>
      <w:r>
        <w:rPr>
          <w:noProof/>
          <w:lang w:eastAsia="tr-TR"/>
        </w:rPr>
        <w:pict>
          <v:roundrect id="Rounded Rectangle 733" o:spid="_x0000_s1558" style="position:absolute;margin-left:-12.35pt;margin-top:134.6pt;width:43.5pt;height:291pt;z-index:-25162547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" strokecolor="#243f60" strokeweight="2pt"/>
        </w:pict>
      </w:r>
      <w:r>
        <w:rPr>
          <w:noProof/>
          <w:lang w:eastAsia="tr-TR"/>
        </w:rPr>
        <w:pict>
          <v:roundrect id="Rounded Rectangle 50" o:spid="_x0000_s1559" style="position:absolute;margin-left:403.15pt;margin-top:37.85pt;width:26.25pt;height:27.75pt;z-index:25168691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" strokecolor="#243f60" strokeweight="2pt"/>
        </w:pict>
      </w:r>
      <w:r>
        <w:rPr>
          <w:noProof/>
          <w:lang w:eastAsia="tr-TR"/>
        </w:rPr>
        <w:pict>
          <v:shape id="Picture 849" o:spid="_x0000_s1560" type="#_x0000_t75" alt="http://static-4.nexusmods.com/15/mods/110/images/54693-1-1402169126.png" style="position:absolute;margin-left:454.9pt;margin-top:.35pt;width:25.5pt;height:29.25pt;z-index:251684864;visibility:visible">
            <v:imagedata r:id="rId43" o:title=""/>
          </v:shape>
        </w:pict>
      </w:r>
      <w:r>
        <w:rPr>
          <w:noProof/>
          <w:lang w:eastAsia="tr-TR"/>
        </w:rPr>
        <w:pict>
          <v:shape id="Picture 850" o:spid="_x0000_s1561" type="#_x0000_t75" alt="http://static-4.nexusmods.com/15/mods/110/images/54693-1-1402169126.png" style="position:absolute;margin-left:429.4pt;margin-top:1.1pt;width:25.5pt;height:29.25pt;z-index:251683840;visibility:visible">
            <v:imagedata r:id="rId43" o:title=""/>
          </v:shape>
        </w:pict>
      </w:r>
      <w:r>
        <w:rPr>
          <w:noProof/>
          <w:lang w:eastAsia="tr-TR"/>
        </w:rPr>
        <w:pict>
          <v:shape id="Picture 46" o:spid="_x0000_s1562" type="#_x0000_t75" alt="http://static-4.nexusmods.com/15/mods/110/images/54693-1-1402169126.png" style="position:absolute;margin-left:403.9pt;margin-top:.35pt;width:25.5pt;height:29.25pt;z-index:251682816;visibility:visible">
            <v:imagedata r:id="rId43" o:title=""/>
          </v:shape>
        </w:pict>
      </w:r>
      <w:r>
        <w:rPr>
          <w:noProof/>
          <w:lang w:eastAsia="tr-TR"/>
        </w:rPr>
        <w:pict>
          <v:shape id="Picture 851" o:spid="_x0000_s1563" type="#_x0000_t75" alt="http://static-4.nexusmods.com/15/mods/110/images/54693-1-1402169126.png" style="position:absolute;margin-left:379.15pt;margin-top:1.1pt;width:25.5pt;height:29.25pt;z-index:251681792;visibility:visible">
            <v:imagedata r:id="rId43" o:title=""/>
          </v:shape>
        </w:pict>
      </w:r>
      <w:r>
        <w:rPr>
          <w:noProof/>
          <w:lang w:eastAsia="tr-TR"/>
        </w:rPr>
        <w:pict>
          <v:shape id="Picture 852" o:spid="_x0000_s1564" type="#_x0000_t75" alt="http://static-4.nexusmods.com/15/mods/110/images/54693-1-1402169126.png" style="position:absolute;margin-left:353.65pt;margin-top:.35pt;width:25.5pt;height:29.25pt;z-index:251680768;visibility:visible">
            <v:imagedata r:id="rId43" o:title=""/>
          </v:shape>
        </w:pict>
      </w:r>
      <w:r>
        <w:rPr>
          <w:noProof/>
          <w:lang w:eastAsia="tr-TR"/>
        </w:rPr>
        <w:pict>
          <v:roundrect id="Rounded Rectangle 734" o:spid="_x0000_s1565" style="position:absolute;margin-left:259.15pt;margin-top:34.85pt;width:26.25pt;height:27.75pt;z-index:25167872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" strokecolor="#243f60" strokeweight="2pt"/>
        </w:pict>
      </w:r>
      <w:r>
        <w:rPr>
          <w:noProof/>
          <w:lang w:eastAsia="tr-TR"/>
        </w:rPr>
        <w:pict>
          <v:shape id="Picture 853" o:spid="_x0000_s1566" type="#_x0000_t75" alt="http://static-4.nexusmods.com/15/mods/110/images/54693-1-1402169126.png" style="position:absolute;margin-left:298.15pt;margin-top:1.85pt;width:25.5pt;height:29.25pt;z-index:251677696;visibility:visible">
            <v:imagedata r:id="rId43" o:title=""/>
          </v:shape>
        </w:pict>
      </w:r>
      <w:r>
        <w:rPr>
          <w:noProof/>
          <w:lang w:eastAsia="tr-TR"/>
        </w:rPr>
        <w:pict>
          <v:shape id="Picture 854" o:spid="_x0000_s1567" type="#_x0000_t75" alt="http://static-4.nexusmods.com/15/mods/110/images/54693-1-1402169126.png" style="position:absolute;margin-left:272.65pt;margin-top:.35pt;width:25.5pt;height:29.25pt;z-index:251676672;visibility:visible">
            <v:imagedata r:id="rId43" o:title=""/>
          </v:shape>
        </w:pict>
      </w:r>
      <w:r>
        <w:rPr>
          <w:noProof/>
          <w:lang w:eastAsia="tr-TR"/>
        </w:rPr>
        <w:pict>
          <v:shape id="Picture 855" o:spid="_x0000_s1568" type="#_x0000_t75" alt="http://static-4.nexusmods.com/15/mods/110/images/54693-1-1402169126.png" style="position:absolute;margin-left:247.15pt;margin-top:.35pt;width:25.5pt;height:29.25pt;z-index:251674624;visibility:visible">
            <v:imagedata r:id="rId43" o:title=""/>
          </v:shape>
        </w:pict>
      </w:r>
      <w:r>
        <w:rPr>
          <w:noProof/>
          <w:lang w:eastAsia="tr-TR"/>
        </w:rPr>
        <w:pict>
          <v:shape id="Picture 39" o:spid="_x0000_s1569" type="#_x0000_t75" alt="http://static-4.nexusmods.com/15/mods/110/images/54693-1-1402169126.png" style="position:absolute;margin-left:221.65pt;margin-top:.35pt;width:25.5pt;height:29.25pt;z-index:251675648;visibility:visible">
            <v:imagedata r:id="rId43" o:title=""/>
          </v:shape>
        </w:pict>
      </w:r>
      <w:r>
        <w:rPr>
          <w:noProof/>
          <w:lang w:eastAsia="tr-TR"/>
        </w:rPr>
        <w:pict>
          <v:roundrect id="Rounded Rectangle 735" o:spid="_x0000_s1570" style="position:absolute;margin-left:147.4pt;margin-top:34.85pt;width:26.25pt;height:27.75pt;z-index:25167360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" strokecolor="#243f60" strokeweight="2pt"/>
        </w:pict>
      </w:r>
      <w:r>
        <w:rPr>
          <w:noProof/>
          <w:lang w:eastAsia="tr-TR"/>
        </w:rPr>
        <w:pict>
          <v:shape id="Picture 856" o:spid="_x0000_s1571" type="#_x0000_t75" alt="http://static-4.nexusmods.com/15/mods/110/images/54693-1-1402169126.png" style="position:absolute;margin-left:172.9pt;margin-top:.35pt;width:25.5pt;height:29.25pt;z-index:251671552;visibility:visible">
            <v:imagedata r:id="rId43" o:title=""/>
          </v:shape>
        </w:pict>
      </w:r>
      <w:r>
        <w:rPr>
          <w:noProof/>
          <w:lang w:eastAsia="tr-TR"/>
        </w:rPr>
        <w:pict>
          <v:shape id="Picture 35" o:spid="_x0000_s1572" type="#_x0000_t75" alt="http://static-4.nexusmods.com/15/mods/110/images/54693-1-1402169126.png" style="position:absolute;margin-left:147.4pt;margin-top:.35pt;width:25.5pt;height:29.25pt;z-index:251670528;visibility:visible">
            <v:imagedata r:id="rId43" o:title=""/>
          </v:shape>
        </w:pict>
      </w:r>
      <w:r>
        <w:rPr>
          <w:noProof/>
          <w:lang w:eastAsia="tr-TR"/>
        </w:rPr>
        <w:pict>
          <v:shape id="Picture 857" o:spid="_x0000_s1573" type="#_x0000_t75" alt="http://static-4.nexusmods.com/15/mods/110/images/54693-1-1402169126.png" style="position:absolute;margin-left:121.9pt;margin-top:.35pt;width:25.5pt;height:29.25pt;z-index:251669504;visibility:visible">
            <v:imagedata r:id="rId43" o:title=""/>
          </v:shape>
        </w:pict>
      </w:r>
      <w:r>
        <w:rPr>
          <w:noProof/>
          <w:lang w:eastAsia="tr-TR"/>
        </w:rPr>
        <w:pict>
          <v:roundrect id="Rounded Rectangle 736" o:spid="_x0000_s1574" style="position:absolute;margin-left:62.65pt;margin-top:34.85pt;width:26.25pt;height:27.75pt;z-index:25166438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" strokecolor="#243f60" strokeweight="2pt"/>
        </w:pict>
      </w:r>
      <w:r>
        <w:rPr>
          <w:noProof/>
          <w:lang w:eastAsia="tr-TR"/>
        </w:rPr>
        <w:pict>
          <v:shape id="Picture 858" o:spid="_x0000_s1575" type="#_x0000_t75" alt="http://static-4.nexusmods.com/15/mods/110/images/54693-1-1402169126.png" style="position:absolute;margin-left:76.15pt;margin-top:.35pt;width:25.5pt;height:29.25pt;z-index:251666432;visibility:visible">
            <v:imagedata r:id="rId43" o:title=""/>
          </v:shape>
        </w:pict>
      </w:r>
      <w:r>
        <w:rPr>
          <w:noProof/>
          <w:lang w:eastAsia="tr-TR"/>
        </w:rPr>
        <w:pict>
          <v:shape id="Picture 859" o:spid="_x0000_s1576" type="#_x0000_t75" alt="http://static-4.nexusmods.com/15/mods/110/images/54693-1-1402169126.png" style="position:absolute;margin-left:50.65pt;margin-top:.35pt;width:25.5pt;height:29.25pt;z-index:251665408;visibility:visible">
            <v:imagedata r:id="rId43" o:title=""/>
          </v:shape>
        </w:pict>
      </w:r>
      <w:r>
        <w:rPr>
          <w:noProof/>
          <w:lang w:eastAsia="tr-TR"/>
        </w:rPr>
        <w:pict>
          <v:group id="Group 737" o:spid="_x0000_s1577" style="position:absolute;margin-left:-1.1pt;margin-top:.35pt;width:26.25pt;height:62.25pt;z-index:251663360" coordsize="3333,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">
            <v:roundrect id="Rounded Rectangle 738" o:spid="_x0000_s1578" style="position:absolute;top:4381;width:333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dBisIA&#10;AADcAAAADwAAAGRycy9kb3ducmV2LnhtbERPTYvCMBC9L/gfwix4W9OtuErXKEUUxJtahb0NzdgW&#10;m0lpUq3+enMQ9vh43/Nlb2pxo9ZVlhV8jyIQxLnVFRcKsuPmawbCeWSNtWVS8CAHy8XgY46Jtnfe&#10;0+3gCxFC2CWooPS+SaR0eUkG3cg2xIG72NagD7AtpG7xHsJNLeMo+pEGKw4NJTa0Kim/HjqjoLPP&#10;63l3mqWX+LR9pNl6Ujj6U2r42ae/IDz1/l/8dm+1guk4rA1nwhGQi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90GKwgAAANwAAAAPAAAAAAAAAAAAAAAAAJgCAABkcnMvZG93&#10;bnJldi54bWxQSwUGAAAAAAQABAD1AAAAhwMAAAAA&#10;" strokecolor="#243f60" strokeweight="2pt">
              <v:textbox>
                <w:txbxContent>
                  <w:p w:rsidR="00710918" w:rsidRPr="0038037C" w:rsidRDefault="00710918" w:rsidP="004B0A6A">
                    <w:pPr>
                      <w:jc w:val="center"/>
                      <w:rPr>
                        <w:rFonts w:ascii="Hand writing Mutlu" w:hAnsi="Hand writing Mutlu"/>
                        <w:color w:val="000000"/>
                        <w:sz w:val="28"/>
                        <w:szCs w:val="28"/>
                      </w:rPr>
                    </w:pPr>
                    <w:r w:rsidRPr="0038037C">
                      <w:rPr>
                        <w:rFonts w:ascii="Hand writing Mutlu" w:hAnsi="Hand writing Mutlu"/>
                        <w:color w:val="000000"/>
                        <w:sz w:val="28"/>
                        <w:szCs w:val="28"/>
                      </w:rPr>
                      <w:t>1</w:t>
                    </w:r>
                  </w:p>
                </w:txbxContent>
              </v:textbox>
            </v:roundrect>
            <v:shape id="Picture 739" o:spid="_x0000_s1579" type="#_x0000_t75" alt="http://static-4.nexusmods.com/15/mods/110/images/54693-1-1402169126.png" style="position:absolute;left:95;width:3238;height:37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ZQL3GAAAA3AAAAA8AAABkcnMvZG93bnJldi54bWxEj0FrwkAUhO8F/8PyBC+lbtSiNbqKqFVP&#10;grYHj4/sM4lm34bsmsR/3y0Uehxm5htmvmxNIWqqXG5ZwaAfgSBOrM45VfD99fn2AcJ5ZI2FZVLw&#10;JAfLRedljrG2DZ+oPvtUBAi7GBVk3pexlC7JyKDr25I4eFdbGfRBVqnUFTYBbgo5jKKxNJhzWMiw&#10;pHVGyf38MArqS4Pvg9tuv12/mtWkft6Ol91GqV63Xc1AeGr9f/ivfdAKJqMp/J4JR0Auf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NlAvcYAAADcAAAADwAAAAAAAAAAAAAA&#10;AACfAgAAZHJzL2Rvd25yZXYueG1sUEsFBgAAAAAEAAQA9wAAAJIDAAAAAA==&#10;">
              <v:imagedata r:id="rId43" o:title=""/>
              <v:path arrowok="t"/>
            </v:shape>
          </v:group>
        </w:pict>
      </w:r>
      <w:r>
        <w:rPr>
          <w:rFonts w:ascii="Hand writing Mutlu" w:hAnsi="Hand writing Mutlu"/>
          <w:sz w:val="24"/>
          <w:szCs w:val="24"/>
        </w:rPr>
        <w:br w:type="page"/>
      </w:r>
    </w:p>
    <w:p w:rsidR="00710918" w:rsidRPr="00954F10" w:rsidRDefault="00710918" w:rsidP="004B0A6A">
      <w:pPr>
        <w:ind w:left="360"/>
        <w:rPr>
          <w:rFonts w:ascii="Hand writing Mutlu" w:hAnsi="Hand writing Mutlu"/>
          <w:sz w:val="40"/>
          <w:szCs w:val="40"/>
        </w:rPr>
      </w:pPr>
      <w:r>
        <w:rPr>
          <w:noProof/>
          <w:lang w:eastAsia="tr-TR"/>
        </w:rPr>
        <w:pict>
          <v:group id="Group 740" o:spid="_x0000_s1580" style="position:absolute;left:0;text-align:left;margin-left:-12.35pt;margin-top:376.9pt;width:138pt;height:168.75pt;z-index:-251657216" coordsize="17526,21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">
            <v:shape id="Picture 741" o:spid="_x0000_s1581" type="#_x0000_t75" style="position:absolute;width:17526;height:214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f6iPFAAAA3AAAAA8AAABkcnMvZG93bnJldi54bWxEj09rAjEUxO8Fv0N4BW+aVWwrW6NYYWlP&#10;lqq018fm7R82edluUnf99kYQehxm5jfMajNYI87U+dqxgtk0AUGcO11zqeB0zCZLED4gazSOScGF&#10;PGzWo4cVptr1/EXnQyhFhLBPUUEVQptK6fOKLPqpa4mjV7jOYoiyK6XusI9wa+Q8SZ6lxZrjQoUt&#10;7SrKm8OfVZD9fn8274UpTvN9b97Cj9k1T5lS48dh+woi0BD+w/f2h1bwspjB7Uw8AnJ9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H+ojxQAAANwAAAAPAAAAAAAAAAAAAAAA&#10;AJ8CAABkcnMvZG93bnJldi54bWxQSwUGAAAAAAQABAD3AAAAkQMAAAAA&#10;">
              <v:imagedata r:id="rId44" o:title=""/>
              <v:path arrowok="t"/>
            </v:shape>
            <v:shape id="Picture 742" o:spid="_x0000_s1582" type="#_x0000_t75" alt="http://www.wpclipart.com/food/fruit/berries/strawberry/more_strawberries/strawberry_4_T.png" style="position:absolute;left:11430;top:1352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f0OvFAAAA3AAAAA8AAABkcnMvZG93bnJldi54bWxEj0+LwjAUxO8LfofwhL1p6p9VqUYRRfDi&#10;otWDx0fzbIvNS2lS7e6n3wjCHoeZ+Q2zWLWmFA+qXWFZwaAfgSBOrS44U3A573ozEM4jaywtk4If&#10;crBadj4WGGv75BM9Ep+JAGEXo4Lc+yqW0qU5GXR9WxEH72Zrgz7IOpO6xmeAm1IOo2giDRYcFnKs&#10;aJNTek8ao2DirvY62t2b7dj/HgffX81hn5BSn912PQfhqfX/4Xd7rxVMx0N4nQlHQC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H9DrxQAAANwAAAAPAAAAAAAAAAAAAAAA&#10;AJ8CAABkcnMvZG93bnJldi54bWxQSwUGAAAAAAQABAD3AAAAkQMAAAAA&#10;">
              <v:imagedata r:id="rId45" o:title=""/>
              <v:path arrowok="t"/>
            </v:shape>
            <v:shape id="Picture 743" o:spid="_x0000_s1583" type="#_x0000_t75" alt="http://www.wpclipart.com/food/fruit/berries/strawberry/more_strawberries/strawberry_4_T.png" style="position:absolute;left:8382;top:16097;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TdXDFAAAA3AAAAA8AAABkcnMvZG93bnJldi54bWxEj0+LwjAUxO8LfofwBG+a+mdVqlFkF8GL&#10;i1YPHh/Nsy02L6VJte6n3wjCHoeZ+Q2zXLemFHeqXWFZwXAQgSBOrS44U3A+bftzEM4jaywtk4In&#10;OVivOh9LjLV98JHuic9EgLCLUUHufRVL6dKcDLqBrYiDd7W1QR9knUld4yPATSlHUTSVBgsOCzlW&#10;9JVTeksao2DqLvYy3t6a74n/PQx/Ppv9LiGlet12swDhqfX/4Xd7pxXMJmN4nQlHQK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U3VwxQAAANwAAAAPAAAAAAAAAAAAAAAA&#10;AJ8CAABkcnMvZG93bnJldi54bWxQSwUGAAAAAAQABAD3AAAAkQMAAAAA&#10;">
              <v:imagedata r:id="rId45" o:title=""/>
              <v:path arrowok="t"/>
            </v:shape>
            <v:shape id="Picture 744" o:spid="_x0000_s1584" type="#_x0000_t75" alt="http://www.wpclipart.com/food/fruit/berries/strawberry/more_strawberries/strawberry_4_T.png" style="position:absolute;left:4762;top:16097;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67QTGAAAA3AAAAA8AAABkcnMvZG93bnJldi54bWxEj0FrwkAUhO+C/2F5hd7qRk3TkmYVUQQv&#10;LRp78PjIviYh2bchu9G0v75bKHgcZuYbJluPphVX6l1tWcF8FoEgLqyuuVTwed4/vYJwHllja5kU&#10;fJOD9Wo6yTDV9sYnuua+FAHCLkUFlfddKqUrKjLoZrYjDt6X7Q36IPtS6h5vAW5auYiiRBqsOSxU&#10;2NG2oqLJB6MgcRd7We6bYRf7n+P843l4P+Sk1OPDuHkD4Wn09/B/+6AVvMQx/J0JR0C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rrtBMYAAADcAAAADwAAAAAAAAAAAAAA&#10;AACfAgAAZHJzL2Rvd25yZXYueG1sUEsFBgAAAAAEAAQA9wAAAJIDAAAAAA==&#10;">
              <v:imagedata r:id="rId45" o:title=""/>
              <v:path arrowok="t"/>
            </v:shape>
            <v:shape id="Picture 745" o:spid="_x0000_s1585" type="#_x0000_t75" alt="http://www.wpclipart.com/food/fruit/berries/strawberry/more_strawberries/strawberry_4_T.png" style="position:absolute;left:8382;top:12668;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2SJ/EAAAA3AAAAA8AAABkcnMvZG93bnJldi54bWxEj0+LwjAUxO+C3yE8wdua+l+qUUQRvOyi&#10;1YPHR/Nsi81LaVLt7qffLCx4HGbmN8xq05pSPKl2hWUFw0EEgji1uuBMwfVy+FiAcB5ZY2mZFHyT&#10;g82621lhrO2Lz/RMfCYChF2MCnLvq1hKl+Zk0A1sRRy8u60N+iDrTOoaXwFuSjmKopk0WHBYyLGi&#10;XU7pI2mMgpm72dv48Gj2E/9zGn5Nm89jQkr1e+12CcJT69/h//ZRK5hPpvB3JhwBuf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32SJ/EAAAA3AAAAA8AAAAAAAAAAAAAAAAA&#10;nwIAAGRycy9kb3ducmV2LnhtbFBLBQYAAAAABAAEAPcAAACQAwAAAAA=&#10;">
              <v:imagedata r:id="rId45" o:title=""/>
              <v:path arrowok="t"/>
            </v:shape>
            <v:shape id="Picture 746" o:spid="_x0000_s1586" type="#_x0000_t75" alt="http://www.wpclipart.com/food/fruit/berries/strawberry/more_strawberries/strawberry_4_T.png" style="position:absolute;left:11430;top:1009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k1ujGAAAA3AAAAA8AAABkcnMvZG93bnJldi54bWxEj0FrwkAUhO9C/8PyCr2ZjVXTkrqRUhG8&#10;KDbtweMj+5qEZN+G7EbT/vquIHgcZuYbZrUeTSvO1LvasoJZFIMgLqyuuVTw/bWdvoJwHllja5kU&#10;/JKDdfYwWWGq7YU/6Zz7UgQIuxQVVN53qZSuqMigi2xHHLwf2xv0Qfal1D1eAty08jmOE2mw5rBQ&#10;YUcfFRVNPhgFiTvZ03zbDJuF/zvODsthv8tJqafH8f0NhKfR38O39k4reFkkcD0TjoDM/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STW6MYAAADcAAAADwAAAAAAAAAAAAAA&#10;AACfAgAAZHJzL2Rvd25yZXYueG1sUEsFBgAAAAAEAAQA9wAAAJIDAAAAAA==&#10;">
              <v:imagedata r:id="rId45" o:title=""/>
              <v:path arrowok="t"/>
            </v:shape>
            <v:shape id="Picture 747" o:spid="_x0000_s1587" type="#_x0000_t75" alt="http://www.wpclipart.com/food/fruit/berries/strawberry/more_strawberries/strawberry_4_T.png" style="position:absolute;left:5143;top:12668;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oc3PFAAAA3AAAAA8AAABkcnMvZG93bnJldi54bWxEj0+LwjAUxO8LfofwhL1p6p9VqUYRRfDi&#10;otWDx0fzbIvNS2lS7e6n3wjCHoeZ+Q2zWLWmFA+qXWFZwaAfgSBOrS44U3A573ozEM4jaywtk4If&#10;crBadj4WGGv75BM9Ep+JAGEXo4Lc+yqW0qU5GXR9WxEH72Zrgz7IOpO6xmeAm1IOo2giDRYcFnKs&#10;aJNTek8ao2DirvY62t2b7dj/HgffX81hn5BSn912PQfhqfX/4Xd7rxVMx1N4nQlHQC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aHNzxQAAANwAAAAPAAAAAAAAAAAAAAAA&#10;AJ8CAABkcnMvZG93bnJldi54bWxQSwUGAAAAAAQABAD3AAAAkQMAAAAA&#10;">
              <v:imagedata r:id="rId45" o:title=""/>
              <v:path arrowok="t"/>
            </v:shape>
            <v:shape id="Picture 748" o:spid="_x0000_s1588" type="#_x0000_t75" alt="http://www.wpclipart.com/food/fruit/berries/strawberry/more_strawberries/strawberry_4_T.png" style="position:absolute;left:8477;top:9239;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35wHBAAAA3AAAAA8AAABkcnMvZG93bnJldi54bWxET8uKwjAU3Qv+Q7iCO019Dx2jiCK4cdA6&#10;C5eX5k5bbG5Kk2r1681iwOXhvJfr1pTiTrUrLCsYDSMQxKnVBWcKfi/7wRcI55E1lpZJwZMcrFfd&#10;zhJjbR98pnviMxFC2MWoIPe+iqV0aU4G3dBWxIH7s7VBH2CdSV3jI4SbUo6jaC4NFhwacqxom1N6&#10;SxqjYO6u9jrZ35rd1L9Oo59ZczwkpFS/126+QXhq/Uf87z5oBYtpWBvOhCMgV2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P35wHBAAAA3AAAAA8AAAAAAAAAAAAAAAAAnwIA&#10;AGRycy9kb3ducmV2LnhtbFBLBQYAAAAABAAEAPcAAACNAwAAAAA=&#10;">
              <v:imagedata r:id="rId45" o:title=""/>
              <v:path arrowok="t"/>
            </v:shape>
            <v:shape id="Picture 749" o:spid="_x0000_s1589" type="#_x0000_t75" alt="http://www.wpclipart.com/food/fruit/berries/strawberry/more_strawberries/strawberry_4_T.png" style="position:absolute;left:1809;top:15049;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7QprFAAAA3AAAAA8AAABkcnMvZG93bnJldi54bWxEj0FrwkAUhO+C/2F5hd7MRmutpq4iFsGL&#10;RVMPHh/ZZxLMvg3Zjab+elco9DjMzDfMfNmZSlypcaVlBcMoBkGcWV1yruD4sxlMQTiPrLGyTAp+&#10;ycFy0e/NMdH2xge6pj4XAcIuQQWF93UipcsKMugiWxMH72wbgz7IJpe6wVuAm0qO4ngiDZYcFgqs&#10;aV1Qdklbo2DiTvb0trm0X2N/3w+/39vdNiWlXl+61ScIT53/D/+1t1rBx3gGzzPhCMjF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u0KaxQAAANwAAAAPAAAAAAAAAAAAAAAA&#10;AJ8CAABkcnMvZG93bnJldi54bWxQSwUGAAAAAAQABAD3AAAAkQMAAAAA&#10;">
              <v:imagedata r:id="rId45" o:title=""/>
              <v:path arrowok="t"/>
            </v:shape>
            <v:shape id="Picture 750" o:spid="_x0000_s1590" type="#_x0000_t75" alt="http://www.wpclipart.com/food/fruit/berries/strawberry/more_strawberries/strawberry_4_T.png" style="position:absolute;left:762;top:1171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YfdrCAAAA3AAAAA8AAABkcnMvZG93bnJldi54bWxET8uKwjAU3Q/4D+EK7sbUVx06RhFFcOOg&#10;dRYuL82dttjclCbV6tebhTDLw3kvVp2pxI0aV1pWMBpGIIgzq0vOFfyed59fIJxH1lhZJgUPcrBa&#10;9j4WmGh75xPdUp+LEMIuQQWF93UipcsKMuiGtiYO3J9tDPoAm1zqBu8h3FRyHEWxNFhyaCiwpk1B&#10;2TVtjYLYXexlsru226l/Hkc/s/awT0mpQb9bf4Pw1Pl/8du91wrmszA/nAlHQC5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4WH3awgAAANwAAAAPAAAAAAAAAAAAAAAAAJ8C&#10;AABkcnMvZG93bnJldi54bWxQSwUGAAAAAAQABAD3AAAAjgMAAAAA&#10;">
              <v:imagedata r:id="rId45" o:title=""/>
              <v:path arrowok="t"/>
            </v:shape>
            <v:shape id="Picture 751" o:spid="_x0000_s1591" type="#_x0000_t75" alt="http://www.wpclipart.com/food/fruit/berries/strawberry/more_strawberries/strawberry_4_T.png" style="position:absolute;left:3905;top:990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U2EHFAAAA3AAAAA8AAABkcnMvZG93bnJldi54bWxEj0FrwkAUhO9C/8PyCt7qJq1Gia5SWgQv&#10;ik09eHxkX5Ng9m3IbjT6612h4HGYmW+Yxao3tThT6yrLCuJRBII4t7riQsHhd/02A+E8ssbaMim4&#10;koPV8mWwwFTbC//QOfOFCBB2KSoovW9SKV1ekkE3sg1x8P5sa9AH2RZSt3gJcFPL9yhKpMGKw0KJ&#10;DX2VlJ+yzihI3NEeP9an7nvsb/t4N+m2m4yUGr72n3MQnnr/DP+3N1rBdBLD40w4AnJ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FNhBxQAAANwAAAAPAAAAAAAAAAAAAAAA&#10;AJ8CAABkcnMvZG93bnJldi54bWxQSwUGAAAAAAQABAD3AAAAkQMAAAAA&#10;">
              <v:imagedata r:id="rId45" o:title=""/>
              <v:path arrowok="t"/>
            </v:shape>
          </v:group>
        </w:pict>
      </w:r>
      <w:r>
        <w:rPr>
          <w:noProof/>
          <w:lang w:eastAsia="tr-TR"/>
        </w:rPr>
        <w:pict>
          <v:group id="Group 752" o:spid="_x0000_s1592" style="position:absolute;left:0;text-align:left;margin-left:142.9pt;margin-top:376.15pt;width:138pt;height:168.75pt;z-index:-251656192" coordsize="17526,21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">
            <v:shape id="Picture 753" o:spid="_x0000_s1593" type="#_x0000_t75" style="position:absolute;width:17526;height:214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YRxLFAAAA3AAAAA8AAABkcnMvZG93bnJldi54bWxEj09rAjEUxO+FfofwCr1pVsW2rEZRYWlP&#10;llrR62Pz9g+bvKyb1N1++0YQehxm5jfMcj1YI67U+dqxgsk4AUGcO11zqeD4nY3eQPiArNE4JgW/&#10;5GG9enxYYqpdz190PYRSRAj7FBVUIbSplD6vyKIfu5Y4eoXrLIYou1LqDvsIt0ZOk+RFWqw5LlTY&#10;0q6ivDn8WAXZ5fTZvBemOE73vdmGs9k180yp56dhswARaAj/4Xv7Qyt4nc/gdiYeAbn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WEcSxQAAANwAAAAPAAAAAAAAAAAAAAAA&#10;AJ8CAABkcnMvZG93bnJldi54bWxQSwUGAAAAAAQABAD3AAAAkQMAAAAA&#10;">
              <v:imagedata r:id="rId44" o:title=""/>
              <v:path arrowok="t"/>
            </v:shape>
            <v:shape id="Picture 754" o:spid="_x0000_s1594" type="#_x0000_t75" alt="http://www.wpclipart.com/food/fruit/berries/strawberry/more_strawberries/strawberry_4_T.png" style="position:absolute;left:11430;top:1352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je9nEAAAA3AAAAA8AAABkcnMvZG93bnJldi54bWxEj0+LwjAUxO+C3yE8wdua+l+qUUQRvOyi&#10;1YPHR/Nsi81LaVLt7qffLCx4HGbmN8xq05pSPKl2hWUFw0EEgji1uuBMwfVy+FiAcB5ZY2mZFHyT&#10;g82621lhrO2Lz/RMfCYChF2MCnLvq1hKl+Zk0A1sRRy8u60N+iDrTOoaXwFuSjmKopk0WHBYyLGi&#10;XU7pI2mMgpm72dv48Gj2E/9zGn5Nm89jQkr1e+12CcJT69/h//ZRK5hPJ/B3JhwBuf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dje9nEAAAA3AAAAA8AAAAAAAAAAAAAAAAA&#10;nwIAAGRycy9kb3ducmV2LnhtbFBLBQYAAAAABAAEAPcAAACQAwAAAAA=&#10;">
              <v:imagedata r:id="rId45" o:title=""/>
              <v:path arrowok="t"/>
            </v:shape>
            <v:shape id="Picture 755" o:spid="_x0000_s1595" type="#_x0000_t75" alt="http://www.wpclipart.com/food/fruit/berries/strawberry/more_strawberries/strawberry_4_T.png" style="position:absolute;left:8382;top:16097;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v3kLFAAAA3AAAAA8AAABkcnMvZG93bnJldi54bWxEj0FrwkAUhO+C/2F5Qm+6URtbUlcRRfBi&#10;0diDx0f2mQSzb0N2o2l/vVsQPA4z8w0zX3amEjdqXGlZwXgUgSDOrC45V/Bz2g4/QTiPrLGyTAp+&#10;ycFy0e/NMdH2zke6pT4XAcIuQQWF93UipcsKMuhGtiYO3sU2Bn2QTS51g/cAN5WcRNFMGiw5LBRY&#10;07qg7Jq2RsHMne15ur22m3f/dxh/x+1+l5JSb4Nu9QXCU+df4Wd7pxV8xDH8nwlHQC4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oL95CxQAAANwAAAAPAAAAAAAAAAAAAAAA&#10;AJ8CAABkcnMvZG93bnJldi54bWxQSwUGAAAAAAQABAD3AAAAkQMAAAAA&#10;">
              <v:imagedata r:id="rId45" o:title=""/>
              <v:path arrowok="t"/>
            </v:shape>
            <v:shape id="Picture 756" o:spid="_x0000_s1596" type="#_x0000_t75" alt="http://www.wpclipart.com/food/fruit/berries/strawberry/more_strawberries/strawberry_4_T.png" style="position:absolute;left:4762;top:16097;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9QDXFAAAA3AAAAA8AAABkcnMvZG93bnJldi54bWxEj0FrwkAUhO+C/2F5Qm91o61RoquIRfBi&#10;0ejB4yP7TILZtyG70bS/3i0UPA4z8w2zWHWmEndqXGlZwWgYgSDOrC45V3A+bd9nIJxH1lhZJgU/&#10;5GC17PcWmGj74CPdU5+LAGGXoILC+zqR0mUFGXRDWxMH72obgz7IJpe6wUeAm0qOoyiWBksOCwXW&#10;tCkou6WtURC7i718bG/t16f/PYy+J+1+l5JSb4NuPQfhqfOv8H97pxVMJzH8nQlHQC6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Y/UA1xQAAANwAAAAPAAAAAAAAAAAAAAAA&#10;AJ8CAABkcnMvZG93bnJldi54bWxQSwUGAAAAAAQABAD3AAAAkQMAAAAA&#10;">
              <v:imagedata r:id="rId45" o:title=""/>
              <v:path arrowok="t"/>
            </v:shape>
            <v:shape id="Picture 757" o:spid="_x0000_s1597" type="#_x0000_t75" alt="http://www.wpclipart.com/food/fruit/berries/strawberry/more_strawberries/strawberry_4_T.png" style="position:absolute;left:8382;top:12668;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x5a7HAAAA3AAAAA8AAABkcnMvZG93bnJldi54bWxEj81qwzAQhO+BvoPYQm+N7Lb5wYlsSksg&#10;l4TE7SHHxdraJtbKWLLj9umjQCHHYWa+YdbZaBoxUOdqywriaQSCuLC65lLB99fmeQnCeWSNjWVS&#10;8EsOsvRhssZE2wsfach9KQKEXYIKKu/bREpXVGTQTW1LHLwf2xn0QXal1B1eAtw08iWK5tJgzWGh&#10;wpY+KirOeW8UzN3Jnl435/7zzf8d4v2s321zUurpcXxfgfA0+nv4v73VChazBdzOhCMg0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ex5a7HAAAA3AAAAA8AAAAAAAAAAAAA&#10;AAAAnwIAAGRycy9kb3ducmV2LnhtbFBLBQYAAAAABAAEAPcAAACTAwAAAAA=&#10;">
              <v:imagedata r:id="rId45" o:title=""/>
              <v:path arrowok="t"/>
            </v:shape>
            <v:shape id="Picture 758" o:spid="_x0000_s1598" type="#_x0000_t75" alt="http://www.wpclipart.com/food/fruit/berries/strawberry/more_strawberries/strawberry_4_T.png" style="position:absolute;left:11430;top:1009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ucdzCAAAA3AAAAA8AAABkcnMvZG93bnJldi54bWxET8uKwjAU3Q/4D+EK7sbUVx06RhFFcOOg&#10;dRYuL82dttjclCbV6tebhTDLw3kvVp2pxI0aV1pWMBpGIIgzq0vOFfyed59fIJxH1lhZJgUPcrBa&#10;9j4WmGh75xPdUp+LEMIuQQWF93UipcsKMuiGtiYO3J9tDPoAm1zqBu8h3FRyHEWxNFhyaCiwpk1B&#10;2TVtjYLYXexlsru226l/Hkc/s/awT0mpQb9bf4Pw1Pl/8du91wrms7A2nAlHQC5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LnHcwgAAANwAAAAPAAAAAAAAAAAAAAAAAJ8C&#10;AABkcnMvZG93bnJldi54bWxQSwUGAAAAAAQABAD3AAAAjgMAAAAA&#10;">
              <v:imagedata r:id="rId45" o:title=""/>
              <v:path arrowok="t"/>
            </v:shape>
            <v:shape id="Picture 759" o:spid="_x0000_s1599" type="#_x0000_t75" alt="http://www.wpclipart.com/food/fruit/berries/strawberry/more_strawberries/strawberry_4_T.png" style="position:absolute;left:5143;top:12668;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i1EfGAAAA3AAAAA8AAABkcnMvZG93bnJldi54bWxEj09rwkAUxO9Cv8PyCt50Y/1TTV1FFMGL&#10;pU09eHxkn0kw+zZkNxr99K4g9DjMzG+Y+bI1pbhQ7QrLCgb9CARxanXBmYLD37Y3BeE8ssbSMim4&#10;kYPl4q0zx1jbK//SJfGZCBB2MSrIva9iKV2ak0HXtxVx8E62NuiDrDOpa7wGuCnlRxRNpMGCw0KO&#10;Fa1zSs9JYxRM3NEeh9tzsxn5+8/ge9zsdwkp1X1vV18gPLX+P/xq77SCz/EMnmfCEZCL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WLUR8YAAADcAAAADwAAAAAAAAAAAAAA&#10;AACfAgAAZHJzL2Rvd25yZXYueG1sUEsFBgAAAAAEAAQA9wAAAJIDAAAAAA==&#10;">
              <v:imagedata r:id="rId45" o:title=""/>
              <v:path arrowok="t"/>
            </v:shape>
            <v:shape id="Picture 760" o:spid="_x0000_s1600" type="#_x0000_t75" alt="http://www.wpclipart.com/food/fruit/berries/strawberry/more_strawberries/strawberry_4_T.png" style="position:absolute;left:8477;top:9239;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0t2fCAAAA3AAAAA8AAABkcnMvZG93bnJldi54bWxET02LwjAQvQv7H8IseNPUVbtSjbKsCF4U&#10;rXvwODSzbbGZlCbV6q83B8Hj430vVp2pxJUaV1pWMBpGIIgzq0vOFfydNoMZCOeRNVaWScGdHKyW&#10;H70FJtre+EjX1OcihLBLUEHhfZ1I6bKCDLqhrYkD928bgz7AJpe6wVsIN5X8iqJYGiw5NBRY029B&#10;2SVtjYLYne15vLm064l/HEb7abvbpqRU/7P7mYPw1Pm3+OXeagXfcZgfzoQjIJ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2NLdnwgAAANwAAAAPAAAAAAAAAAAAAAAAAJ8C&#10;AABkcnMvZG93bnJldi54bWxQSwUGAAAAAAQABAD3AAAAjgMAAAAA&#10;">
              <v:imagedata r:id="rId45" o:title=""/>
              <v:path arrowok="t"/>
            </v:shape>
            <v:shape id="Picture 761" o:spid="_x0000_s1601" type="#_x0000_t75" alt="http://www.wpclipart.com/food/fruit/berries/strawberry/more_strawberries/strawberry_4_T.png" style="position:absolute;left:1809;top:15049;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4EvzGAAAA3AAAAA8AAABkcnMvZG93bnJldi54bWxEj0FrwkAUhO9C/8PyCr3pJm1NJWaV0iJ4&#10;qWjqweMj+0xCsm9DdqNpf323IHgcZuYbJluPphUX6l1tWUE8i0AQF1bXXCo4fm+mCxDOI2tsLZOC&#10;H3KwXj1MMky1vfKBLrkvRYCwS1FB5X2XSumKigy6me2Ig3e2vUEfZF9K3eM1wE0rn6MokQZrDgsV&#10;dvRRUdHkg1GQuJM9vWya4fPV/+7j3Xz42uak1NPj+L4E4Wn09/CtvdUK3pIY/s+EIyB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XgS/MYAAADcAAAADwAAAAAAAAAAAAAA&#10;AACfAgAAZHJzL2Rvd25yZXYueG1sUEsFBgAAAAAEAAQA9wAAAJIDAAAAAA==&#10;">
              <v:imagedata r:id="rId45" o:title=""/>
              <v:path arrowok="t"/>
            </v:shape>
            <v:shape id="Picture 762" o:spid="_x0000_s1602" type="#_x0000_t75" alt="http://www.wpclipart.com/food/fruit/berries/strawberry/more_strawberries/strawberry_4_T.png" style="position:absolute;left:762;top:1171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qjIvFAAAA3AAAAA8AAABkcnMvZG93bnJldi54bWxEj09rwkAUxO+FfoflFbzpxn9RoquUFsGL&#10;otGDx0f2NQlm34bsRmM/fVcQehxm5jfMct2ZStyocaVlBcNBBII4s7rkXMH5tOnPQTiPrLGyTAoe&#10;5GC9en9bYqLtnY90S30uAoRdggoK7+tESpcVZNANbE0cvB/bGPRBNrnUDd4D3FRyFEWxNFhyWCiw&#10;pq+CsmvaGgWxu9jLeHNtvyf+9zDcT9vdNiWleh/d5wKEp87/h1/trVYwi0fwPBOOgFz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qoyLxQAAANwAAAAPAAAAAAAAAAAAAAAA&#10;AJ8CAABkcnMvZG93bnJldi54bWxQSwUGAAAAAAQABAD3AAAAkQMAAAAA&#10;">
              <v:imagedata r:id="rId45" o:title=""/>
              <v:path arrowok="t"/>
            </v:shape>
            <v:shape id="Picture 763" o:spid="_x0000_s1603" type="#_x0000_t75" alt="http://www.wpclipart.com/food/fruit/berries/strawberry/more_strawberries/strawberry_4_T.png" style="position:absolute;left:3905;top:990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mKRDFAAAA3AAAAA8AAABkcnMvZG93bnJldi54bWxEj09rwkAUxO8Fv8PyhN7qxj+NEl1FLIIX&#10;i009eHxkn0kw+zZkNxr99K5Q6HGYmd8wi1VnKnGlxpWWFQwHEQjizOqScwXH3+3HDITzyBory6Tg&#10;Tg5Wy97bAhNtb/xD19TnIkDYJaig8L5OpHRZQQbdwNbEwTvbxqAPssmlbvAW4KaSoyiKpcGSw0KB&#10;NW0Kyi5paxTE7mRP4+2l/Zr4x2H4/dnudykp9d7v1nMQnjr/H/5r77SCaTyG15lwBOTyC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5ikQxQAAANwAAAAPAAAAAAAAAAAAAAAA&#10;AJ8CAABkcnMvZG93bnJldi54bWxQSwUGAAAAAAQABAD3AAAAkQMAAAAA&#10;">
              <v:imagedata r:id="rId45" o:title=""/>
              <v:path arrowok="t"/>
            </v:shape>
          </v:group>
        </w:pict>
      </w:r>
      <w:r>
        <w:rPr>
          <w:noProof/>
          <w:lang w:eastAsia="tr-TR"/>
        </w:rPr>
        <w:pict>
          <v:group id="Group 764" o:spid="_x0000_s1604" style="position:absolute;left:0;text-align:left;margin-left:300.4pt;margin-top:379.9pt;width:138pt;height:168.75pt;z-index:-251655168" coordsize="17526,21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">
            <v:shape id="Picture 765" o:spid="_x0000_s1605" type="#_x0000_t75" style="position:absolute;width:17526;height:214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RsEDFAAAA3AAAAA8AAABkcnMvZG93bnJldi54bWxEj1trAjEUhN8L/odwhL7VbAW1bI1ShcU+&#10;VbzQvh42Zy9scrJuorv996ZQ8HGYmW+Y5XqwRtyo87VjBa+TBARx7nTNpYLzKXt5A+EDskbjmBT8&#10;kof1avS0xFS7ng90O4ZSRAj7FBVUIbSplD6vyKKfuJY4eoXrLIYou1LqDvsIt0ZOk2QuLdYcFyps&#10;aVtR3hyvVkF2+d43u8IU5+lXbzbhx2ybWabU83j4eAcRaAiP8H/7UytYzGfwdyYeAbm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kbBAxQAAANwAAAAPAAAAAAAAAAAAAAAA&#10;AJ8CAABkcnMvZG93bnJldi54bWxQSwUGAAAAAAQABAD3AAAAkQMAAAAA&#10;">
              <v:imagedata r:id="rId44" o:title=""/>
              <v:path arrowok="t"/>
            </v:shape>
            <v:shape id="Picture 766" o:spid="_x0000_s1606" type="#_x0000_t75" alt="http://www.wpclipart.com/food/fruit/berries/strawberry/more_strawberries/strawberry_4_T.png" style="position:absolute;left:11430;top:1352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RiojFAAAA3AAAAA8AAABkcnMvZG93bnJldi54bWxEj0FrwkAUhO9C/8PyCr2ZjW2NEl2ltAhe&#10;FI0ePD6yzySYfRuyG03767uC4HGYmW+Y+bI3tbhS6yrLCkZRDII4t7riQsHxsBpOQTiPrLG2TAp+&#10;ycFy8TKYY6rtjfd0zXwhAoRdigpK75tUSpeXZNBFtiEO3tm2Bn2QbSF1i7cAN7V8j+NEGqw4LJTY&#10;0HdJ+SXrjILEnezpY3Xpfj793260HXebdUZKvb32XzMQnnr/DD/aa61gkiRwPxOOgFz8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kYqIxQAAANwAAAAPAAAAAAAAAAAAAAAA&#10;AJ8CAABkcnMvZG93bnJldi54bWxQSwUGAAAAAAQABAD3AAAAkQMAAAAA&#10;">
              <v:imagedata r:id="rId45" o:title=""/>
              <v:path arrowok="t"/>
            </v:shape>
            <v:shape id="Picture 767" o:spid="_x0000_s1607" type="#_x0000_t75" alt="http://www.wpclipart.com/food/fruit/berries/strawberry/more_strawberries/strawberry_4_T.png" style="position:absolute;left:8382;top:16097;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dLxPGAAAA3AAAAA8AAABkcnMvZG93bnJldi54bWxEj0FrwkAUhO9C/8PyCt7qJtomJXUjoghe&#10;Wmzag8dH9jUJZt+G7EZTf71bKHgcZuYbZrkaTSvO1LvGsoJ4FoEgLq1uuFLw/bV7egXhPLLG1jIp&#10;+CUHq/xhssRM2wt/0rnwlQgQdhkqqL3vMildWZNBN7MdcfB+bG/QB9lXUvd4CXDTynkUJdJgw2Gh&#10;xo42NZWnYjAKEne0x8XuNGyf/fUQf7wM7/uClJo+jus3EJ5Gfw//t/daQZqk8HcmHAGZ3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d0vE8YAAADcAAAADwAAAAAAAAAAAAAA&#10;AACfAgAAZHJzL2Rvd25yZXYueG1sUEsFBgAAAAAEAAQA9wAAAJIDAAAAAA==&#10;">
              <v:imagedata r:id="rId45" o:title=""/>
              <v:path arrowok="t"/>
            </v:shape>
            <v:shape id="Picture 768" o:spid="_x0000_s1608" type="#_x0000_t75" alt="http://www.wpclipart.com/food/fruit/berries/strawberry/more_strawberries/strawberry_4_T.png" style="position:absolute;left:4762;top:16097;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Cu2HCAAAA3AAAAA8AAABkcnMvZG93bnJldi54bWxET02LwjAQvQv7H8IseNPUVbtSjbKsCF4U&#10;rXvwODSzbbGZlCbV6q83B8Hj430vVp2pxJUaV1pWMBpGIIgzq0vOFfydNoMZCOeRNVaWScGdHKyW&#10;H70FJtre+EjX1OcihLBLUEHhfZ1I6bKCDLqhrYkD928bgz7AJpe6wVsIN5X8iqJYGiw5NBRY029B&#10;2SVtjYLYne15vLm064l/HEb7abvbpqRU/7P7mYPw1Pm3+OXeagXfcVgbzoQjIJ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QrthwgAAANwAAAAPAAAAAAAAAAAAAAAAAJ8C&#10;AABkcnMvZG93bnJldi54bWxQSwUGAAAAAAQABAD3AAAAjgMAAAAA&#10;">
              <v:imagedata r:id="rId45" o:title=""/>
              <v:path arrowok="t"/>
            </v:shape>
            <v:shape id="Picture 769" o:spid="_x0000_s1609" type="#_x0000_t75" alt="http://www.wpclipart.com/food/fruit/berries/strawberry/more_strawberries/strawberry_4_T.png" style="position:absolute;left:8382;top:12668;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OHvrGAAAA3AAAAA8AAABkcnMvZG93bnJldi54bWxEj0FrwkAUhO9C/8PyCr3pRmtjG7OKtAhe&#10;Kpr24PGRfSYh2bchu9HYX98tFDwOM/MNk64H04gLda6yrGA6iUAQ51ZXXCj4/tqOX0E4j6yxsUwK&#10;buRgvXoYpZhoe+UjXTJfiABhl6CC0vs2kdLlJRl0E9sSB+9sO4M+yK6QusNrgJtGzqIolgYrDgsl&#10;tvReUl5nvVEQu5M9PW/r/mPufw7T/Uv/uctIqafHYbME4Wnw9/B/e6cVLOI3+DsTjoBc/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w4e+sYAAADcAAAADwAAAAAAAAAAAAAA&#10;AACfAgAAZHJzL2Rvd25yZXYueG1sUEsFBgAAAAAEAAQA9wAAAJIDAAAAAA==&#10;">
              <v:imagedata r:id="rId45" o:title=""/>
              <v:path arrowok="t"/>
            </v:shape>
            <v:shape id="Picture 770" o:spid="_x0000_s1610" type="#_x0000_t75" alt="http://www.wpclipart.com/food/fruit/berries/strawberry/more_strawberries/strawberry_4_T.png" style="position:absolute;left:11430;top:1009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tIbrDAAAA3AAAAA8AAABkcnMvZG93bnJldi54bWxET01rwkAQvQv9D8sUvJlNrJqSuoZiEby0&#10;tNGDxyE7TYLZ2ZDdaPTXdw8Fj4/3vc5H04oL9a6xrCCJYhDEpdUNVwqOh93sFYTzyBpby6TgRg7y&#10;zdNkjZm2V/6hS+ErEULYZaig9r7LpHRlTQZdZDviwP3a3qAPsK+k7vEawk0r53G8kgYbDg01drSt&#10;qTwXg1Gwcid7etmdh4+Fv38nX8vhc1+QUtPn8f0NhKfRP8T/7r1WkKZhfjgTjoDc/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0husMAAADcAAAADwAAAAAAAAAAAAAAAACf&#10;AgAAZHJzL2Rvd25yZXYueG1sUEsFBgAAAAAEAAQA9wAAAI8DAAAAAA==&#10;">
              <v:imagedata r:id="rId45" o:title=""/>
              <v:path arrowok="t"/>
            </v:shape>
            <v:shape id="Picture 771" o:spid="_x0000_s1611" type="#_x0000_t75" alt="http://www.wpclipart.com/food/fruit/berries/strawberry/more_strawberries/strawberry_4_T.png" style="position:absolute;left:5143;top:12668;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hhCHGAAAA3AAAAA8AAABkcnMvZG93bnJldi54bWxEj0FrwkAUhO9C/8PyCt7qJtrGkmYVUQQv&#10;LTbtIcdH9jUJZt+G7EZTf71bKHgcZuYbJluPphVn6l1jWUE8i0AQl1Y3XCn4/to/vYJwHllja5kU&#10;/JKD9ephkmGq7YU/6Zz7SgQIuxQV1N53qZSurMmgm9mOOHg/tjfog+wrqXu8BLhp5TyKEmmw4bBQ&#10;Y0fbmspTPhgFiStssdifht2zvx7jj5fh/ZCTUtPHcfMGwtPo7+H/9kErWC5j+DsTjoBc3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KGEIcYAAADcAAAADwAAAAAAAAAAAAAA&#10;AACfAgAAZHJzL2Rvd25yZXYueG1sUEsFBgAAAAAEAAQA9wAAAJIDAAAAAA==&#10;">
              <v:imagedata r:id="rId45" o:title=""/>
              <v:path arrowok="t"/>
            </v:shape>
            <v:shape id="Picture 772" o:spid="_x0000_s1612" type="#_x0000_t75" alt="http://www.wpclipart.com/food/fruit/berries/strawberry/more_strawberries/strawberry_4_T.png" style="position:absolute;left:8477;top:9239;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zGlbFAAAA3AAAAA8AAABkcnMvZG93bnJldi54bWxEj0+LwjAUxO8LfofwBG9r6p9VqUYRRfDi&#10;sls9eHw0z7bYvJQm1eqnN8LCHoeZ+Q2zWLWmFDeqXWFZwaAfgSBOrS44U3A67j5nIJxH1lhaJgUP&#10;crBadj4WGGt751+6JT4TAcIuRgW591UspUtzMuj6tiIO3sXWBn2QdSZ1jfcAN6UcRtFEGiw4LORY&#10;0San9Jo0RsHEne15tLs227F//gy+v5rDPiGlet12PQfhqfX/4b/2XiuYTofwPhOOgFy+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cxpWxQAAANwAAAAPAAAAAAAAAAAAAAAA&#10;AJ8CAABkcnMvZG93bnJldi54bWxQSwUGAAAAAAQABAD3AAAAkQMAAAAA&#10;">
              <v:imagedata r:id="rId45" o:title=""/>
              <v:path arrowok="t"/>
            </v:shape>
            <v:shape id="Picture 773" o:spid="_x0000_s1613" type="#_x0000_t75" alt="http://www.wpclipart.com/food/fruit/berries/strawberry/more_strawberries/strawberry_4_T.png" style="position:absolute;left:1809;top:15049;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v83FAAAA3AAAAA8AAABkcnMvZG93bnJldi54bWxEj0+LwjAUxO8LfofwBG9r6p9VqUYRRfDi&#10;sls9eHw0z7bYvJQm1eqnN8LCHoeZ+Q2zWLWmFDeqXWFZwaAfgSBOrS44U3A67j5nIJxH1lhaJgUP&#10;crBadj4WGGt751+6JT4TAcIuRgW591UspUtzMuj6tiIO3sXWBn2QdSZ1jfcAN6UcRtFEGiw4LORY&#10;0San9Jo0RsHEne15tLs227F//gy+v5rDPiGlet12PQfhqfX/4b/2XiuYTkfwPhOOgFy+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P7/NxQAAANwAAAAPAAAAAAAAAAAAAAAA&#10;AJ8CAABkcnMvZG93bnJldi54bWxQSwUGAAAAAAQABAD3AAAAkQMAAAAA&#10;">
              <v:imagedata r:id="rId45" o:title=""/>
              <v:path arrowok="t"/>
            </v:shape>
            <v:shape id="Picture 774" o:spid="_x0000_s1614" type="#_x0000_t75" alt="http://www.wpclipart.com/food/fruit/berries/strawberry/more_strawberries/strawberry_4_T.png" style="position:absolute;left:762;top:1171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WJ7nFAAAA3AAAAA8AAABkcnMvZG93bnJldi54bWxEj0+LwjAUxO8LfofwhL1p6p9VqUYRRfDi&#10;otWDx0fzbIvNS2lS7e6n3wjCHoeZ+Q2zWLWmFA+qXWFZwaAfgSBOrS44U3A573ozEM4jaywtk4If&#10;crBadj4WGGv75BM9Ep+JAGEXo4Lc+yqW0qU5GXR9WxEH72Zrgz7IOpO6xmeAm1IOo2giDRYcFnKs&#10;aJNTek8ao2DirvY62t2b7dj/HgffX81hn5BSn912PQfhqfX/4Xd7rxVMp2N4nQlHQC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1ie5xQAAANwAAAAPAAAAAAAAAAAAAAAA&#10;AJ8CAABkcnMvZG93bnJldi54bWxQSwUGAAAAAAQABAD3AAAAkQMAAAAA&#10;">
              <v:imagedata r:id="rId45" o:title=""/>
              <v:path arrowok="t"/>
            </v:shape>
            <v:shape id="Picture 775" o:spid="_x0000_s1615" type="#_x0000_t75" alt="http://www.wpclipart.com/food/fruit/berries/strawberry/more_strawberries/strawberry_4_T.png" style="position:absolute;left:3905;top:990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agiLHAAAA3AAAAA8AAABkcnMvZG93bnJldi54bWxEj81qwzAQhO+BvoPYQm+N7Lb5wYlsSksg&#10;l4TE7SHHxdraJtbKWLLj9umjQCHHYWa+YdbZaBoxUOdqywriaQSCuLC65lLB99fmeQnCeWSNjWVS&#10;8EsOsvRhssZE2wsfach9KQKEXYIKKu/bREpXVGTQTW1LHLwf2xn0QXal1B1eAtw08iWK5tJgzWGh&#10;wpY+KirOeW8UzN3Jnl435/7zzf8d4v2s321zUurpcXxfgfA0+nv4v73VChaLGdzOhCMg0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OagiLHAAAA3AAAAA8AAAAAAAAAAAAA&#10;AAAAnwIAAGRycy9kb3ducmV2LnhtbFBLBQYAAAAABAAEAPcAAACTAwAAAAA=&#10;">
              <v:imagedata r:id="rId45" o:title=""/>
              <v:path arrowok="t"/>
            </v:shape>
          </v:group>
        </w:pict>
      </w:r>
      <w:r>
        <w:rPr>
          <w:noProof/>
          <w:lang w:eastAsia="tr-TR"/>
        </w:rPr>
        <w:pict>
          <v:group id="Group 776" o:spid="_x0000_s1616" style="position:absolute;left:0;text-align:left;margin-left:294.4pt;margin-top:211.15pt;width:138pt;height:168.75pt;z-index:-251658240" coordsize="17526,21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">
            <v:shape id="Picture 777" o:spid="_x0000_s1617" type="#_x0000_t75" style="position:absolute;width:17526;height:214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HXHFAAAA3AAAAA8AAABkcnMvZG93bnJldi54bWxEj09rwkAUxO+FfoflCb3VjUKbEl3FCqE9&#10;VWpFr4/syx+y+zZmV5N++65Q8DjMzG+Y5Xq0Rlyp941jBbNpAoK4cLrhSsHhJ39+A+EDskbjmBT8&#10;kof16vFhiZl2A3/TdR8qESHsM1RQh9BlUvqiJot+6jri6JWutxii7Cupexwi3Bo5T5JXabHhuFBj&#10;R9uainZ/sQry83HXfpSmPMy/BvMeTmbbvuRKPU3GzQJEoDHcw//tT60gTVO4nYlHQK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1h1xxQAAANwAAAAPAAAAAAAAAAAAAAAA&#10;AJ8CAABkcnMvZG93bnJldi54bWxQSwUGAAAAAAQABAD3AAAAkQMAAAAA&#10;">
              <v:imagedata r:id="rId44" o:title=""/>
              <v:path arrowok="t"/>
            </v:shape>
            <v:shape id="Picture 778" o:spid="_x0000_s1618" type="#_x0000_t75" alt="http://www.wpclipart.com/food/fruit/berries/strawberry/more_strawberries/strawberry_4_T.png" style="position:absolute;left:11430;top:1352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bLbzDAAAA3AAAAA8AAABkcnMvZG93bnJldi54bWxET01rwkAQvQv9D8sUvJlNrJqSuoZiEby0&#10;tNGDxyE7TYLZ2ZDdaPTXdw8Fj4/3vc5H04oL9a6xrCCJYhDEpdUNVwqOh93sFYTzyBpby6TgRg7y&#10;zdNkjZm2V/6hS+ErEULYZaig9r7LpHRlTQZdZDviwP3a3qAPsK+k7vEawk0r53G8kgYbDg01drSt&#10;qTwXg1Gwcid7etmdh4+Fv38nX8vhc1+QUtPn8f0NhKfRP8T/7r1WkKZhbTgTjoDc/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ZstvMMAAADcAAAADwAAAAAAAAAAAAAAAACf&#10;AgAAZHJzL2Rvd25yZXYueG1sUEsFBgAAAAAEAAQA9wAAAI8DAAAAAA==&#10;">
              <v:imagedata r:id="rId45" o:title=""/>
              <v:path arrowok="t"/>
            </v:shape>
            <v:shape id="Picture 779" o:spid="_x0000_s1619" type="#_x0000_t75" alt="http://www.wpclipart.com/food/fruit/berries/strawberry/more_strawberries/strawberry_4_T.png" style="position:absolute;left:8382;top:16097;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XiCfGAAAA3AAAAA8AAABkcnMvZG93bnJldi54bWxEj0FrwkAUhO9C/8PyCr3pxtoajVmlWAQv&#10;ljZ68PjIPpOQ7NuQ3WjaX98VCj0OM/MNk24G04grda6yrGA6iUAQ51ZXXCg4HXfjBQjnkTU2lknB&#10;NznYrB9GKSba3viLrpkvRICwS1BB6X2bSOnykgy6iW2Jg3exnUEfZFdI3eEtwE0jn6NoLg1WHBZK&#10;bGlbUl5nvVEwd2d7nu3q/v3F/3xOP177wz4jpZ4eh7cVCE+D/w//tfdaQRwv4X4mHA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teIJ8YAAADcAAAADwAAAAAAAAAAAAAA&#10;AACfAgAAZHJzL2Rvd25yZXYueG1sUEsFBgAAAAAEAAQA9wAAAJIDAAAAAA==&#10;">
              <v:imagedata r:id="rId45" o:title=""/>
              <v:path arrowok="t"/>
            </v:shape>
            <v:shape id="Picture 780" o:spid="_x0000_s1620" type="#_x0000_t75" alt="http://www.wpclipart.com/food/fruit/berries/strawberry/more_strawberries/strawberry_4_T.png" style="position:absolute;left:4762;top:16097;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4UZ3CAAAA3AAAAA8AAABkcnMvZG93bnJldi54bWxET02LwjAQvS/4H8IIe1tTdbdKNYooghdF&#10;qwePQzO2xWZSmlS7++vNQdjj433Pl52pxIMaV1pWMBxEIIgzq0vOFVzO268pCOeRNVaWScEvOVgu&#10;eh9zTLR98okeqc9FCGGXoILC+zqR0mUFGXQDWxMH7mYbgz7AJpe6wWcIN5UcRVEsDZYcGgqsaV1Q&#10;dk9boyB2V3sdb+/t5tv/HYeHn3a/S0mpz363moHw1Pl/8du90wom0zA/nAlHQC5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OFGdwgAAANwAAAAPAAAAAAAAAAAAAAAAAJ8C&#10;AABkcnMvZG93bnJldi54bWxQSwUGAAAAAAQABAD3AAAAjgMAAAAA&#10;">
              <v:imagedata r:id="rId45" o:title=""/>
              <v:path arrowok="t"/>
            </v:shape>
            <v:shape id="Picture 781" o:spid="_x0000_s1621" type="#_x0000_t75" alt="http://www.wpclipart.com/food/fruit/berries/strawberry/more_strawberries/strawberry_4_T.png" style="position:absolute;left:8382;top:12668;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09AbGAAAA3AAAAA8AAABkcnMvZG93bnJldi54bWxEj0FrwkAUhO9C/8PyCr3VTaxNJc0q0iJ4&#10;sdi0hxwf2dckmH0bshuN/npXKHgcZuYbJluNphVH6l1jWUE8jUAQl1Y3XCn4/dk8L0A4j6yxtUwK&#10;zuRgtXyYZJhqe+JvOua+EgHCLkUFtfddKqUrazLoprYjDt6f7Q36IPtK6h5PAW5aOYuiRBpsOCzU&#10;2NFHTeUhH4yCxBW2eNkchs+5v+zjr9dht81JqafHcf0OwtPo7+H/9lYreFvEcDsTjoBcX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XT0BsYAAADcAAAADwAAAAAAAAAAAAAA&#10;AACfAgAAZHJzL2Rvd25yZXYueG1sUEsFBgAAAAAEAAQA9wAAAJIDAAAAAA==&#10;">
              <v:imagedata r:id="rId45" o:title=""/>
              <v:path arrowok="t"/>
            </v:shape>
            <v:shape id="Picture 782" o:spid="_x0000_s1622" type="#_x0000_t75" alt="http://www.wpclipart.com/food/fruit/berries/strawberry/more_strawberries/strawberry_4_T.png" style="position:absolute;left:11430;top:1009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manHFAAAA3AAAAA8AAABkcnMvZG93bnJldi54bWxEj0+LwjAUxO8LfofwBG9r6p9VqUYRRfDi&#10;sls9eHw0z7bYvJQm1eqnN8LCHoeZ+Q2zWLWmFDeqXWFZwaAfgSBOrS44U3A67j5nIJxH1lhaJgUP&#10;crBadj4WGGt751+6JT4TAcIuRgW591UspUtzMuj6tiIO3sXWBn2QdSZ1jfcAN6UcRtFEGiw4LORY&#10;0San9Jo0RsHEne15tLs227F//gy+v5rDPiGlet12PQfhqfX/4b/2XiuYzobwPhOOgFy+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pmpxxQAAANwAAAAPAAAAAAAAAAAAAAAA&#10;AJ8CAABkcnMvZG93bnJldi54bWxQSwUGAAAAAAQABAD3AAAAkQMAAAAA&#10;">
              <v:imagedata r:id="rId45" o:title=""/>
              <v:path arrowok="t"/>
            </v:shape>
            <v:shape id="Picture 783" o:spid="_x0000_s1623" type="#_x0000_t75" alt="http://www.wpclipart.com/food/fruit/berries/strawberry/more_strawberries/strawberry_4_T.png" style="position:absolute;left:5143;top:12668;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qz+rGAAAA3AAAAA8AAABkcnMvZG93bnJldi54bWxEj09rwkAUxO9Cv8PyCr2ZjbWmEl2ltAhe&#10;Kpp68PjIvibB7NuQ3fxpP323IHgcZuY3zHo7mlr01LrKsoJZFIMgzq2uuFBw/tpNlyCcR9ZYWyYF&#10;P+Rgu3mYrDHVduAT9ZkvRICwS1FB6X2TSunykgy6yDbEwfu2rUEfZFtI3eIQ4KaWz3GcSIMVh4US&#10;G3ovKb9mnVGQuIu9zHfX7uPF/x5nh0X3uc9IqafH8W0FwtPo7+Fbe68VvC7n8H8mHAG5+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urP6sYAAADcAAAADwAAAAAAAAAAAAAA&#10;AACfAgAAZHJzL2Rvd25yZXYueG1sUEsFBgAAAAAEAAQA9wAAAJIDAAAAAA==&#10;">
              <v:imagedata r:id="rId45" o:title=""/>
              <v:path arrowok="t"/>
            </v:shape>
            <v:shape id="Picture 784" o:spid="_x0000_s1624" type="#_x0000_t75" alt="http://www.wpclipart.com/food/fruit/berries/strawberry/more_strawberries/strawberry_4_T.png" style="position:absolute;left:8477;top:9239;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DV57GAAAA3AAAAA8AAABkcnMvZG93bnJldi54bWxEj0FrwkAUhO9C/8PyCt7qJq1aiW5CaRG8&#10;VNrUg8dH9jUJZt+G7CZGf71bKHgcZuYbZpONphEDda62rCCeRSCIC6trLhUcfrZPKxDOI2tsLJOC&#10;CznI0ofJBhNtz/xNQ+5LESDsElRQed8mUrqiIoNuZlvi4P3azqAPsiul7vAc4KaRz1G0lAZrDgsV&#10;tvReUXHKe6Ng6Y72+LI99R9zf/2K94v+c5eTUtPH8W0NwtPo7+H/9k4reF3N4e9MOAIyv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QNXnsYAAADcAAAADwAAAAAAAAAAAAAA&#10;AACfAgAAZHJzL2Rvd25yZXYueG1sUEsFBgAAAAAEAAQA9wAAAJIDAAAAAA==&#10;">
              <v:imagedata r:id="rId45" o:title=""/>
              <v:path arrowok="t"/>
            </v:shape>
            <v:shape id="Picture 785" o:spid="_x0000_s1625" type="#_x0000_t75" alt="http://www.wpclipart.com/food/fruit/berries/strawberry/more_strawberries/strawberry_4_T.png" style="position:absolute;left:1809;top:15049;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P8gXEAAAA3AAAAA8AAABkcnMvZG93bnJldi54bWxEj0+LwjAUxO8LfofwBG+a+l+qUUQRvOyy&#10;Wz14fDTPtti8lCbV6qffLAh7HGbmN8xq05pS3Kl2hWUFw0EEgji1uuBMwfl06C9AOI+ssbRMCp7k&#10;YLPufKww1vbBP3RPfCYChF2MCnLvq1hKl+Zk0A1sRRy8q60N+iDrTOoaHwFuSjmKopk0WHBYyLGi&#10;XU7pLWmMgpm72Mv4cGv2E//6Hn5Nm89jQkr1uu12CcJT6//D7/ZRK5gvpvB3JhwBuf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ZP8gXEAAAA3AAAAA8AAAAAAAAAAAAAAAAA&#10;nwIAAGRycy9kb3ducmV2LnhtbFBLBQYAAAAABAAEAPcAAACQAwAAAAA=&#10;">
              <v:imagedata r:id="rId45" o:title=""/>
              <v:path arrowok="t"/>
            </v:shape>
            <v:shape id="Picture 786" o:spid="_x0000_s1626" type="#_x0000_t75" alt="http://www.wpclipart.com/food/fruit/berries/strawberry/more_strawberries/strawberry_4_T.png" style="position:absolute;left:762;top:1171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dbHLGAAAA3AAAAA8AAABkcnMvZG93bnJldi54bWxEj0FrwkAUhO9C/8PyCr2ZTVpNJXUjpUXw&#10;oti0B4+P7GsSzL4N2Y3G/vquIHgcZuYbZrkaTStO1LvGsoIkikEQl1Y3XCn4+V5PFyCcR9bYWiYF&#10;F3Kwyh8mS8y0PfMXnQpfiQBhl6GC2vsuk9KVNRl0ke2Ig/dre4M+yL6SusdzgJtWPsdxKg02HBZq&#10;7OijpvJYDEZB6g728LI+Dp8z/7dPdvNhuylIqafH8f0NhKfR38O39kYreF2kcD0TjoDM/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p1scsYAAADcAAAADwAAAAAAAAAAAAAA&#10;AACfAgAAZHJzL2Rvd25yZXYueG1sUEsFBgAAAAAEAAQA9wAAAJIDAAAAAA==&#10;">
              <v:imagedata r:id="rId45" o:title=""/>
              <v:path arrowok="t"/>
            </v:shape>
            <v:shape id="Picture 787" o:spid="_x0000_s1627" type="#_x0000_t75" alt="http://www.wpclipart.com/food/fruit/berries/strawberry/more_strawberries/strawberry_4_T.png" style="position:absolute;left:3905;top:990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RyenHAAAA3AAAAA8AAABkcnMvZG93bnJldi54bWxEj81qwzAQhO+BvoPYQm+17DY/xoliSksg&#10;l4TW7SHHxdrYJtbKWHLi9OmrQCHHYWa+YVb5aFpxpt41lhUkUQyCuLS64UrBz/fmOQXhPLLG1jIp&#10;uJKDfP0wWWGm7YW/6Fz4SgQIuwwV1N53mZSurMmgi2xHHLyj7Q36IPtK6h4vAW5a+RLHc2mw4bBQ&#10;Y0fvNZWnYjAK5u5gD6+b0/Ax9b+fyX427LYFKfX0OL4tQXga/T38395qBYt0Abcz4QjI9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nRyenHAAAA3AAAAA8AAAAAAAAAAAAA&#10;AAAAnwIAAGRycy9kb3ducmV2LnhtbFBLBQYAAAAABAAEAPcAAACTAwAAAAA=&#10;">
              <v:imagedata r:id="rId45" o:title=""/>
              <v:path arrowok="t"/>
            </v:shape>
          </v:group>
        </w:pict>
      </w:r>
      <w:r>
        <w:rPr>
          <w:noProof/>
          <w:lang w:eastAsia="tr-TR"/>
        </w:rPr>
        <w:pict>
          <v:group id="Group 788" o:spid="_x0000_s1628" style="position:absolute;left:0;text-align:left;margin-left:142.9pt;margin-top:207.4pt;width:138pt;height:168.75pt;z-index:-251659264" coordsize="17526,21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">
            <v:shape id="Picture 789" o:spid="_x0000_s1629" type="#_x0000_t75" style="position:absolute;width:17526;height:214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QXL/FAAAA3AAAAA8AAABkcnMvZG93bnJldi54bWxEj09rAjEUxO9Cv0N4BW+arWBrt0ZRYdFT&#10;pVba62Pz9g+bvKyb6G6/fSMUehxm5jfMcj1YI27U+dqxgqdpAoI4d7rmUsH5M5ssQPiArNE4JgU/&#10;5GG9ehgtMdWu5w+6nUIpIoR9igqqENpUSp9XZNFPXUscvcJ1FkOUXSl1h32EWyNnSfIsLdYcFyps&#10;aVdR3pyuVkF2+To2+8IU59l7b7bh2+yaeabU+HHYvIEINIT/8F/7oBW8LF7hfiYeAbn6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0Fy/xQAAANwAAAAPAAAAAAAAAAAAAAAA&#10;AJ8CAABkcnMvZG93bnJldi54bWxQSwUGAAAAAAQABAD3AAAAkQMAAAAA&#10;">
              <v:imagedata r:id="rId44" o:title=""/>
              <v:path arrowok="t"/>
            </v:shape>
            <v:shape id="Picture 790" o:spid="_x0000_s1630" type="#_x0000_t75" alt="http://www.wpclipart.com/food/fruit/berries/strawberry/more_strawberries/strawberry_4_T.png" style="position:absolute;left:11430;top:1352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hx0DDAAAA3AAAAA8AAABkcnMvZG93bnJldi54bWxET8tqwkAU3Rf8h+EK3elEbbWNToJYBDct&#10;Ne3C5SVzTYKZOyEzebRf31kIXR7Oe5eOphY9ta6yrGAxj0AQ51ZXXCj4/jrOXkA4j6yxtkwKfshB&#10;mkwedhhrO/CZ+swXIoSwi1FB6X0TS+nykgy6uW2IA3e1rUEfYFtI3eIQwk0tl1G0lgYrDg0lNnQo&#10;Kb9lnVGwdhd7WR1v3duT//1cfDx376eMlHqcjvstCE+j/xff3SetYPMa5ocz4QjI5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HHQMMAAADcAAAADwAAAAAAAAAAAAAAAACf&#10;AgAAZHJzL2Rvd25yZXYueG1sUEsFBgAAAAAEAAQA9wAAAI8DAAAAAA==&#10;">
              <v:imagedata r:id="rId45" o:title=""/>
              <v:path arrowok="t"/>
            </v:shape>
            <v:shape id="Picture 791" o:spid="_x0000_s1631" type="#_x0000_t75" alt="http://www.wpclipart.com/food/fruit/berries/strawberry/more_strawberries/strawberry_4_T.png" style="position:absolute;left:8382;top:16097;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tYtvGAAAA3AAAAA8AAABkcnMvZG93bnJldi54bWxEj09rwkAUxO+FfoflFXqrm9j6L7qKtAhe&#10;lBo9eHxkn0kw+zZkN5r66V1B6HGYmd8ws0VnKnGhxpWWFcS9CARxZnXJuYLDfvUxBuE8ssbKMin4&#10;IweL+evLDBNtr7yjS+pzESDsElRQeF8nUrqsIIOuZ2vi4J1sY9AH2eRSN3gNcFPJfhQNpcGSw0KB&#10;NX0XlJ3T1igYuqM9fq7O7c+Xv/3G20G7Waek1Ptbt5yC8NT5//CzvdYKRpMYHmfCEZDz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K1i28YAAADcAAAADwAAAAAAAAAAAAAA&#10;AACfAgAAZHJzL2Rvd25yZXYueG1sUEsFBgAAAAAEAAQA9wAAAJIDAAAAAA==&#10;">
              <v:imagedata r:id="rId45" o:title=""/>
              <v:path arrowok="t"/>
            </v:shape>
            <v:shape id="Picture 792" o:spid="_x0000_s1632" type="#_x0000_t75" alt="http://www.wpclipart.com/food/fruit/berries/strawberry/more_strawberries/strawberry_4_T.png" style="position:absolute;left:4762;top:16097;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KzGAAAA3AAAAA8AAABkcnMvZG93bnJldi54bWxEj0FrwkAUhO8F/8PyCr01m2hrNXUVsQhe&#10;WjT14PGRfSYh2bchu9HUX+8WCj0OM/MNs1gNphEX6lxlWUESxSCIc6srLhQcv7fPMxDOI2tsLJOC&#10;H3KwWo4eFphqe+UDXTJfiABhl6KC0vs2ldLlJRl0kW2Jg3e2nUEfZFdI3eE1wE0jx3E8lQYrDgsl&#10;trQpKa+z3iiYupM9TbZ1//Hib/vk67X/3GWk1NPjsH4H4Wnw/+G/9k4reJuP4fdMOAJye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H/8rMYAAADcAAAADwAAAAAAAAAAAAAA&#10;AACfAgAAZHJzL2Rvd25yZXYueG1sUEsFBgAAAAAEAAQA9wAAAJIDAAAAAA==&#10;">
              <v:imagedata r:id="rId45" o:title=""/>
              <v:path arrowok="t"/>
            </v:shape>
            <v:shape id="Picture 793" o:spid="_x0000_s1633" type="#_x0000_t75" alt="http://www.wpclipart.com/food/fruit/berries/strawberry/more_strawberries/strawberry_4_T.png" style="position:absolute;left:8382;top:12668;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zWTfFAAAA3AAAAA8AAABkcnMvZG93bnJldi54bWxEj09rwkAUxO9Cv8PyBG+6sf5tdJVSEbwo&#10;bfTg8ZF9TYLZtyG70dhP3xUEj8PM/IZZrltTiivVrrCsYDiIQBCnVhecKTgdt/05COeRNZaWScGd&#10;HKxXb50lxtre+Ieuic9EgLCLUUHufRVL6dKcDLqBrYiD92trgz7IOpO6xluAm1K+R9FUGiw4LORY&#10;0VdO6SVpjIKpO9vzaHtpNmP/9z08TJr9LiGlet32cwHCU+tf4Wd7pxXMPkbwOBOOgFz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M1k3xQAAANwAAAAPAAAAAAAAAAAAAAAA&#10;AJ8CAABkcnMvZG93bnJldi54bWxQSwUGAAAAAAQABAD3AAAAkQMAAAAA&#10;">
              <v:imagedata r:id="rId45" o:title=""/>
              <v:path arrowok="t"/>
            </v:shape>
            <v:shape id="Picture 794" o:spid="_x0000_s1634" type="#_x0000_t75" alt="http://www.wpclipart.com/food/fruit/berries/strawberry/more_strawberries/strawberry_4_T.png" style="position:absolute;left:11430;top:1009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awUPFAAAA3AAAAA8AAABkcnMvZG93bnJldi54bWxEj0FrwkAUhO+C/2F5hd7MRmutpq4iFsGL&#10;RVMPHh/ZZxLMvg3Zjab+elco9DjMzDfMfNmZSlypcaVlBcMoBkGcWV1yruD4sxlMQTiPrLGyTAp+&#10;ycFy0e/NMdH2xge6pj4XAcIuQQWF93UipcsKMugiWxMH72wbgz7IJpe6wVuAm0qO4ngiDZYcFgqs&#10;aV1Qdklbo2DiTvb0trm0X2N/3w+/39vdNiWlXl+61ScIT53/D/+1t1rBx2wMzzPhCMjF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82sFDxQAAANwAAAAPAAAAAAAAAAAAAAAA&#10;AJ8CAABkcnMvZG93bnJldi54bWxQSwUGAAAAAAQABAD3AAAAkQMAAAAA&#10;">
              <v:imagedata r:id="rId45" o:title=""/>
              <v:path arrowok="t"/>
            </v:shape>
            <v:shape id="Picture 795" o:spid="_x0000_s1635" type="#_x0000_t75" alt="http://www.wpclipart.com/food/fruit/berries/strawberry/more_strawberries/strawberry_4_T.png" style="position:absolute;left:5143;top:12668;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WZNjGAAAA3AAAAA8AAABkcnMvZG93bnJldi54bWxEj09rwkAUxO9Cv8PyCt50Y/1TTV1FFMGL&#10;pU09eHxkn0kw+zZkNxr99K4g9DjMzG+Y+bI1pbhQ7QrLCgb9CARxanXBmYLD37Y3BeE8ssbSMim4&#10;kYPl4q0zx1jbK//SJfGZCBB2MSrIva9iKV2ak0HXtxVx8E62NuiDrDOpa7wGuCnlRxRNpMGCw0KO&#10;Fa1zSs9JYxRM3NEeh9tzsxn5+8/ge9zsdwkp1X1vV18gPLX+P/xq77SCz9kYnmfCEZCL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5Zk2MYAAADcAAAADwAAAAAAAAAAAAAA&#10;AACfAgAAZHJzL2Rvd25yZXYueG1sUEsFBgAAAAAEAAQA9wAAAJIDAAAAAA==&#10;">
              <v:imagedata r:id="rId45" o:title=""/>
              <v:path arrowok="t"/>
            </v:shape>
            <v:shape id="Picture 796" o:spid="_x0000_s1636" type="#_x0000_t75" alt="http://www.wpclipart.com/food/fruit/berries/strawberry/more_strawberries/strawberry_4_T.png" style="position:absolute;left:8477;top:9239;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E+q/GAAAA3AAAAA8AAABkcnMvZG93bnJldi54bWxEj0FrwkAUhO9C/8PyCr3pRmtjG7OKtAhe&#10;Kpr24PGRfSYh2bchu9HYX98tFDwOM/MNk64H04gLda6yrGA6iUAQ51ZXXCj4/tqOX0E4j6yxsUwK&#10;buRgvXoYpZhoe+UjXTJfiABhl6CC0vs2kdLlJRl0E9sSB+9sO4M+yK6QusNrgJtGzqIolgYrDgsl&#10;tvReUl5nvVEQu5M9PW/r/mPufw7T/Uv/uctIqafHYbME4Wnw9/B/e6cVLN5i+DsTjoBc/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0T6r8YAAADcAAAADwAAAAAAAAAAAAAA&#10;AACfAgAAZHJzL2Rvd25yZXYueG1sUEsFBgAAAAAEAAQA9wAAAJIDAAAAAA==&#10;">
              <v:imagedata r:id="rId45" o:title=""/>
              <v:path arrowok="t"/>
            </v:shape>
            <v:shape id="Picture 797" o:spid="_x0000_s1637" type="#_x0000_t75" alt="http://www.wpclipart.com/food/fruit/berries/strawberry/more_strawberries/strawberry_4_T.png" style="position:absolute;left:1809;top:15049;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IXzTGAAAA3AAAAA8AAABkcnMvZG93bnJldi54bWxEj0FrwkAUhO9C/8PyCr3pxtoajVmlWAQv&#10;ljZ68PjIPpOQ7NuQ3WjaX98VCj0OM/MNk24G04grda6yrGA6iUAQ51ZXXCg4HXfjBQjnkTU2lknB&#10;NznYrB9GKSba3viLrpkvRICwS1BB6X2bSOnykgy6iW2Jg3exnUEfZFdI3eEtwE0jn6NoLg1WHBZK&#10;bGlbUl5nvVEwd2d7nu3q/v3F/3xOP177wz4jpZ4eh7cVCE+D/w//tfdaQbyM4X4mHA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AhfNMYAAADcAAAADwAAAAAAAAAAAAAA&#10;AACfAgAAZHJzL2Rvd25yZXYueG1sUEsFBgAAAAAEAAQA9wAAAJIDAAAAAA==&#10;">
              <v:imagedata r:id="rId45" o:title=""/>
              <v:path arrowok="t"/>
            </v:shape>
            <v:shape id="Picture 798" o:spid="_x0000_s1638" type="#_x0000_t75" alt="http://www.wpclipart.com/food/fruit/berries/strawberry/more_strawberries/strawberry_4_T.png" style="position:absolute;left:762;top:1171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Xy0bDAAAA3AAAAA8AAABkcnMvZG93bnJldi54bWxET8tqwkAU3Rf8h+EK3elEbbWNToJYBDct&#10;Ne3C5SVzTYKZOyEzebRf31kIXR7Oe5eOphY9ta6yrGAxj0AQ51ZXXCj4/jrOXkA4j6yxtkwKfshB&#10;mkwedhhrO/CZ+swXIoSwi1FB6X0TS+nykgy6uW2IA3e1rUEfYFtI3eIQwk0tl1G0lgYrDg0lNnQo&#10;Kb9lnVGwdhd7WR1v3duT//1cfDx376eMlHqcjvstCE+j/xff3SetYPMa1oYz4QjI5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ZfLRsMAAADcAAAADwAAAAAAAAAAAAAAAACf&#10;AgAAZHJzL2Rvd25yZXYueG1sUEsFBgAAAAAEAAQA9wAAAI8DAAAAAA==&#10;">
              <v:imagedata r:id="rId45" o:title=""/>
              <v:path arrowok="t"/>
            </v:shape>
            <v:shape id="Picture 799" o:spid="_x0000_s1639" type="#_x0000_t75" alt="http://www.wpclipart.com/food/fruit/berries/strawberry/more_strawberries/strawberry_4_T.png" style="position:absolute;left:3905;top:990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bbt3FAAAA3AAAAA8AAABkcnMvZG93bnJldi54bWxEj09rwkAUxO9Cv8PyCt50Y/0fXaUogpdK&#10;Gz14fGSfSTD7NmQ3GvvpuwXB4zAzv2GW69aU4ka1KywrGPQjEMSp1QVnCk7HXW8GwnlkjaVlUvAg&#10;B+vVW2eJsbZ3/qFb4jMRIOxiVJB7X8VSujQng65vK+LgXWxt0AdZZ1LXeA9wU8qPKJpIgwWHhRwr&#10;2uSUXpPGKJi4sz0Pd9dmO/K/34PDuPnaJ6RU9739XIDw1PpX+NneawXT+Rz+z4QjIF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227dxQAAANwAAAAPAAAAAAAAAAAAAAAA&#10;AJ8CAABkcnMvZG93bnJldi54bWxQSwUGAAAAAAQABAD3AAAAkQMAAAAA&#10;">
              <v:imagedata r:id="rId45" o:title=""/>
              <v:path arrowok="t"/>
            </v:shape>
          </v:group>
        </w:pict>
      </w:r>
      <w:r>
        <w:rPr>
          <w:noProof/>
          <w:lang w:eastAsia="tr-TR"/>
        </w:rPr>
        <w:pict>
          <v:group id="Group 800" o:spid="_x0000_s1640" style="position:absolute;left:0;text-align:left;margin-left:-12.35pt;margin-top:207.4pt;width:138pt;height:168.75pt;z-index:-251660288" coordsize="17526,21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">
            <v:shape id="Picture 801" o:spid="_x0000_s1641" type="#_x0000_t75" style="position:absolute;width:17526;height:214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Bx7XEAAAA3AAAAA8AAABkcnMvZG93bnJldi54bWxEj1trAjEUhN8F/0M4hb5pVqEiW6O0wtI+&#10;Vbygr4fN2QubnKyb1F3/vREKfRxm5htmtRmsETfqfO1YwWyagCDOna65VHA6ZpMlCB+QNRrHpOBO&#10;Hjbr8WiFqXY97+l2CKWIEPYpKqhCaFMpfV6RRT91LXH0CtdZDFF2pdQd9hFujZwnyUJarDkuVNjS&#10;tqK8OfxaBdn1vGu+ClOc5j+9+QwXs23eMqVeX4aPdxCBhvAf/mt/awXLZAbPM/EIyP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HBx7XEAAAA3AAAAA8AAAAAAAAAAAAAAAAA&#10;nwIAAGRycy9kb3ducmV2LnhtbFBLBQYAAAAABAAEAPcAAACQAwAAAAA=&#10;">
              <v:imagedata r:id="rId44" o:title=""/>
              <v:path arrowok="t"/>
            </v:shape>
            <v:shape id="Picture 802" o:spid="_x0000_s1642" type="#_x0000_t75" alt="http://www.wpclipart.com/food/fruit/berries/strawberry/more_strawberries/strawberry_4_T.png" style="position:absolute;left:11430;top:1352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B/X3GAAAA3AAAAA8AAABkcnMvZG93bnJldi54bWxEj0FrwkAUhO9C/8PyhN7MRqsSUlcpLUIu&#10;Fpv2kOMj+0yC2bchuzFpf323UPA4zMw3zO4wmVbcqHeNZQXLKAZBXFrdcKXg6/O4SEA4j6yxtUwK&#10;vsnBYf8w22Gq7cgfdMt9JQKEXYoKau+7VEpX1mTQRbYjDt7F9gZ9kH0ldY9jgJtWruJ4Kw02HBZq&#10;7Oi1pvKaD0bB1hW2eDpeh7e1/zkv3zfDKctJqcf59PIMwtPk7+H/dqYVJPEK/s6EIyD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sH9fcYAAADcAAAADwAAAAAAAAAAAAAA&#10;AACfAgAAZHJzL2Rvd25yZXYueG1sUEsFBgAAAAAEAAQA9wAAAJIDAAAAAA==&#10;">
              <v:imagedata r:id="rId45" o:title=""/>
              <v:path arrowok="t"/>
            </v:shape>
            <v:shape id="Picture 803" o:spid="_x0000_s1643" type="#_x0000_t75" alt="http://www.wpclipart.com/food/fruit/berries/strawberry/more_strawberries/strawberry_4_T.png" style="position:absolute;left:8382;top:16097;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NWObGAAAA3AAAAA8AAABkcnMvZG93bnJldi54bWxEj81qwzAQhO+BvoPYQG+xnOYH40YJpSXg&#10;S0rq9uDjYm1sE2tlLDl2+/RVoZDjMDPfMLvDZFpxo941lhUsoxgEcWl1w5WCr8/jIgHhPLLG1jIp&#10;+CYHh/3DbIeptiN/0C33lQgQdikqqL3vUildWZNBF9mOOHgX2xv0QfaV1D2OAW5a+RTHW2mw4bBQ&#10;Y0evNZXXfDAKtq6wxep4Hd7W/ue8fN8MpywnpR7n08szCE+Tv4f/25lWkMQr+DsTjoDc/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Y1Y5sYAAADcAAAADwAAAAAAAAAAAAAA&#10;AACfAgAAZHJzL2Rvd25yZXYueG1sUEsFBgAAAAAEAAQA9wAAAJIDAAAAAA==&#10;">
              <v:imagedata r:id="rId45" o:title=""/>
              <v:path arrowok="t"/>
            </v:shape>
            <v:shape id="Picture 804" o:spid="_x0000_s1644" type="#_x0000_t75" alt="http://www.wpclipart.com/food/fruit/berries/strawberry/more_strawberries/strawberry_4_T.png" style="position:absolute;left:4762;top:16097;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kwJLEAAAA3AAAAA8AAABkcnMvZG93bnJldi54bWxEj0GLwjAUhO8L/ofwBG9rqqsi1SjiInhZ&#10;0erB46N5tsXmpTSp1v31RhA8DjPzDTNftqYUN6pdYVnBoB+BIE6tLjhTcDpuvqcgnEfWWFomBQ9y&#10;sFx0vuYYa3vnA90Sn4kAYRejgtz7KpbSpTkZdH1bEQfvYmuDPsg6k7rGe4CbUg6jaCINFhwWcqxo&#10;nVN6TRqjYOLO9vyzuTa/I/+/H+zGzd82IaV63XY1A+Gp9Z/wu73VCqbRCF5nwhGQi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JkwJLEAAAA3AAAAA8AAAAAAAAAAAAAAAAA&#10;nwIAAGRycy9kb3ducmV2LnhtbFBLBQYAAAAABAAEAPcAAACQAwAAAAA=&#10;">
              <v:imagedata r:id="rId45" o:title=""/>
              <v:path arrowok="t"/>
            </v:shape>
            <v:shape id="Picture 805" o:spid="_x0000_s1645" type="#_x0000_t75" alt="http://www.wpclipart.com/food/fruit/berries/strawberry/more_strawberries/strawberry_4_T.png" style="position:absolute;left:8382;top:12668;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0oZQnEAAAA3AAAAA8AAABkcnMvZG93bnJldi54bWxEj0+LwjAUxO+C3yE8wZumrn+QahRZEbzs&#10;otWDx0fzbIvNS2lSrfvpzYLgcZiZ3zDLdWtKcafaFZYVjIYRCOLU6oIzBefTbjAH4TyyxtIyKXiS&#10;g/Wq21lirO2Dj3RPfCYChF2MCnLvq1hKl+Zk0A1tRRy8q60N+iDrTOoaHwFuSvkVRTNpsOCwkGNF&#10;3zmlt6QxCmbuYi/j3a3ZTvzfYfQ7bX72CSnV77WbBQhPrf+E3+29VjCPpvB/JhwBuX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0oZQnEAAAA3AAAAA8AAAAAAAAAAAAAAAAA&#10;nwIAAGRycy9kb3ducmV2LnhtbFBLBQYAAAAABAAEAPcAAACQAwAAAAA=&#10;">
              <v:imagedata r:id="rId45" o:title=""/>
              <v:path arrowok="t"/>
            </v:shape>
            <v:shape id="Picture 806" o:spid="_x0000_s1646" type="#_x0000_t75" alt="http://www.wpclipart.com/food/fruit/berries/strawberry/more_strawberries/strawberry_4_T.png" style="position:absolute;left:11430;top:1009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36+37FAAAA3AAAAA8AAABkcnMvZG93bnJldi54bWxEj0+LwjAUxO8LfofwBG9r6p8tUo0iiuDF&#10;Zbd68Phonm2xeSlNqtVPvxGEPQ4z8xtmsepMJW7UuNKygtEwAkGcWV1yruB03H3OQDiPrLGyTAoe&#10;5GC17H0sMNH2zr90S30uAoRdggoK7+tESpcVZNANbU0cvIttDPogm1zqBu8Bbio5jqJYGiw5LBRY&#10;06ag7Jq2RkHszvY82V3b7dQ/f0bfX+1hn5JSg363noPw1Pn/8Lu91wpmUQyvM+EIyO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9+vt+xQAAANwAAAAPAAAAAAAAAAAAAAAA&#10;AJ8CAABkcnMvZG93bnJldi54bWxQSwUGAAAAAAQABAD3AAAAkQMAAAAA&#10;">
              <v:imagedata r:id="rId45" o:title=""/>
              <v:path arrowok="t"/>
            </v:shape>
            <v:shape id="Picture 807" o:spid="_x0000_s1647" type="#_x0000_t75" alt="http://www.wpclipart.com/food/fruit/berries/strawberry/more_strawberries/strawberry_4_T.png" style="position:absolute;left:5143;top:12668;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2XuXGAAAA3AAAAA8AAABkcnMvZG93bnJldi54bWxEj0FrwkAUhO9C/8PyCr01G1tNJbpKUQJe&#10;KjbtweMj+0yC2bchuzGxv75bKHgcZuYbZrUZTSOu1LnasoJpFIMgLqyuuVTw/ZU9L0A4j6yxsUwK&#10;buRgs36YrDDVduBPuua+FAHCLkUFlfdtKqUrKjLoItsSB+9sO4M+yK6UusMhwE0jX+I4kQZrDgsV&#10;trStqLjkvVGQuJM9vWaXfjfzP8fpYd5/7HNS6ulxfF+C8DT6e/i/vdcKFvEb/J0JR0C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rZe5cYAAADcAAAADwAAAAAAAAAAAAAA&#10;AACfAgAAZHJzL2Rvd25yZXYueG1sUEsFBgAAAAAEAAQA9wAAAJIDAAAAAA==&#10;">
              <v:imagedata r:id="rId45" o:title=""/>
              <v:path arrowok="t"/>
            </v:shape>
            <v:shape id="Picture 808" o:spid="_x0000_s1648" type="#_x0000_t75" alt="http://www.wpclipart.com/food/fruit/berries/strawberry/more_strawberries/strawberry_4_T.png" style="position:absolute;left:8477;top:9239;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pypfDAAAA3AAAAA8AAABkcnMvZG93bnJldi54bWxET01rg0AQvQf6H5Yp9BZX20aCdRNCSiCX&#10;lsTkkOPgTlV0Z8Vdje2v7x4KPT7ed76dTScmGlxjWUESxSCIS6sbrhRcL4flGoTzyBo7y6Tgmxxs&#10;Nw+LHDNt73ymqfCVCCHsMlRQe99nUrqyJoMusj1x4L7sYNAHOFRSD3gP4aaTz3GcSoMNh4Yae9rX&#10;VLbFaBSk7mZvL4d2fH/1P6fkczV+HAtS6ulx3r2B8DT7f/Gf+6gVrOOwNpwJR0B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ynKl8MAAADcAAAADwAAAAAAAAAAAAAAAACf&#10;AgAAZHJzL2Rvd25yZXYueG1sUEsFBgAAAAAEAAQA9wAAAI8DAAAAAA==&#10;">
              <v:imagedata r:id="rId45" o:title=""/>
              <v:path arrowok="t"/>
            </v:shape>
            <v:shape id="Picture 809" o:spid="_x0000_s1649" type="#_x0000_t75" alt="http://www.wpclipart.com/food/fruit/berries/strawberry/more_strawberries/strawberry_4_T.png" style="position:absolute;left:1809;top:15049;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lbwzEAAAA3AAAAA8AAABkcnMvZG93bnJldi54bWxEj0GLwjAUhO8L/ofwBG+aqrui1Siyi+DF&#10;RasHj4/m2Rabl9Kk2vXXG0HY4zAz3zCLVWtKcaPaFZYVDAcRCOLU6oIzBafjpj8F4TyyxtIyKfgj&#10;B6tl52OBsbZ3PtAt8ZkIEHYxKsi9r2IpXZqTQTewFXHwLrY26IOsM6lrvAe4KeUoiibSYMFhIceK&#10;vnNKr0ljFEzc2Z7Hm2vz8+kf++HvV7PbJqRUr9uu5yA8tf4//G5vtYJpNIPXmXAE5PIJ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xlbwzEAAAA3AAAAA8AAAAAAAAAAAAAAAAA&#10;nwIAAGRycy9kb3ducmV2LnhtbFBLBQYAAAAABAAEAPcAAACQAwAAAAA=&#10;">
              <v:imagedata r:id="rId45" o:title=""/>
              <v:path arrowok="t"/>
            </v:shape>
            <v:shape id="Picture 810" o:spid="_x0000_s1650" type="#_x0000_t75" alt="http://www.wpclipart.com/food/fruit/berries/strawberry/more_strawberries/strawberry_4_T.png" style="position:absolute;left:762;top:1171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GUEzCAAAA3AAAAA8AAABkcnMvZG93bnJldi54bWxET02LwjAQvQv+hzCCN027ukWqUcRF8KKs&#10;1YPHoRnbYjMpTard/fXmsLDHx/tebXpTiye1rrKsIJ5GIIhzqysuFFwv+8kChPPIGmvLpOCHHGzW&#10;w8EKU21ffKZn5gsRQtilqKD0vkmldHlJBt3UNsSBu9vWoA+wLaRu8RXCTS0/oiiRBisODSU2tCsp&#10;f2SdUZC4m73N9o/ua+5/v+PTZ3c8ZKTUeNRvlyA89f5f/Oc+aAWLOMwPZ8IRkO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hlBMwgAAANwAAAAPAAAAAAAAAAAAAAAAAJ8C&#10;AABkcnMvZG93bnJldi54bWxQSwUGAAAAAAQABAD3AAAAjgMAAAAA&#10;">
              <v:imagedata r:id="rId45" o:title=""/>
              <v:path arrowok="t"/>
            </v:shape>
            <v:shape id="Picture 811" o:spid="_x0000_s1651" type="#_x0000_t75" alt="http://www.wpclipart.com/food/fruit/berries/strawberry/more_strawberries/strawberry_4_T.png" style="position:absolute;left:3905;top:990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K9dfEAAAA3AAAAA8AAABkcnMvZG93bnJldi54bWxEj0GLwjAUhO8L/ofwBG9rWt0VqUYRRfCy&#10;sls9eHw0z7bYvJQm1eqvN4Kwx2FmvmHmy85U4kqNKy0riIcRCOLM6pJzBcfD9nMKwnlkjZVlUnAn&#10;B8tF72OOibY3/qNr6nMRIOwSVFB4XydSuqwgg25oa+LgnW1j0AfZ5FI3eAtwU8lRFE2kwZLDQoE1&#10;rQvKLmlrFEzcyZ7G20u7+fKP33j/3f7sUlJq0O9WMxCeOv8ffrd3WsE0juF1JhwBuXg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fK9dfEAAAA3AAAAA8AAAAAAAAAAAAAAAAA&#10;nwIAAGRycy9kb3ducmV2LnhtbFBLBQYAAAAABAAEAPcAAACQAwAAAAA=&#10;">
              <v:imagedata r:id="rId45" o:title=""/>
              <v:path arrowok="t"/>
            </v:shape>
          </v:group>
        </w:pict>
      </w:r>
      <w:r>
        <w:rPr>
          <w:noProof/>
          <w:lang w:eastAsia="tr-TR"/>
        </w:rPr>
        <w:pict>
          <v:group id="Group 812" o:spid="_x0000_s1652" style="position:absolute;left:0;text-align:left;margin-left:285.4pt;margin-top:42.4pt;width:138pt;height:168.75pt;z-index:-251661312" coordsize="17526,21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">
            <v:shape id="Picture 813" o:spid="_x0000_s1653" type="#_x0000_t75" style="position:absolute;width:17526;height:214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GaoTFAAAA3AAAAA8AAABkcnMvZG93bnJldi54bWxEj09rAjEUxO+FfofwCt5qVqUiW6NUYbGn&#10;Fq3o9bF5+4dNXtZNdLffvhGEHoeZ+Q2zXA/WiBt1vnasYDJOQBDnTtdcKjj+ZK8LED4gazSOScEv&#10;eVivnp+WmGrX855uh1CKCGGfooIqhDaV0ucVWfRj1xJHr3CdxRBlV0rdYR/h1shpksylxZrjQoUt&#10;bSvKm8PVKsgup+9mV5jiOP3qzSaczbZ5y5QavQwf7yACDeE//Gh/agWLyQzuZ+IRkK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7hmqExQAAANwAAAAPAAAAAAAAAAAAAAAA&#10;AJ8CAABkcnMvZG93bnJldi54bWxQSwUGAAAAAAQABAD3AAAAkQMAAAAA&#10;">
              <v:imagedata r:id="rId44" o:title=""/>
              <v:path arrowok="t"/>
            </v:shape>
            <v:shape id="Picture 814" o:spid="_x0000_s1654" type="#_x0000_t75" alt="http://www.wpclipart.com/food/fruit/berries/strawberry/more_strawberries/strawberry_4_T.png" style="position:absolute;left:11430;top:1352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9Vk/GAAAA3AAAAA8AAABkcnMvZG93bnJldi54bWxEj0FrwkAUhO8F/8PyCr3VTWwqkroRsQi5&#10;tNTYg8dH9jUJyb4N2Y2m/fVdQfA4zMw3zHozmU6caXCNZQXxPAJBXFrdcKXg+7h/XoFwHlljZ5kU&#10;/JKDTTZ7WGOq7YUPdC58JQKEXYoKau/7VEpX1mTQzW1PHLwfOxj0QQ6V1ANeAtx0chFFS2mw4bBQ&#10;Y0+7msq2GI2CpTvZ08u+Hd8T//cVf76OH3lBSj09Tts3EJ4mfw/f2rlWsIoTuJ4JR0Bm/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71WT8YAAADcAAAADwAAAAAAAAAAAAAA&#10;AACfAgAAZHJzL2Rvd25yZXYueG1sUEsFBgAAAAAEAAQA9wAAAJIDAAAAAA==&#10;">
              <v:imagedata r:id="rId45" o:title=""/>
              <v:path arrowok="t"/>
            </v:shape>
            <v:shape id="Picture 815" o:spid="_x0000_s1655" type="#_x0000_t75" alt="http://www.wpclipart.com/food/fruit/berries/strawberry/more_strawberries/strawberry_4_T.png" style="position:absolute;left:8382;top:16097;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x89TGAAAA3AAAAA8AAABkcnMvZG93bnJldi54bWxEj0FrwkAUhO+F/oflFXprNtEqIXWVogS8&#10;WGzag8dH9jUJZt+G7Mak/vpuQfA4zMw3zGozmVZcqHeNZQVJFIMgLq1uuFLw/ZW/pCCcR9bYWiYF&#10;v+Rgs358WGGm7cifdCl8JQKEXYYKau+7TEpX1mTQRbYjDt6P7Q36IPtK6h7HADetnMXxUhpsOCzU&#10;2NG2pvJcDEbB0p3saZ6fh92rvx6Tj8Vw2Bek1PPT9P4GwtPk7+Fbe68VpMkC/s+EIyD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PHz1MYAAADcAAAADwAAAAAAAAAAAAAA&#10;AACfAgAAZHJzL2Rvd25yZXYueG1sUEsFBgAAAAAEAAQA9wAAAJIDAAAAAA==&#10;">
              <v:imagedata r:id="rId45" o:title=""/>
              <v:path arrowok="t"/>
            </v:shape>
            <v:shape id="Picture 816" o:spid="_x0000_s1656" type="#_x0000_t75" alt="http://www.wpclipart.com/food/fruit/berries/strawberry/more_strawberries/strawberry_4_T.png" style="position:absolute;left:4762;top:16097;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jbaPFAAAA3AAAAA8AAABkcnMvZG93bnJldi54bWxEj0FrwkAUhO+C/2F5Qm9mk1aDRFcpLYIX&#10;RdMePD6yzySYfRuyG037691CweMwM98wq81gGnGjztWWFSRRDIK4sLrmUsH313a6AOE8ssbGMin4&#10;IQeb9Xi0wkzbO5/olvtSBAi7DBVU3reZlK6oyKCLbEscvIvtDPogu1LqDu8Bbhr5GsepNFhzWKiw&#10;pY+KimveGwWpO9vz2/baf8787zE5zPv9LielXibD+xKEp8E/w//tnVawSFL4OxOOgFw/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4I22jxQAAANwAAAAPAAAAAAAAAAAAAAAA&#10;AJ8CAABkcnMvZG93bnJldi54bWxQSwUGAAAAAAQABAD3AAAAkQMAAAAA&#10;">
              <v:imagedata r:id="rId45" o:title=""/>
              <v:path arrowok="t"/>
            </v:shape>
            <v:shape id="Picture 817" o:spid="_x0000_s1657" type="#_x0000_t75" alt="http://www.wpclipart.com/food/fruit/berries/strawberry/more_strawberries/strawberry_4_T.png" style="position:absolute;left:8382;top:12668;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vyDjGAAAA3AAAAA8AAABkcnMvZG93bnJldi54bWxEj0FrwkAUhO9C/8PyCr3VTaxNJc0q0iJ4&#10;sdi0hxwf2dckmH0bshuN/npXKHgcZuYbJluNphVH6l1jWUE8jUAQl1Y3XCn4/dk8L0A4j6yxtUwK&#10;zuRgtXyYZJhqe+JvOua+EgHCLkUFtfddKqUrazLoprYjDt6f7Q36IPtK6h5PAW5aOYuiRBpsOCzU&#10;2NFHTeUhH4yCxBW2eNkchs+5v+zjr9dht81JqafHcf0OwtPo7+H/9lYrWMRvcDsTjoBcX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2/IOMYAAADcAAAADwAAAAAAAAAAAAAA&#10;AACfAgAAZHJzL2Rvd25yZXYueG1sUEsFBgAAAAAEAAQA9wAAAJIDAAAAAA==&#10;">
              <v:imagedata r:id="rId45" o:title=""/>
              <v:path arrowok="t"/>
            </v:shape>
            <v:shape id="Picture 818" o:spid="_x0000_s1658" type="#_x0000_t75" alt="http://www.wpclipart.com/food/fruit/berries/strawberry/more_strawberries/strawberry_4_T.png" style="position:absolute;left:11430;top:1009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wXErCAAAA3AAAAA8AAABkcnMvZG93bnJldi54bWxET02LwjAQvQv+hzCCN027ukWqUcRF8KKs&#10;1YPHoRnbYjMpTard/fXmsLDHx/tebXpTiye1rrKsIJ5GIIhzqysuFFwv+8kChPPIGmvLpOCHHGzW&#10;w8EKU21ffKZn5gsRQtilqKD0vkmldHlJBt3UNsSBu9vWoA+wLaRu8RXCTS0/oiiRBisODSU2tCsp&#10;f2SdUZC4m73N9o/ua+5/v+PTZ3c8ZKTUeNRvlyA89f5f/Oc+aAWLOKwNZ8IRkO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m8FxKwgAAANwAAAAPAAAAAAAAAAAAAAAAAJ8C&#10;AABkcnMvZG93bnJldi54bWxQSwUGAAAAAAQABAD3AAAAjgMAAAAA&#10;">
              <v:imagedata r:id="rId45" o:title=""/>
              <v:path arrowok="t"/>
            </v:shape>
            <v:shape id="Picture 819" o:spid="_x0000_s1659" type="#_x0000_t75" alt="http://www.wpclipart.com/food/fruit/berries/strawberry/more_strawberries/strawberry_4_T.png" style="position:absolute;left:5143;top:12668;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8+dHGAAAA3AAAAA8AAABkcnMvZG93bnJldi54bWxEj0FrwkAUhO9C/8PyCt7qJtoGm2YVUQQv&#10;LTbtIcdH9jUJZt+G7EZTf71bKHgcZuYbJluPphVn6l1jWUE8i0AQl1Y3XCn4/to/LUE4j6yxtUwK&#10;fsnBevUwyTDV9sKfdM59JQKEXYoKau+7VEpX1mTQzWxHHLwf2xv0QfaV1D1eAty0ch5FiTTYcFio&#10;saNtTeUpH4yCxBW2WOxPw+7ZX4/xx8vwfshJqenjuHkD4Wn09/B/+6AVLONX+DsTjoBc3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bz50cYAAADcAAAADwAAAAAAAAAAAAAA&#10;AACfAgAAZHJzL2Rvd25yZXYueG1sUEsFBgAAAAAEAAQA9wAAAJIDAAAAAA==&#10;">
              <v:imagedata r:id="rId45" o:title=""/>
              <v:path arrowok="t"/>
            </v:shape>
            <v:shape id="Picture 820" o:spid="_x0000_s1660" type="#_x0000_t75" alt="http://www.wpclipart.com/food/fruit/berries/strawberry/more_strawberries/strawberry_4_T.png" style="position:absolute;left:8477;top:9239;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qmvHDAAAA3AAAAA8AAABkcnMvZG93bnJldi54bWxET01rg0AQvRfyH5Yp9NasSZsQrKuEhICX&#10;ltT2kOPgTlV0Z8Vdo8mv7x4KPT7ed5LNphNXGlxjWcFqGYEgLq1uuFLw/XV63oFwHlljZ5kU3MhB&#10;li4eEoy1nfiTroWvRAhhF6OC2vs+ltKVNRl0S9sTB+7HDgZ9gEMl9YBTCDedXEfRVhpsODTU2NOh&#10;prItRqNg6y728nJqx+Orv59XH5vxPS9IqafHef8GwtPs/8V/7lwr2K3D/HAmHAGZ/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uqa8cMAAADcAAAADwAAAAAAAAAAAAAAAACf&#10;AgAAZHJzL2Rvd25yZXYueG1sUEsFBgAAAAAEAAQA9wAAAI8DAAAAAA==&#10;">
              <v:imagedata r:id="rId45" o:title=""/>
              <v:path arrowok="t"/>
            </v:shape>
            <v:shape id="Picture 821" o:spid="_x0000_s1661" type="#_x0000_t75" alt="http://www.wpclipart.com/food/fruit/berries/strawberry/more_strawberries/strawberry_4_T.png" style="position:absolute;left:1809;top:15049;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mP2rGAAAA3AAAAA8AAABkcnMvZG93bnJldi54bWxEj0FrwkAUhO9C/8PyhN7MJtZKiK5SWgJe&#10;LG3qweMj+0yC2bchu4lpf323UPA4zMw3zHY/mVaM1LvGsoIkikEQl1Y3XCk4feWLFITzyBpby6Tg&#10;mxzsdw+zLWba3viTxsJXIkDYZaig9r7LpHRlTQZdZDvi4F1sb9AH2VdS93gLcNPKZRyvpcGGw0KN&#10;Hb3WVF6LwShYu7M9P+XX4W3lfz6S9+fheChIqcf59LIB4Wny9/B/+6AVpMsE/s6EIyB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aY/asYAAADcAAAADwAAAAAAAAAAAAAA&#10;AACfAgAAZHJzL2Rvd25yZXYueG1sUEsFBgAAAAAEAAQA9wAAAJIDAAAAAA==&#10;">
              <v:imagedata r:id="rId45" o:title=""/>
              <v:path arrowok="t"/>
            </v:shape>
            <v:shape id="Picture 822" o:spid="_x0000_s1662" type="#_x0000_t75" alt="http://www.wpclipart.com/food/fruit/berries/strawberry/more_strawberries/strawberry_4_T.png" style="position:absolute;left:762;top:1171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0oR3GAAAA3AAAAA8AAABkcnMvZG93bnJldi54bWxEj0FrwkAUhO9C/8PyCr3pxlRF0myktAhe&#10;FJv2kOMj+5qEZN+G7EbT/nq3UPA4zMw3TLqbTCcuNLjGsoLlIgJBXFrdcKXg63M/34JwHlljZ5kU&#10;/JCDXfYwSzHR9sofdMl9JQKEXYIKau/7REpX1mTQLWxPHLxvOxj0QQ6V1ANeA9x0Mo6ijTTYcFio&#10;sae3mso2H42CjSts8bxvx/eV/z0vT+vxeMhJqafH6fUFhKfJ38P/7YNWsI1j+DsTjoDMb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XShHcYAAADcAAAADwAAAAAAAAAAAAAA&#10;AACfAgAAZHJzL2Rvd25yZXYueG1sUEsFBgAAAAAEAAQA9wAAAJIDAAAAAA==&#10;">
              <v:imagedata r:id="rId45" o:title=""/>
              <v:path arrowok="t"/>
            </v:shape>
            <v:shape id="Picture 823" o:spid="_x0000_s1663" type="#_x0000_t75" alt="http://www.wpclipart.com/food/fruit/berries/strawberry/more_strawberries/strawberry_4_T.png" style="position:absolute;left:3905;top:990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4BIbGAAAA3AAAAA8AAABkcnMvZG93bnJldi54bWxEj0FrwkAUhO+F/oflFbzVTWIrkrqKKAEv&#10;LW304PGRfU2C2bchuzHRX98VhB6HmfmGWa5H04gLda62rCCeRiCIC6trLhUcD9nrAoTzyBoby6Tg&#10;Sg7Wq+enJabaDvxDl9yXIkDYpaig8r5NpXRFRQbd1LbEwfu1nUEfZFdK3eEQ4KaRSRTNpcGaw0KF&#10;LW0rKs55bxTM3cmeZtm5373523f89d5/7nNSavIybj5AeBr9f/jR3msFi2QG9zPhCMjV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jgEhsYAAADcAAAADwAAAAAAAAAAAAAA&#10;AACfAgAAZHJzL2Rvd25yZXYueG1sUEsFBgAAAAAEAAQA9wAAAJIDAAAAAA==&#10;">
              <v:imagedata r:id="rId45" o:title=""/>
              <v:path arrowok="t"/>
            </v:shape>
          </v:group>
        </w:pict>
      </w:r>
      <w:r>
        <w:rPr>
          <w:noProof/>
          <w:lang w:eastAsia="tr-TR"/>
        </w:rPr>
        <w:pict>
          <v:group id="Group 824" o:spid="_x0000_s1664" style="position:absolute;left:0;text-align:left;margin-left:136.9pt;margin-top:38.65pt;width:138pt;height:168.75pt;z-index:-251662336" coordsize="17526,21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">
            <v:shape id="Picture 825" o:spid="_x0000_s1665" type="#_x0000_t75" style="position:absolute;width:17526;height:214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PndbFAAAA3AAAAA8AAABkcnMvZG93bnJldi54bWxEj81qwzAQhO+FvoPYQm6NHENKcKKEJGDa&#10;U0oT014Xa/2DpZVrqbH79lUhkOMwM98wm91kjbjS4FvHChbzBARx6XTLtYLikj+vQPiArNE4JgW/&#10;5GG3fXzYYKbdyB90PYdaRAj7DBU0IfSZlL5syKKfu544epUbLIYoh1rqAccIt0amSfIiLbYcFxrs&#10;6dhQ2Z1/rIL8+/O9e61MVaSn0RzClzl2y1yp2dO0X4MINIV7+NZ+0wpW6RL+z8QjIL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T53WxQAAANwAAAAPAAAAAAAAAAAAAAAA&#10;AJ8CAABkcnMvZG93bnJldi54bWxQSwUGAAAAAAQABAD3AAAAkQMAAAAA&#10;">
              <v:imagedata r:id="rId44" o:title=""/>
              <v:path arrowok="t"/>
            </v:shape>
            <v:shape id="Picture 826" o:spid="_x0000_s1666" type="#_x0000_t75" alt="http://www.wpclipart.com/food/fruit/berries/strawberry/more_strawberries/strawberry_4_T.png" style="position:absolute;left:11430;top:1352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Ppx7GAAAA3AAAAA8AAABkcnMvZG93bnJldi54bWxEj0FrwkAUhO+F/oflCb3VjdYGidlIaRG8&#10;WNrUQ46P7DMJyb4N2Y1Gf323UPA4zMw3TLqdTCfONLjGsoLFPAJBXFrdcKXg+LN7XoNwHlljZ5kU&#10;XMnBNnt8SDHR9sLfdM59JQKEXYIKau/7REpX1mTQzW1PHLyTHQz6IIdK6gEvAW46uYyiWBpsOCzU&#10;2NN7TWWbj0ZB7ApbvOza8WPlb1+Lz9fxsM9JqafZ9LYB4Wny9/B/e68VrJcx/J0JR0Bm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k+nHsYAAADcAAAADwAAAAAAAAAAAAAA&#10;AACfAgAAZHJzL2Rvd25yZXYueG1sUEsFBgAAAAAEAAQA9wAAAJIDAAAAAA==&#10;">
              <v:imagedata r:id="rId45" o:title=""/>
              <v:path arrowok="t"/>
            </v:shape>
            <v:shape id="Picture 827" o:spid="_x0000_s1667" type="#_x0000_t75" alt="http://www.wpclipart.com/food/fruit/berries/strawberry/more_strawberries/strawberry_4_T.png" style="position:absolute;left:8382;top:16097;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DAoXFAAAA3AAAAA8AAABkcnMvZG93bnJldi54bWxEj0+LwjAUxO8LfofwBG9r6p9VqUYRRfDi&#10;sls9eHw0z7bYvJQm1eqnN8LCHoeZ+Q2zWLWmFDeqXWFZwaAfgSBOrS44U3A67j5nIJxH1lhaJgUP&#10;crBadj4WGGt751+6JT4TAcIuRgW591UspUtzMuj6tiIO3sXWBn2QdSZ1jfcAN6UcRtFEGiw4LORY&#10;0San9Jo0RsHEne15tLs227F//gy+v5rDPiGlet12PQfhqfX/4b/2XiuYDafwPhOOgFy+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AwKFxQAAANwAAAAPAAAAAAAAAAAAAAAA&#10;AJ8CAABkcnMvZG93bnJldi54bWxQSwUGAAAAAAQABAD3AAAAkQMAAAAA&#10;">
              <v:imagedata r:id="rId45" o:title=""/>
              <v:path arrowok="t"/>
            </v:shape>
            <v:shape id="Picture 828" o:spid="_x0000_s1668" type="#_x0000_t75" alt="http://www.wpclipart.com/food/fruit/berries/strawberry/more_strawberries/strawberry_4_T.png" style="position:absolute;left:4762;top:16097;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clvfDAAAA3AAAAA8AAABkcnMvZG93bnJldi54bWxET01rg0AQvRfyH5Yp9NasSZsQrKuEhICX&#10;ltT2kOPgTlV0Z8Vdo8mv7x4KPT7ed5LNphNXGlxjWcFqGYEgLq1uuFLw/XV63oFwHlljZ5kU3MhB&#10;li4eEoy1nfiTroWvRAhhF6OC2vs+ltKVNRl0S9sTB+7HDgZ9gEMl9YBTCDedXEfRVhpsODTU2NOh&#10;prItRqNg6y728nJqx+Orv59XH5vxPS9IqafHef8GwtPs/8V/7lwr2K3D2nAmHAGZ/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JyW98MAAADcAAAADwAAAAAAAAAAAAAAAACf&#10;AgAAZHJzL2Rvd25yZXYueG1sUEsFBgAAAAAEAAQA9wAAAI8DAAAAAA==&#10;">
              <v:imagedata r:id="rId45" o:title=""/>
              <v:path arrowok="t"/>
            </v:shape>
            <v:shape id="Picture 829" o:spid="_x0000_s1669" type="#_x0000_t75" alt="http://www.wpclipart.com/food/fruit/berries/strawberry/more_strawberries/strawberry_4_T.png" style="position:absolute;left:8382;top:12668;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QM2zFAAAA3AAAAA8AAABkcnMvZG93bnJldi54bWxEj0+LwjAUxO8LfofwBG9r6p8VrUYRRfDi&#10;sls9eHw0z7bYvJQm1eqnN8LCHoeZ+Q2zWLWmFDeqXWFZwaAfgSBOrS44U3A67j6nIJxH1lhaJgUP&#10;crBadj4WGGt751+6JT4TAcIuRgW591UspUtzMuj6tiIO3sXWBn2QdSZ1jfcAN6UcRtFEGiw4LORY&#10;0San9Jo0RsHEne15tLs227F//gy+v5rDPiGlet12PQfhqfX/4b/2XiuYDmfwPhOOgFy+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0DNsxQAAANwAAAAPAAAAAAAAAAAAAAAA&#10;AJ8CAABkcnMvZG93bnJldi54bWxQSwUGAAAAAAQABAD3AAAAkQMAAAAA&#10;">
              <v:imagedata r:id="rId45" o:title=""/>
              <v:path arrowok="t"/>
            </v:shape>
            <v:shape id="Picture 830" o:spid="_x0000_s1670" type="#_x0000_t75" alt="http://www.wpclipart.com/food/fruit/berries/strawberry/more_strawberries/strawberry_4_T.png" style="position:absolute;left:11430;top:1009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zDCzDAAAA3AAAAA8AAABkcnMvZG93bnJldi54bWxET01rwkAQvQv+h2WE3nSTppUQXUVaBC8t&#10;NXrIcciOSTA7G7Ibjf767qHQ4+N9r7ejacWNetdYVhAvIhDEpdUNVwrOp/08BeE8ssbWMil4kIPt&#10;ZjpZY6btnY90y30lQgi7DBXU3neZlK6syaBb2I44cBfbG/QB9pXUPd5DuGnlaxQtpcGGQ0ONHX3U&#10;VF7zwShYusIWyf46fL7550/8/T58HXJS6mU27lYgPI3+X/znPmgFaRLmhzPhCMjN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zMMLMMAAADcAAAADwAAAAAAAAAAAAAAAACf&#10;AgAAZHJzL2Rvd25yZXYueG1sUEsFBgAAAAAEAAQA9wAAAI8DAAAAAA==&#10;">
              <v:imagedata r:id="rId45" o:title=""/>
              <v:path arrowok="t"/>
            </v:shape>
            <v:shape id="Picture 831" o:spid="_x0000_s1671" type="#_x0000_t75" alt="http://www.wpclipart.com/food/fruit/berries/strawberry/more_strawberries/strawberry_4_T.png" style="position:absolute;left:5143;top:12668;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qbfGAAAA3AAAAA8AAABkcnMvZG93bnJldi54bWxEj0FrwkAUhO9C/8PyhN50k8aKRNdQWoRc&#10;LG3qweMj+0yC2bchuzFpf323UPA4zMw3zC6bTCtu1LvGsoJ4GYEgLq1uuFJw+josNiCcR9bYWiYF&#10;3+Qg2z/MdphqO/In3QpfiQBhl6KC2vsuldKVNRl0S9sRB+9ie4M+yL6SuscxwE0rn6JoLQ02HBZq&#10;7Oi1pvJaDEbB2p3tOTlch7eV//mI35+HY16QUo/z6WULwtPk7+H/dq4VbJIY/s6EIyD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H+pt8YAAADcAAAADwAAAAAAAAAAAAAA&#10;AACfAgAAZHJzL2Rvd25yZXYueG1sUEsFBgAAAAAEAAQA9wAAAJIDAAAAAA==&#10;">
              <v:imagedata r:id="rId45" o:title=""/>
              <v:path arrowok="t"/>
            </v:shape>
            <v:shape id="Picture 832" o:spid="_x0000_s1672" type="#_x0000_t75" alt="http://www.wpclipart.com/food/fruit/berries/strawberry/more_strawberries/strawberry_4_T.png" style="position:absolute;left:8477;top:9239;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tN8DGAAAA3AAAAA8AAABkcnMvZG93bnJldi54bWxEj0FrwkAUhO+F/oflFbzVTWIrkrqKKAEv&#10;LW304PGRfU2C2bchuzHRX98VhB6HmfmGWa5H04gLda62rCCeRiCIC6trLhUcD9nrAoTzyBoby6Tg&#10;Sg7Wq+enJabaDvxDl9yXIkDYpaig8r5NpXRFRQbd1LbEwfu1nUEfZFdK3eEQ4KaRSRTNpcGaw0KF&#10;LW0rKs55bxTM3cmeZtm5373523f89d5/7nNSavIybj5AeBr9f/jR3msFi1kC9zPhCMjV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K03wMYAAADcAAAADwAAAAAAAAAAAAAA&#10;AACfAgAAZHJzL2Rvd25yZXYueG1sUEsFBgAAAAAEAAQA9wAAAJIDAAAAAA==&#10;">
              <v:imagedata r:id="rId45" o:title=""/>
              <v:path arrowok="t"/>
            </v:shape>
            <v:shape id="Picture 833" o:spid="_x0000_s1673" type="#_x0000_t75" alt="http://www.wpclipart.com/food/fruit/berries/strawberry/more_strawberries/strawberry_4_T.png" style="position:absolute;left:1809;top:15049;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hklvGAAAA3AAAAA8AAABkcnMvZG93bnJldi54bWxEj0FrwkAUhO9C/8PyCr3pRmNF0mykWAQv&#10;ljbtIcdH9jUJyb4N2Y2m/fVdQfA4zMw3TLqbTCfONLjGsoLlIgJBXFrdcKXg++sw34JwHlljZ5kU&#10;/JKDXfYwSzHR9sKfdM59JQKEXYIKau/7REpX1mTQLWxPHLwfOxj0QQ6V1ANeAtx0chVFG2mw4bBQ&#10;Y0/7mso2H42CjStsER/a8W3t/z6W78/j6ZiTUk+P0+sLCE+Tv4dv7aNWsI1juJ4JR0Bm/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GSW8YAAADcAAAADwAAAAAAAAAAAAAA&#10;AACfAgAAZHJzL2Rvd25yZXYueG1sUEsFBgAAAAAEAAQA9wAAAJIDAAAAAA==&#10;">
              <v:imagedata r:id="rId45" o:title=""/>
              <v:path arrowok="t"/>
            </v:shape>
            <v:shape id="Picture 834" o:spid="_x0000_s1674" type="#_x0000_t75" alt="http://www.wpclipart.com/food/fruit/berries/strawberry/more_strawberries/strawberry_4_T.png" style="position:absolute;left:762;top:1171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ICi/GAAAA3AAAAA8AAABkcnMvZG93bnJldi54bWxEj81qwzAQhO+BvoPYQm+xnJ8G40Y2pSGQ&#10;S0rj9uDjYm1tE2tlLDlx8/RVoZDjMDPfMNt8Mp240OBaywoWUQyCuLK65VrB1+d+noBwHlljZ5kU&#10;/JCDPHuYbTHV9sonuhS+FgHCLkUFjfd9KqWrGjLoItsTB+/bDgZ9kEMt9YDXADedXMbxRhpsOSw0&#10;2NNbQ9W5GI2CjSttudqfx93a3z4W78/j8VCQUk+P0+sLCE+Tv4f/2wetIFmt4e9MOAIy+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AgKL8YAAADcAAAADwAAAAAAAAAAAAAA&#10;AACfAgAAZHJzL2Rvd25yZXYueG1sUEsFBgAAAAAEAAQA9wAAAJIDAAAAAA==&#10;">
              <v:imagedata r:id="rId45" o:title=""/>
              <v:path arrowok="t"/>
            </v:shape>
            <v:shape id="Picture 835" o:spid="_x0000_s1675" type="#_x0000_t75" alt="http://www.wpclipart.com/food/fruit/berries/strawberry/more_strawberries/strawberry_4_T.png" style="position:absolute;left:3905;top:990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Er7TEAAAA3AAAAA8AAABkcnMvZG93bnJldi54bWxEj0GLwjAUhO+C/yE8YW82VVeRapRlRfCi&#10;aHcPHh/Nsy02L6VJteuv3wiCx2FmvmGW685U4kaNKy0rGEUxCOLM6pJzBb8/2+EchPPIGivLpOCP&#10;HKxX/d4SE23vfKJb6nMRIOwSVFB4XydSuqwggy6yNXHwLrYx6INscqkbvAe4qeQ4jmfSYMlhocCa&#10;vgvKrmlrFMzc2Z4n22u7+fSP4+gwbfe7lJT6GHRfCxCeOv8Ov9o7rWA+mcLzTDgCcvU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NEr7TEAAAA3AAAAA8AAAAAAAAAAAAAAAAA&#10;nwIAAGRycy9kb3ducmV2LnhtbFBLBQYAAAAABAAEAPcAAACQAwAAAAA=&#10;">
              <v:imagedata r:id="rId45" o:title=""/>
              <v:path arrowok="t"/>
            </v:shape>
          </v:group>
        </w:pict>
      </w:r>
      <w:r>
        <w:rPr>
          <w:noProof/>
          <w:lang w:eastAsia="tr-TR"/>
        </w:rPr>
        <w:pict>
          <v:group id="Group 836" o:spid="_x0000_s1676" style="position:absolute;left:0;text-align:left;margin-left:-12.35pt;margin-top:38.65pt;width:138pt;height:168.75pt;z-index:-251663360" coordsize="17526,21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">
            <v:shape id="Picture 837" o:spid="_x0000_s1677" type="#_x0000_t75" style="position:absolute;width:17526;height:214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8IMOfFAAAA3AAAAA8AAABkcnMvZG93bnJldi54bWxEj09rAjEUxO8Fv0N4gjfNqrSVrVGssLQn&#10;S62018fm7R82edluUnf99kYQehxm5jfMejtYI87U+dqxgvksAUGcO11zqeD0lU1XIHxA1mgck4IL&#10;edhuRg9rTLXr+ZPOx1CKCGGfooIqhDaV0ucVWfQz1xJHr3CdxRBlV0rdYR/h1shFkjxJizXHhQpb&#10;2leUN8c/qyD7/f5o3gpTnBaH3ryGH7NvHjOlJuNh9wIi0BD+w/f2u1awWj7D7Uw8AnJz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CDDnxQAAANwAAAAPAAAAAAAAAAAAAAAA&#10;AJ8CAABkcnMvZG93bnJldi54bWxQSwUGAAAAAAQABAD3AAAAkQMAAAAA&#10;">
              <v:imagedata r:id="rId44" o:title=""/>
              <v:path arrowok="t"/>
            </v:shape>
            <v:shape id="Picture 838" o:spid="_x0000_s1678" type="#_x0000_t75" alt="http://www.wpclipart.com/food/fruit/berries/strawberry/more_strawberries/strawberry_4_T.png" style="position:absolute;left:11430;top:1352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FACrDAAAA3AAAAA8AAABkcnMvZG93bnJldi54bWxET01rwkAQvQv+h2WE3nSTppUQXUVaBC8t&#10;NXrIcciOSTA7G7Ibjf767qHQ4+N9r7ejacWNetdYVhAvIhDEpdUNVwrOp/08BeE8ssbWMil4kIPt&#10;ZjpZY6btnY90y30lQgi7DBXU3neZlK6syaBb2I44cBfbG/QB9pXUPd5DuGnlaxQtpcGGQ0ONHX3U&#10;VF7zwShYusIWyf46fL7550/8/T58HXJS6mU27lYgPI3+X/znPmgFaRLWhjPhCMjN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UUAKsMAAADcAAAADwAAAAAAAAAAAAAAAACf&#10;AgAAZHJzL2Rvd25yZXYueG1sUEsFBgAAAAAEAAQA9wAAAI8DAAAAAA==&#10;">
              <v:imagedata r:id="rId45" o:title=""/>
              <v:path arrowok="t"/>
            </v:shape>
            <v:shape id="Picture 839" o:spid="_x0000_s1679" type="#_x0000_t75" alt="http://www.wpclipart.com/food/fruit/berries/strawberry/more_strawberries/strawberry_4_T.png" style="position:absolute;left:8382;top:16097;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JpbHFAAAA3AAAAA8AAABkcnMvZG93bnJldi54bWxEj0+LwjAUxO8LfofwBG9r6p8VrUYRRfDi&#10;sls9eHw0z7bYvJQm1eqnN8LCHoeZ+Q2zWLWmFDeqXWFZwaAfgSBOrS44U3A67j6nIJxH1lhaJgUP&#10;crBadj4WGGt751+6JT4TAcIuRgW591UspUtzMuj6tiIO3sXWBn2QdSZ1jfcAN6UcRtFEGiw4LORY&#10;0San9Jo0RsHEne15tLs227F//gy+v5rDPiGlet12PQfhqfX/4b/2XiuYjmbwPhOOgFy+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CaWxxQAAANwAAAAPAAAAAAAAAAAAAAAA&#10;AJ8CAABkcnMvZG93bnJldi54bWxQSwUGAAAAAAQABAD3AAAAkQMAAAAA&#10;">
              <v:imagedata r:id="rId45" o:title=""/>
              <v:path arrowok="t"/>
            </v:shape>
            <v:shape id="Picture 840" o:spid="_x0000_s1680" type="#_x0000_t75" alt="http://www.wpclipart.com/food/fruit/berries/strawberry/more_strawberries/strawberry_4_T.png" style="position:absolute;left:4762;top:16097;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1f1HBAAAA3AAAAA8AAABkcnMvZG93bnJldi54bWxET8uKwjAU3Qv+Q7gD7jT1iXQaRRTBjYPT&#10;mYXLS3OnLW1uSpNq9esnC8Hl4byTbW9qcaPWlZYVTCcRCOLM6pJzBb8/x/EahPPIGmvLpOBBDrab&#10;4SDBWNs7f9Mt9bkIIexiVFB438RSuqwgg25iG+LA/dnWoA+wzaVu8R7CTS1nUbSSBksODQU2tC8o&#10;q9LOKFi5q73Oj1V3WPjnZfq17M6nlJQaffS7TxCeev8Wv9wnrWC9CPPDmXAE5OY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s1f1HBAAAA3AAAAA8AAAAAAAAAAAAAAAAAnwIA&#10;AGRycy9kb3ducmV2LnhtbFBLBQYAAAAABAAEAPcAAACNAwAAAAA=&#10;">
              <v:imagedata r:id="rId45" o:title=""/>
              <v:path arrowok="t"/>
            </v:shape>
            <v:shape id="Picture 841" o:spid="_x0000_s1681" type="#_x0000_t75" alt="http://www.wpclipart.com/food/fruit/berries/strawberry/more_strawberries/strawberry_4_T.png" style="position:absolute;left:8382;top:12668;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52srGAAAA3AAAAA8AAABkcnMvZG93bnJldi54bWxEj0FrwkAUhO8F/8PyCr3VTWwqkroRsQi5&#10;tNTYg8dH9jUJyb4N2Y2m/fVdQfA4zMw3zHozmU6caXCNZQXxPAJBXFrdcKXg+7h/XoFwHlljZ5kU&#10;/JKDTTZ7WGOq7YUPdC58JQKEXYoKau/7VEpX1mTQzW1PHLwfOxj0QQ6V1ANeAtx0chFFS2mw4bBQ&#10;Y0+7msq2GI2CpTvZ08u+Hd8T//cVf76OH3lBSj09Tts3EJ4mfw/f2rlWsEpiuJ4JR0Bm/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HnaysYAAADcAAAADwAAAAAAAAAAAAAA&#10;AACfAgAAZHJzL2Rvd25yZXYueG1sUEsFBgAAAAAEAAQA9wAAAJIDAAAAAA==&#10;">
              <v:imagedata r:id="rId45" o:title=""/>
              <v:path arrowok="t"/>
            </v:shape>
            <v:shape id="Picture 842" o:spid="_x0000_s1682" type="#_x0000_t75" alt="http://www.wpclipart.com/food/fruit/berries/strawberry/more_strawberries/strawberry_4_T.png" style="position:absolute;left:11430;top:1009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rRL3EAAAA3AAAAA8AAABkcnMvZG93bnJldi54bWxEj0+LwjAUxO8LfofwBG9r6p8VqUYRRfDi&#10;slYPHh/Nsy02L6VJtfrpN4LgcZiZ3zDzZWtKcaPaFZYVDPoRCOLU6oIzBafj9nsKwnlkjaVlUvAg&#10;B8tF52uOsbZ3PtAt8ZkIEHYxKsi9r2IpXZqTQde3FXHwLrY26IOsM6lrvAe4KeUwiibSYMFhIceK&#10;1jml16QxCibubM+j7bXZjP3zb/D70+x3CSnV67arGQhPrf+E3+2dVjAdD+F1JhwBufg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SrRL3EAAAA3AAAAA8AAAAAAAAAAAAAAAAA&#10;nwIAAGRycy9kb3ducmV2LnhtbFBLBQYAAAAABAAEAPcAAACQAwAAAAA=&#10;">
              <v:imagedata r:id="rId45" o:title=""/>
              <v:path arrowok="t"/>
            </v:shape>
            <v:shape id="Picture 843" o:spid="_x0000_s1683" type="#_x0000_t75" alt="http://www.wpclipart.com/food/fruit/berries/strawberry/more_strawberries/strawberry_4_T.png" style="position:absolute;left:5143;top:12668;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n4SbGAAAA3AAAAA8AAABkcnMvZG93bnJldi54bWxEj81qwzAQhO+BvoPYQm+xnJ8G40Y2pSGQ&#10;S0rj9uDjYm1tE2tlLDlx8/RVoZDjMDPfMNt8Mp240OBaywoWUQyCuLK65VrB1+d+noBwHlljZ5kU&#10;/JCDPHuYbTHV9sonuhS+FgHCLkUFjfd9KqWrGjLoItsTB+/bDgZ9kEMt9YDXADedXMbxRhpsOSw0&#10;2NNbQ9W5GI2CjSttudqfx93a3z4W78/j8VCQUk+P0+sLCE+Tv4f/2wetIFmv4O9MOAIy+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hJsYAAADcAAAADwAAAAAAAAAAAAAA&#10;AACfAgAAZHJzL2Rvd25yZXYueG1sUEsFBgAAAAAEAAQA9wAAAJIDAAAAAA==&#10;">
              <v:imagedata r:id="rId45" o:title=""/>
              <v:path arrowok="t"/>
            </v:shape>
            <v:shape id="Picture 844" o:spid="_x0000_s1684" type="#_x0000_t75" alt="http://www.wpclipart.com/food/fruit/berries/strawberry/more_strawberries/strawberry_4_T.png" style="position:absolute;left:8477;top:9239;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OeVLEAAAA3AAAAA8AAABkcnMvZG93bnJldi54bWxEj0GLwjAUhO8L/ofwBG9rqtsVqUYRF8HL&#10;ylo9eHw0z7bYvJQm1bq/3giCx2FmvmHmy85U4kqNKy0rGA0jEMSZ1SXnCo6HzecUhPPIGivLpOBO&#10;DpaL3sccE21vvKdr6nMRIOwSVFB4XydSuqwgg25oa+LgnW1j0AfZ5FI3eAtwU8lxFE2kwZLDQoE1&#10;rQvKLmlrFEzcyZ6+Npf2J/b/f6Pdd/u7TUmpQb9bzUB46vw7/GpvtYJpHMPzTDgCcvE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QOeVLEAAAA3AAAAA8AAAAAAAAAAAAAAAAA&#10;nwIAAGRycy9kb3ducmV2LnhtbFBLBQYAAAAABAAEAPcAAACQAwAAAAA=&#10;">
              <v:imagedata r:id="rId45" o:title=""/>
              <v:path arrowok="t"/>
            </v:shape>
            <v:shape id="Picture 845" o:spid="_x0000_s1685" type="#_x0000_t75" alt="http://www.wpclipart.com/food/fruit/berries/strawberry/more_strawberries/strawberry_4_T.png" style="position:absolute;left:1809;top:15049;width:3239;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C3MnEAAAA3AAAAA8AAABkcnMvZG93bnJldi54bWxEj0GLwjAUhO8L/ofwhL1tU10VqUZZVgQv&#10;inb34PHRPNti81KaVKu/3giCx2FmvmHmy85U4kKNKy0rGEQxCOLM6pJzBf9/668pCOeRNVaWScGN&#10;HCwXvY85Jtpe+UCX1OciQNglqKDwvk6kdFlBBl1ka+LgnWxj0AfZ5FI3eA1wU8lhHE+kwZLDQoE1&#10;/RaUndPWKJi4oz1+r8/tauTv+8Fu3G43KSn12e9+ZiA8df4dfrU3WsF0NIbnmXAE5OI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tC3MnEAAAA3AAAAA8AAAAAAAAAAAAAAAAA&#10;nwIAAGRycy9kb3ducmV2LnhtbFBLBQYAAAAABAAEAPcAAACQAwAAAAA=&#10;">
              <v:imagedata r:id="rId45" o:title=""/>
              <v:path arrowok="t"/>
            </v:shape>
            <v:shape id="Picture 846" o:spid="_x0000_s1686" type="#_x0000_t75" alt="http://www.wpclipart.com/food/fruit/berries/strawberry/more_strawberries/strawberry_4_T.png" style="position:absolute;left:762;top:11715;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QQr7GAAAA3AAAAA8AAABkcnMvZG93bnJldi54bWxEj0FrwkAUhO+F/oflFXqrm6gNkrqGogi5&#10;KG3ag8dH9jUJZt+G7Mak/nq3UPA4zMw3zDqbTCsu1LvGsoJ4FoEgLq1uuFLw/bV/WYFwHllja5kU&#10;/JKDbPP4sMZU25E/6VL4SgQIuxQV1N53qZSurMmgm9mOOHg/tjfog+wrqXscA9y0ch5FiTTYcFio&#10;saNtTeW5GIyCxJ3sabE/D7ulv37Ex9fhkBek1PPT9P4GwtPk7+H/dq4VrJYJ/J0JR0Bub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5BCvsYAAADcAAAADwAAAAAAAAAAAAAA&#10;AACfAgAAZHJzL2Rvd25yZXYueG1sUEsFBgAAAAAEAAQA9wAAAJIDAAAAAA==&#10;">
              <v:imagedata r:id="rId45" o:title=""/>
              <v:path arrowok="t"/>
            </v:shape>
            <v:shape id="Picture 847" o:spid="_x0000_s1687" type="#_x0000_t75" alt="http://www.wpclipart.com/food/fruit/berries/strawberry/more_strawberries/strawberry_4_T.png" style="position:absolute;left:3905;top:9906;width:3238;height:34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c5yXGAAAA3AAAAA8AAABkcnMvZG93bnJldi54bWxEj0FrwkAUhO9C/8PyCt7qJq1aiW5CaRG8&#10;VNrUg8dH9jUJZt+G7CZGf71bKHgcZuYbZpONphEDda62rCCeRSCIC6trLhUcfrZPKxDOI2tsLJOC&#10;CznI0ofJBhNtz/xNQ+5LESDsElRQed8mUrqiIoNuZlvi4P3azqAPsiul7vAc4KaRz1G0lAZrDgsV&#10;tvReUXHKe6Ng6Y72+LI99R9zf/2K94v+c5eTUtPH8W0NwtPo7+H/9k4rWM1f4e9MOAIyv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NznJcYAAADcAAAADwAAAAAAAAAAAAAA&#10;AACfAgAAZHJzL2Rvd25yZXYueG1sUEsFBgAAAAAEAAQA9wAAAJIDAAAAAA==&#10;">
              <v:imagedata r:id="rId45" o:title=""/>
              <v:path arrowok="t"/>
            </v:shape>
          </v:group>
        </w:pict>
      </w:r>
      <w:r>
        <w:rPr>
          <w:rFonts w:ascii="Hand writing Mutlu" w:hAnsi="Hand writing Mutlu"/>
          <w:sz w:val="24"/>
          <w:szCs w:val="24"/>
        </w:rPr>
        <w:t xml:space="preserve">3-) Aşağıda sürahilerin içlerindeki çilekleri sayın. Bütün sürahilerde </w:t>
      </w:r>
      <w:r>
        <w:rPr>
          <w:noProof/>
          <w:lang w:eastAsia="tr-TR"/>
        </w:rPr>
        <w:pict>
          <v:shape id="Text Box 848" o:spid="_x0000_s1688" type="#_x0000_t202" style="position:absolute;left:0;text-align:left;margin-left:-23.6pt;margin-top:549.6pt;width:499.5pt;height:158.25pt;z-index:251662336;visibility:visible;mso-wrap-distance-left:7.2pt;mso-wrap-distance-top:14.4pt;mso-wrap-distance-right:7.2pt;mso-wrap-distance-bottom:14.4pt;mso-position-horizontal-relative:margin;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" fillcolor="#d8d8d8" strokecolor="#eeece1" strokeweight=".5pt">
            <v:textbox inset="0,0,0,0">
              <w:txbxContent>
                <w:p w:rsidR="00710918" w:rsidRPr="0038037C" w:rsidRDefault="00710918" w:rsidP="004B0A6A">
                  <w:pPr>
                    <w:pStyle w:val="IntenseQuote"/>
                    <w:spacing w:before="0" w:after="0"/>
                    <w:rPr>
                      <w:i w:val="0"/>
                      <w:color w:val="000000"/>
                      <w:u w:val="single"/>
                      <w:lang w:val="tr-TR"/>
                    </w:rPr>
                  </w:pPr>
                  <w:r w:rsidRPr="0038037C">
                    <w:rPr>
                      <w:i w:val="0"/>
                      <w:color w:val="000000"/>
                      <w:u w:val="single"/>
                      <w:lang w:val="tr-TR"/>
                    </w:rPr>
                    <w:t>UYARI</w:t>
                  </w:r>
                </w:p>
                <w:p w:rsidR="00710918" w:rsidRDefault="00710918" w:rsidP="004B0A6A">
                  <w:pPr>
                    <w:rPr>
                      <w:lang w:eastAsia="ja-JP"/>
                    </w:rPr>
                  </w:pPr>
                  <w:r>
                    <w:rPr>
                      <w:lang w:eastAsia="ja-JP"/>
                    </w:rPr>
                    <w:t xml:space="preserve">    Çocuğunuz sürahideki çilekleri birer birer saydıysa  şu soruyu sorarak 10’ar ritmik sayma yapması yönünde ipucu verin. “ Sürahilerin her birinde 10’ar tane çilek var. Daha kısa sürede sayamaz mıyız?”</w:t>
                  </w:r>
                </w:p>
                <w:p w:rsidR="00710918" w:rsidRPr="00EF433F" w:rsidRDefault="00710918" w:rsidP="004B0A6A">
                  <w:pPr>
                    <w:rPr>
                      <w:b/>
                      <w:u w:val="single"/>
                      <w:lang w:eastAsia="ja-JP"/>
                    </w:rPr>
                  </w:pPr>
                  <w:r>
                    <w:rPr>
                      <w:lang w:eastAsia="ja-JP"/>
                    </w:rPr>
                    <w:t xml:space="preserve">       </w:t>
                  </w:r>
                  <w:r>
                    <w:rPr>
                      <w:lang w:eastAsia="ja-JP"/>
                    </w:rPr>
                    <w:tab/>
                    <w:t xml:space="preserve">  </w:t>
                  </w:r>
                  <w:r w:rsidRPr="00EF433F">
                    <w:rPr>
                      <w:b/>
                      <w:u w:val="single"/>
                      <w:lang w:eastAsia="ja-JP"/>
                    </w:rPr>
                    <w:t xml:space="preserve"> BU AÇIKLAMAYI ÇOCUĞUNUZA YAPIN</w:t>
                  </w:r>
                </w:p>
                <w:p w:rsidR="00710918" w:rsidRPr="001906D4" w:rsidRDefault="00710918" w:rsidP="004B0A6A">
                  <w:pPr>
                    <w:rPr>
                      <w:lang w:eastAsia="ja-JP"/>
                    </w:rPr>
                  </w:pPr>
                  <w:r>
                    <w:rPr>
                      <w:lang w:eastAsia="ja-JP"/>
                    </w:rPr>
                    <w:t xml:space="preserve">     Birer ritmik saymada sayılar birer birer artarken onar ritmik saymada sayılar onar onar artar.</w:t>
                  </w:r>
                </w:p>
              </w:txbxContent>
            </v:textbox>
            <w10:wrap type="square" anchorx="margin"/>
          </v:shape>
        </w:pict>
      </w:r>
      <w:r>
        <w:rPr>
          <w:rFonts w:ascii="Hand writing Mutlu" w:hAnsi="Hand writing Mutlu"/>
          <w:sz w:val="24"/>
          <w:szCs w:val="24"/>
        </w:rPr>
        <w:t>toplam kaç tane çilek vardır?</w:t>
      </w:r>
      <w:r w:rsidRPr="001906D4">
        <w:rPr>
          <w:rFonts w:ascii="Hand writing Mutlu" w:hAnsi="Hand writing Mutlu"/>
          <w:noProof/>
          <w:sz w:val="24"/>
          <w:szCs w:val="24"/>
          <w:lang w:eastAsia="tr-TR"/>
        </w:rPr>
        <w:t xml:space="preserve"> </w:t>
      </w:r>
    </w:p>
    <w:p w:rsidR="00710918" w:rsidRDefault="00710918">
      <w:pPr>
        <w:rPr>
          <w:rFonts w:ascii="Hand writing Mutlu" w:hAnsi="Hand writing Mutlu"/>
          <w:sz w:val="40"/>
          <w:szCs w:val="40"/>
        </w:rPr>
      </w:pPr>
      <w:r>
        <w:rPr>
          <w:rFonts w:ascii="Hand writing Mutlu" w:hAnsi="Hand writing Mutlu"/>
          <w:sz w:val="40"/>
          <w:szCs w:val="40"/>
        </w:rPr>
        <w:br w:type="page"/>
      </w:r>
    </w:p>
    <w:p w:rsidR="00710918" w:rsidRPr="004D4D72" w:rsidRDefault="00710918" w:rsidP="004B0A6A">
      <w:pPr>
        <w:rPr>
          <w:rFonts w:ascii="Hand writing Mutlu" w:hAnsi="Hand writing Mutlu"/>
        </w:rPr>
      </w:pPr>
      <w:r>
        <w:rPr>
          <w:noProof/>
          <w:lang w:eastAsia="tr-TR"/>
        </w:rPr>
        <w:pict>
          <v:rect id="Rectangle 860" o:spid="_x0000_s1689" style="position:absolute;margin-left:-13.85pt;margin-top:-4.1pt;width:519.75pt;height:385.5pt;z-index:-251600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" strokecolor="#4f81bd" strokeweight="1pt">
            <v:stroke dashstyle="dash"/>
            <v:shadow color="#868686"/>
          </v:rect>
        </w:pict>
      </w:r>
      <w:r w:rsidRPr="00240009">
        <w:rPr>
          <w:rFonts w:ascii="Hand writing Mutlu" w:hAnsi="Hand writing Mutlu"/>
          <w:sz w:val="40"/>
          <w:szCs w:val="40"/>
        </w:rPr>
        <w:t xml:space="preserve"> </w:t>
      </w:r>
      <w:r w:rsidRPr="004D4D72">
        <w:rPr>
          <w:rFonts w:ascii="Hand writing Mutlu" w:hAnsi="Hand writing Mutlu"/>
        </w:rPr>
        <w:t>1-) Aşağıdaki cümlelerin sonuna gelmesi gereken noktalama işaretlerini koyun.</w:t>
      </w:r>
    </w:p>
    <w:p w:rsidR="00710918" w:rsidRDefault="00710918" w:rsidP="004B0A6A">
      <w:pPr>
        <w:rPr>
          <w:rFonts w:ascii="Hand writing Mutlu" w:hAnsi="Hand writing Mutlu"/>
        </w:rPr>
      </w:pPr>
    </w:p>
    <w:p w:rsidR="00710918" w:rsidRPr="004D4D72" w:rsidRDefault="00710918" w:rsidP="004B0A6A">
      <w:pPr>
        <w:pStyle w:val="ListParagraph"/>
        <w:numPr>
          <w:ilvl w:val="0"/>
          <w:numId w:val="2"/>
        </w:numPr>
        <w:rPr>
          <w:rFonts w:ascii="Hand writing Mutlu" w:hAnsi="Hand writing Mutlu"/>
          <w:sz w:val="28"/>
          <w:szCs w:val="28"/>
        </w:rPr>
      </w:pPr>
      <w:r>
        <w:rPr>
          <w:rFonts w:ascii="Hand writing Mutlu" w:hAnsi="Hand writing Mutlu"/>
          <w:sz w:val="28"/>
          <w:szCs w:val="28"/>
        </w:rPr>
        <w:t>Erdal</w:t>
      </w:r>
      <w:r w:rsidRPr="004D4D72">
        <w:rPr>
          <w:rFonts w:ascii="Hand writing Mutlu" w:hAnsi="Hand writing Mutlu"/>
          <w:sz w:val="28"/>
          <w:szCs w:val="28"/>
        </w:rPr>
        <w:t xml:space="preserve"> ile Ersin </w:t>
      </w:r>
      <w:r>
        <w:rPr>
          <w:rFonts w:ascii="Hand writing Mutlu" w:hAnsi="Hand writing Mutlu"/>
          <w:sz w:val="28"/>
          <w:szCs w:val="28"/>
        </w:rPr>
        <w:t>masal</w:t>
      </w:r>
      <w:r w:rsidRPr="004D4D72">
        <w:rPr>
          <w:rFonts w:ascii="Hand writing Mutlu" w:hAnsi="Hand writing Mutlu"/>
          <w:sz w:val="28"/>
          <w:szCs w:val="28"/>
        </w:rPr>
        <w:t xml:space="preserve"> mı </w:t>
      </w:r>
      <w:r>
        <w:rPr>
          <w:rFonts w:ascii="Hand writing Mutlu" w:hAnsi="Hand writing Mutlu"/>
          <w:sz w:val="28"/>
          <w:szCs w:val="28"/>
        </w:rPr>
        <w:t>anlattı</w:t>
      </w:r>
      <w:r w:rsidRPr="004D4D72">
        <w:rPr>
          <w:rFonts w:ascii="Hand writing Mutlu" w:hAnsi="Hand writing Mutlu"/>
          <w:sz w:val="28"/>
          <w:szCs w:val="28"/>
        </w:rPr>
        <w:t xml:space="preserve"> ( )</w:t>
      </w:r>
    </w:p>
    <w:p w:rsidR="00710918" w:rsidRPr="004D4D72" w:rsidRDefault="00710918" w:rsidP="004B0A6A">
      <w:pPr>
        <w:pStyle w:val="ListParagraph"/>
        <w:numPr>
          <w:ilvl w:val="0"/>
          <w:numId w:val="2"/>
        </w:numPr>
        <w:rPr>
          <w:rFonts w:ascii="Hand writing Mutlu" w:hAnsi="Hand writing Mutlu"/>
          <w:sz w:val="28"/>
          <w:szCs w:val="28"/>
        </w:rPr>
      </w:pPr>
      <w:r>
        <w:rPr>
          <w:rFonts w:ascii="Hand writing Mutlu" w:hAnsi="Hand writing Mutlu"/>
          <w:sz w:val="28"/>
          <w:szCs w:val="28"/>
        </w:rPr>
        <w:t>Erdal ile Ersin masal</w:t>
      </w:r>
      <w:r w:rsidRPr="004D4D72">
        <w:rPr>
          <w:rFonts w:ascii="Hand writing Mutlu" w:hAnsi="Hand writing Mutlu"/>
          <w:sz w:val="28"/>
          <w:szCs w:val="28"/>
        </w:rPr>
        <w:t xml:space="preserve"> </w:t>
      </w:r>
      <w:r>
        <w:rPr>
          <w:rFonts w:ascii="Hand writing Mutlu" w:hAnsi="Hand writing Mutlu"/>
          <w:sz w:val="28"/>
          <w:szCs w:val="28"/>
        </w:rPr>
        <w:t>anlattı mı</w:t>
      </w:r>
      <w:r w:rsidRPr="004D4D72">
        <w:rPr>
          <w:rFonts w:ascii="Hand writing Mutlu" w:hAnsi="Hand writing Mutlu"/>
          <w:sz w:val="28"/>
          <w:szCs w:val="28"/>
        </w:rPr>
        <w:t xml:space="preserve"> ( )</w:t>
      </w:r>
    </w:p>
    <w:p w:rsidR="00710918" w:rsidRPr="004D4D72" w:rsidRDefault="00710918" w:rsidP="004B0A6A">
      <w:pPr>
        <w:pStyle w:val="ListParagraph"/>
        <w:numPr>
          <w:ilvl w:val="0"/>
          <w:numId w:val="2"/>
        </w:numPr>
        <w:rPr>
          <w:rFonts w:ascii="Hand writing Mutlu" w:hAnsi="Hand writing Mutlu"/>
          <w:sz w:val="28"/>
          <w:szCs w:val="28"/>
        </w:rPr>
      </w:pPr>
      <w:r>
        <w:rPr>
          <w:rFonts w:ascii="Hand writing Mutlu" w:hAnsi="Hand writing Mutlu"/>
          <w:sz w:val="28"/>
          <w:szCs w:val="28"/>
        </w:rPr>
        <w:t>Erdal</w:t>
      </w:r>
      <w:r w:rsidRPr="004D4D72">
        <w:rPr>
          <w:rFonts w:ascii="Hand writing Mutlu" w:hAnsi="Hand writing Mutlu"/>
          <w:sz w:val="28"/>
          <w:szCs w:val="28"/>
        </w:rPr>
        <w:t xml:space="preserve"> ile Ersin </w:t>
      </w:r>
      <w:r>
        <w:rPr>
          <w:rFonts w:ascii="Hand writing Mutlu" w:hAnsi="Hand writing Mutlu"/>
          <w:sz w:val="28"/>
          <w:szCs w:val="28"/>
        </w:rPr>
        <w:t>masal anlattı</w:t>
      </w:r>
      <w:r w:rsidRPr="004D4D72">
        <w:rPr>
          <w:rFonts w:ascii="Hand writing Mutlu" w:hAnsi="Hand writing Mutlu"/>
          <w:sz w:val="28"/>
          <w:szCs w:val="28"/>
        </w:rPr>
        <w:t xml:space="preserve"> ( )</w:t>
      </w:r>
    </w:p>
    <w:p w:rsidR="00710918" w:rsidRPr="004D4D72" w:rsidRDefault="00710918" w:rsidP="004B0A6A">
      <w:pPr>
        <w:pStyle w:val="ListParagraph"/>
        <w:numPr>
          <w:ilvl w:val="0"/>
          <w:numId w:val="2"/>
        </w:numPr>
        <w:rPr>
          <w:rFonts w:ascii="Hand writing Mutlu" w:hAnsi="Hand writing Mutlu"/>
          <w:sz w:val="28"/>
          <w:szCs w:val="28"/>
        </w:rPr>
      </w:pPr>
      <w:r>
        <w:rPr>
          <w:rFonts w:ascii="Hand writing Mutlu" w:hAnsi="Hand writing Mutlu"/>
          <w:sz w:val="28"/>
          <w:szCs w:val="28"/>
        </w:rPr>
        <w:t>Serdar</w:t>
      </w:r>
      <w:r w:rsidRPr="004D4D72">
        <w:rPr>
          <w:rFonts w:ascii="Hand writing Mutlu" w:hAnsi="Hand writing Mutlu"/>
          <w:sz w:val="28"/>
          <w:szCs w:val="28"/>
        </w:rPr>
        <w:t xml:space="preserve"> arkadaşıyla oyun oynadı ( )</w:t>
      </w:r>
    </w:p>
    <w:p w:rsidR="00710918" w:rsidRPr="004D4D72" w:rsidRDefault="00710918" w:rsidP="004B0A6A">
      <w:pPr>
        <w:pStyle w:val="ListParagraph"/>
        <w:numPr>
          <w:ilvl w:val="0"/>
          <w:numId w:val="2"/>
        </w:numPr>
        <w:rPr>
          <w:rFonts w:ascii="Hand writing Mutlu" w:hAnsi="Hand writing Mutlu"/>
          <w:sz w:val="28"/>
          <w:szCs w:val="28"/>
        </w:rPr>
      </w:pPr>
      <w:r>
        <w:rPr>
          <w:rFonts w:ascii="Hand writing Mutlu" w:hAnsi="Hand writing Mutlu"/>
          <w:sz w:val="28"/>
          <w:szCs w:val="28"/>
        </w:rPr>
        <w:t>Serdar</w:t>
      </w:r>
      <w:r w:rsidRPr="004D4D72">
        <w:rPr>
          <w:rFonts w:ascii="Hand writing Mutlu" w:hAnsi="Hand writing Mutlu"/>
          <w:sz w:val="28"/>
          <w:szCs w:val="28"/>
        </w:rPr>
        <w:t xml:space="preserve"> arkadaşıyla oyun oynadı mı ( )</w:t>
      </w:r>
    </w:p>
    <w:p w:rsidR="00710918" w:rsidRPr="004D4D72" w:rsidRDefault="00710918" w:rsidP="004B0A6A">
      <w:pPr>
        <w:pStyle w:val="ListParagraph"/>
        <w:numPr>
          <w:ilvl w:val="0"/>
          <w:numId w:val="2"/>
        </w:numPr>
        <w:rPr>
          <w:rFonts w:ascii="Hand writing Mutlu" w:hAnsi="Hand writing Mutlu"/>
          <w:sz w:val="28"/>
          <w:szCs w:val="28"/>
        </w:rPr>
      </w:pPr>
      <w:r>
        <w:rPr>
          <w:rFonts w:ascii="Hand writing Mutlu" w:hAnsi="Hand writing Mutlu"/>
          <w:sz w:val="28"/>
          <w:szCs w:val="28"/>
        </w:rPr>
        <w:t>Serdar</w:t>
      </w:r>
      <w:r w:rsidRPr="004D4D72">
        <w:rPr>
          <w:rFonts w:ascii="Hand writing Mutlu" w:hAnsi="Hand writing Mutlu"/>
          <w:sz w:val="28"/>
          <w:szCs w:val="28"/>
        </w:rPr>
        <w:t xml:space="preserve"> arkadaşıyla oyun mu oynadı ( )</w:t>
      </w:r>
    </w:p>
    <w:p w:rsidR="00710918" w:rsidRPr="004D4D72" w:rsidRDefault="00710918" w:rsidP="004B0A6A">
      <w:pPr>
        <w:pStyle w:val="ListParagraph"/>
        <w:numPr>
          <w:ilvl w:val="0"/>
          <w:numId w:val="2"/>
        </w:numPr>
        <w:rPr>
          <w:rFonts w:ascii="Hand writing Mutlu" w:hAnsi="Hand writing Mutlu"/>
          <w:sz w:val="28"/>
          <w:szCs w:val="28"/>
        </w:rPr>
      </w:pPr>
      <w:r w:rsidRPr="004D4D72">
        <w:rPr>
          <w:rFonts w:ascii="Hand writing Mutlu" w:hAnsi="Hand writing Mutlu"/>
          <w:sz w:val="28"/>
          <w:szCs w:val="28"/>
        </w:rPr>
        <w:t>Naim</w:t>
      </w:r>
      <w:r>
        <w:rPr>
          <w:rFonts w:ascii="Hand writing Mutlu" w:hAnsi="Hand writing Mutlu"/>
          <w:sz w:val="28"/>
          <w:szCs w:val="28"/>
        </w:rPr>
        <w:t xml:space="preserve"> kalemi</w:t>
      </w:r>
      <w:r w:rsidRPr="004D4D72">
        <w:rPr>
          <w:rFonts w:ascii="Hand writing Mutlu" w:hAnsi="Hand writing Mutlu"/>
          <w:sz w:val="28"/>
          <w:szCs w:val="28"/>
        </w:rPr>
        <w:t xml:space="preserve"> nereye </w:t>
      </w:r>
      <w:r>
        <w:rPr>
          <w:rFonts w:ascii="Hand writing Mutlu" w:hAnsi="Hand writing Mutlu"/>
          <w:sz w:val="28"/>
          <w:szCs w:val="28"/>
        </w:rPr>
        <w:t>koydu</w:t>
      </w:r>
      <w:r w:rsidRPr="004D4D72">
        <w:rPr>
          <w:rFonts w:ascii="Hand writing Mutlu" w:hAnsi="Hand writing Mutlu"/>
          <w:sz w:val="28"/>
          <w:szCs w:val="28"/>
        </w:rPr>
        <w:t xml:space="preserve"> ( )   </w:t>
      </w:r>
    </w:p>
    <w:p w:rsidR="00710918" w:rsidRPr="004D4D72" w:rsidRDefault="00710918" w:rsidP="004B0A6A">
      <w:pPr>
        <w:pStyle w:val="ListParagraph"/>
        <w:numPr>
          <w:ilvl w:val="0"/>
          <w:numId w:val="2"/>
        </w:numPr>
        <w:rPr>
          <w:rFonts w:ascii="Hand writing Mutlu" w:hAnsi="Hand writing Mutlu"/>
          <w:sz w:val="28"/>
          <w:szCs w:val="28"/>
        </w:rPr>
      </w:pPr>
      <w:r w:rsidRPr="004D4D72">
        <w:rPr>
          <w:rFonts w:ascii="Hand writing Mutlu" w:hAnsi="Hand writing Mutlu"/>
          <w:sz w:val="28"/>
          <w:szCs w:val="28"/>
        </w:rPr>
        <w:t xml:space="preserve">Naim </w:t>
      </w:r>
      <w:r>
        <w:rPr>
          <w:rFonts w:ascii="Hand writing Mutlu" w:hAnsi="Hand writing Mutlu"/>
          <w:sz w:val="28"/>
          <w:szCs w:val="28"/>
        </w:rPr>
        <w:t>kalemi</w:t>
      </w:r>
      <w:r w:rsidRPr="004D4D72">
        <w:rPr>
          <w:rFonts w:ascii="Hand writing Mutlu" w:hAnsi="Hand writing Mutlu"/>
          <w:sz w:val="28"/>
          <w:szCs w:val="28"/>
        </w:rPr>
        <w:t xml:space="preserve"> </w:t>
      </w:r>
      <w:r>
        <w:rPr>
          <w:rFonts w:ascii="Hand writing Mutlu" w:hAnsi="Hand writing Mutlu"/>
          <w:sz w:val="28"/>
          <w:szCs w:val="28"/>
        </w:rPr>
        <w:t>masasına koydu</w:t>
      </w:r>
      <w:r w:rsidRPr="004D4D72">
        <w:rPr>
          <w:rFonts w:ascii="Hand writing Mutlu" w:hAnsi="Hand writing Mutlu"/>
          <w:sz w:val="28"/>
          <w:szCs w:val="28"/>
        </w:rPr>
        <w:t xml:space="preserve"> ( )</w:t>
      </w:r>
    </w:p>
    <w:p w:rsidR="00710918" w:rsidRPr="004D4D72" w:rsidRDefault="00710918" w:rsidP="004B0A6A">
      <w:pPr>
        <w:pStyle w:val="ListParagraph"/>
        <w:numPr>
          <w:ilvl w:val="0"/>
          <w:numId w:val="2"/>
        </w:numPr>
        <w:rPr>
          <w:rFonts w:ascii="Hand writing Mutlu" w:hAnsi="Hand writing Mutlu"/>
          <w:sz w:val="28"/>
          <w:szCs w:val="28"/>
        </w:rPr>
      </w:pPr>
      <w:r>
        <w:rPr>
          <w:rFonts w:ascii="Hand writing Mutlu" w:hAnsi="Hand writing Mutlu"/>
          <w:sz w:val="28"/>
          <w:szCs w:val="28"/>
        </w:rPr>
        <w:t>Rumeysa</w:t>
      </w:r>
      <w:r w:rsidRPr="004D4D72">
        <w:rPr>
          <w:rFonts w:ascii="Hand writing Mutlu" w:hAnsi="Hand writing Mutlu"/>
          <w:sz w:val="28"/>
          <w:szCs w:val="28"/>
        </w:rPr>
        <w:t xml:space="preserve"> neden </w:t>
      </w:r>
      <w:r>
        <w:rPr>
          <w:rFonts w:ascii="Hand writing Mutlu" w:hAnsi="Hand writing Mutlu"/>
          <w:sz w:val="28"/>
          <w:szCs w:val="28"/>
        </w:rPr>
        <w:t>koşuyor</w:t>
      </w:r>
      <w:r w:rsidRPr="004D4D72">
        <w:rPr>
          <w:rFonts w:ascii="Hand writing Mutlu" w:hAnsi="Hand writing Mutlu"/>
          <w:sz w:val="28"/>
          <w:szCs w:val="28"/>
        </w:rPr>
        <w:t xml:space="preserve"> ( )</w:t>
      </w:r>
    </w:p>
    <w:p w:rsidR="00710918" w:rsidRPr="004D4D72" w:rsidRDefault="00710918" w:rsidP="004B0A6A">
      <w:pPr>
        <w:pStyle w:val="ListParagraph"/>
        <w:numPr>
          <w:ilvl w:val="0"/>
          <w:numId w:val="2"/>
        </w:numPr>
        <w:rPr>
          <w:rFonts w:ascii="Hand writing Mutlu" w:hAnsi="Hand writing Mutlu"/>
          <w:sz w:val="28"/>
          <w:szCs w:val="28"/>
        </w:rPr>
      </w:pPr>
      <w:r w:rsidRPr="004D4D72">
        <w:rPr>
          <w:rFonts w:ascii="Hand writing Mutlu" w:hAnsi="Hand writing Mutlu"/>
          <w:sz w:val="28"/>
          <w:szCs w:val="28"/>
        </w:rPr>
        <w:t>Eylem</w:t>
      </w:r>
      <w:r w:rsidRPr="004D4D72">
        <w:rPr>
          <w:rFonts w:ascii="Times New Roman" w:hAnsi="Times New Roman"/>
          <w:sz w:val="28"/>
          <w:szCs w:val="28"/>
        </w:rPr>
        <w:t>’</w:t>
      </w:r>
      <w:r w:rsidRPr="004D4D72">
        <w:rPr>
          <w:rFonts w:ascii="Hand writing Mutlu" w:hAnsi="Hand writing Mutlu"/>
          <w:sz w:val="28"/>
          <w:szCs w:val="28"/>
        </w:rPr>
        <w:t>in kalemi kırıldı ( )</w:t>
      </w:r>
    </w:p>
    <w:p w:rsidR="00710918" w:rsidRDefault="00710918" w:rsidP="004B0A6A">
      <w:pPr>
        <w:pStyle w:val="ListParagraph"/>
        <w:numPr>
          <w:ilvl w:val="0"/>
          <w:numId w:val="2"/>
        </w:numPr>
        <w:rPr>
          <w:rFonts w:ascii="Hand writing Mutlu" w:hAnsi="Hand writing Mutlu"/>
          <w:sz w:val="28"/>
          <w:szCs w:val="28"/>
        </w:rPr>
      </w:pPr>
      <w:r>
        <w:rPr>
          <w:rFonts w:ascii="Hand writing Mutlu" w:hAnsi="Hand writing Mutlu"/>
          <w:sz w:val="28"/>
          <w:szCs w:val="28"/>
        </w:rPr>
        <w:t>Melek</w:t>
      </w:r>
      <w:r w:rsidRPr="004D4D72">
        <w:rPr>
          <w:rFonts w:ascii="Hand writing Mutlu" w:hAnsi="Hand writing Mutlu"/>
          <w:sz w:val="28"/>
          <w:szCs w:val="28"/>
        </w:rPr>
        <w:t xml:space="preserve"> ( )</w:t>
      </w:r>
      <w:r>
        <w:rPr>
          <w:rFonts w:ascii="Hand writing Mutlu" w:hAnsi="Hand writing Mutlu"/>
          <w:sz w:val="28"/>
          <w:szCs w:val="28"/>
        </w:rPr>
        <w:t>Yasin</w:t>
      </w:r>
      <w:r w:rsidRPr="004D4D72">
        <w:rPr>
          <w:rFonts w:ascii="Hand writing Mutlu" w:hAnsi="Hand writing Mutlu"/>
          <w:sz w:val="28"/>
          <w:szCs w:val="28"/>
        </w:rPr>
        <w:t xml:space="preserve">( ) </w:t>
      </w:r>
      <w:r>
        <w:rPr>
          <w:rFonts w:ascii="Hand writing Mutlu" w:hAnsi="Hand writing Mutlu"/>
          <w:sz w:val="28"/>
          <w:szCs w:val="28"/>
        </w:rPr>
        <w:t xml:space="preserve">Ömür </w:t>
      </w:r>
      <w:r w:rsidRPr="004D4D72">
        <w:rPr>
          <w:rFonts w:ascii="Hand writing Mutlu" w:hAnsi="Hand writing Mutlu"/>
          <w:sz w:val="28"/>
          <w:szCs w:val="28"/>
        </w:rPr>
        <w:t>ile Ker</w:t>
      </w:r>
      <w:r>
        <w:rPr>
          <w:rFonts w:ascii="Hand writing Mutlu" w:hAnsi="Hand writing Mutlu"/>
          <w:sz w:val="28"/>
          <w:szCs w:val="28"/>
        </w:rPr>
        <w:t>em</w:t>
      </w:r>
      <w:r w:rsidRPr="004D4D72">
        <w:rPr>
          <w:rFonts w:ascii="Hand writing Mutlu" w:hAnsi="Hand writing Mutlu"/>
          <w:sz w:val="28"/>
          <w:szCs w:val="28"/>
        </w:rPr>
        <w:t xml:space="preserve"> kitap okudular ( )</w:t>
      </w:r>
    </w:p>
    <w:p w:rsidR="00710918" w:rsidRDefault="00710918" w:rsidP="004B0A6A">
      <w:pPr>
        <w:rPr>
          <w:rFonts w:ascii="Hand writing Mutlu" w:hAnsi="Hand writing Mutlu"/>
          <w:sz w:val="28"/>
          <w:szCs w:val="28"/>
        </w:rPr>
      </w:pPr>
    </w:p>
    <w:p w:rsidR="00710918" w:rsidRDefault="00710918" w:rsidP="004B0A6A">
      <w:pPr>
        <w:rPr>
          <w:rFonts w:ascii="Hand writing Mutlu" w:hAnsi="Hand writing Mutlu"/>
          <w:sz w:val="28"/>
          <w:szCs w:val="28"/>
        </w:rPr>
      </w:pPr>
      <w:r>
        <w:rPr>
          <w:noProof/>
          <w:lang w:eastAsia="tr-TR"/>
        </w:rPr>
        <w:pict>
          <v:rect id="Rectangle 861" o:spid="_x0000_s1690" style="position:absolute;margin-left:-13.85pt;margin-top:13.05pt;width:519.75pt;height:302.25pt;z-index:-251601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" strokecolor="#4f81bd" strokeweight="1pt">
            <v:stroke dashstyle="dash"/>
            <v:shadow color="#868686"/>
          </v:rect>
        </w:pict>
      </w:r>
    </w:p>
    <w:p w:rsidR="00710918" w:rsidRDefault="00710918" w:rsidP="004B0A6A">
      <w:pPr>
        <w:rPr>
          <w:rFonts w:ascii="Hand writing Mutlu" w:hAnsi="Hand writing Mutlu"/>
        </w:rPr>
      </w:pPr>
      <w:r>
        <w:rPr>
          <w:rFonts w:ascii="Hand writing Mutlu" w:hAnsi="Hand writing Mutlu"/>
        </w:rPr>
        <w:t>2-) Aşağıdaki cümlelerde yanlışlıklar veya eksiklikler vardır. Siz bu cümleleri düzelterek altlarına yazın.</w:t>
      </w:r>
    </w:p>
    <w:p w:rsidR="00710918" w:rsidRPr="004D4D72" w:rsidRDefault="00710918" w:rsidP="004B0A6A">
      <w:pPr>
        <w:pStyle w:val="ListParagraph"/>
        <w:numPr>
          <w:ilvl w:val="0"/>
          <w:numId w:val="1"/>
        </w:numPr>
        <w:rPr>
          <w:rFonts w:ascii="Hand writing Mutlu" w:hAnsi="Hand writing Mutlu"/>
          <w:sz w:val="28"/>
          <w:szCs w:val="28"/>
        </w:rPr>
      </w:pPr>
      <w:r>
        <w:rPr>
          <w:rFonts w:ascii="Hand writing Mutlu" w:hAnsi="Hand writing Mutlu"/>
          <w:sz w:val="28"/>
          <w:szCs w:val="28"/>
        </w:rPr>
        <w:t>kenanla</w:t>
      </w:r>
      <w:r w:rsidRPr="004D4D72">
        <w:rPr>
          <w:rFonts w:ascii="Hand writing Mutlu" w:hAnsi="Hand writing Mutlu"/>
          <w:sz w:val="28"/>
          <w:szCs w:val="28"/>
        </w:rPr>
        <w:t xml:space="preserve">  nermin resim yaptı?</w:t>
      </w:r>
    </w:p>
    <w:p w:rsidR="00710918" w:rsidRPr="00B70D64" w:rsidRDefault="00710918" w:rsidP="004B0A6A">
      <w:pPr>
        <w:rPr>
          <w:rFonts w:ascii="Hand writing Mutlu" w:hAnsi="Hand writing Mutlu"/>
          <w:sz w:val="28"/>
          <w:szCs w:val="28"/>
        </w:rPr>
      </w:pPr>
      <w:r w:rsidRPr="00B70D64">
        <w:rPr>
          <w:rFonts w:ascii="UlusalOkul.Com Çizgili" w:hAnsi="UlusalOkul.Com Çizgili"/>
          <w:sz w:val="40"/>
          <w:szCs w:val="40"/>
        </w:rPr>
        <w:t xml:space="preserve">                         </w:t>
      </w:r>
      <w:r>
        <w:rPr>
          <w:rFonts w:ascii="UlusalOkul.Com Çizgili" w:hAnsi="UlusalOkul.Com Çizgili"/>
          <w:sz w:val="40"/>
          <w:szCs w:val="40"/>
        </w:rPr>
        <w:t xml:space="preserve">                            </w:t>
      </w:r>
      <w:r w:rsidRPr="00B70D64">
        <w:rPr>
          <w:rFonts w:ascii="UlusalOkul.Com Çizgili" w:hAnsi="UlusalOkul.Com Çizgili"/>
          <w:sz w:val="40"/>
          <w:szCs w:val="40"/>
        </w:rPr>
        <w:t xml:space="preserve">   </w:t>
      </w:r>
      <w:r>
        <w:rPr>
          <w:rFonts w:ascii="Hand writing Mutlu" w:hAnsi="Hand writing Mutlu"/>
          <w:sz w:val="28"/>
          <w:szCs w:val="28"/>
        </w:rPr>
        <w:t xml:space="preserve">    </w:t>
      </w:r>
      <w:r w:rsidRPr="00B70D64">
        <w:rPr>
          <w:rFonts w:ascii="Hand writing Mutlu" w:hAnsi="Hand writing Mutlu"/>
          <w:sz w:val="28"/>
          <w:szCs w:val="28"/>
        </w:rPr>
        <w:t xml:space="preserve">                    </w:t>
      </w:r>
    </w:p>
    <w:p w:rsidR="00710918" w:rsidRPr="004D4D72" w:rsidRDefault="00710918" w:rsidP="004B0A6A">
      <w:pPr>
        <w:pStyle w:val="ListParagraph"/>
        <w:numPr>
          <w:ilvl w:val="0"/>
          <w:numId w:val="1"/>
        </w:numPr>
        <w:rPr>
          <w:rFonts w:ascii="Hand writing Mutlu" w:hAnsi="Hand writing Mutlu"/>
          <w:sz w:val="28"/>
          <w:szCs w:val="28"/>
        </w:rPr>
      </w:pPr>
      <w:r>
        <w:rPr>
          <w:rFonts w:ascii="Hand writing Mutlu" w:hAnsi="Hand writing Mutlu"/>
          <w:sz w:val="28"/>
          <w:szCs w:val="28"/>
        </w:rPr>
        <w:t>neriman</w:t>
      </w:r>
      <w:r w:rsidRPr="004D4D72">
        <w:rPr>
          <w:rFonts w:ascii="Hand writing Mutlu" w:hAnsi="Hand writing Mutlu"/>
          <w:sz w:val="28"/>
          <w:szCs w:val="28"/>
        </w:rPr>
        <w:t xml:space="preserve"> erkenden uyudumu.</w:t>
      </w:r>
    </w:p>
    <w:p w:rsidR="00710918" w:rsidRPr="00B70D64" w:rsidRDefault="00710918" w:rsidP="004B0A6A">
      <w:pPr>
        <w:rPr>
          <w:rFonts w:ascii="UlusalOkul.Com Çizgili" w:hAnsi="UlusalOkul.Com Çizgili"/>
          <w:sz w:val="40"/>
          <w:szCs w:val="40"/>
        </w:rPr>
      </w:pPr>
      <w:r w:rsidRPr="00B70D64">
        <w:rPr>
          <w:rFonts w:ascii="UlusalOkul.Com Çizgili" w:hAnsi="UlusalOkul.Com Çizgili"/>
          <w:sz w:val="40"/>
          <w:szCs w:val="40"/>
        </w:rPr>
        <w:t xml:space="preserve">                       </w:t>
      </w:r>
      <w:r>
        <w:rPr>
          <w:rFonts w:ascii="UlusalOkul.Com Çizgili" w:hAnsi="UlusalOkul.Com Çizgili"/>
          <w:sz w:val="40"/>
          <w:szCs w:val="40"/>
        </w:rPr>
        <w:t xml:space="preserve">                            </w:t>
      </w:r>
      <w:r w:rsidRPr="00B70D64">
        <w:rPr>
          <w:rFonts w:ascii="UlusalOkul.Com Çizgili" w:hAnsi="UlusalOkul.Com Çizgili"/>
          <w:sz w:val="40"/>
          <w:szCs w:val="40"/>
        </w:rPr>
        <w:t xml:space="preserve">    </w:t>
      </w:r>
    </w:p>
    <w:p w:rsidR="00710918" w:rsidRDefault="00710918" w:rsidP="004B0A6A">
      <w:pPr>
        <w:pStyle w:val="ListParagraph"/>
        <w:numPr>
          <w:ilvl w:val="0"/>
          <w:numId w:val="1"/>
        </w:numPr>
        <w:rPr>
          <w:rFonts w:ascii="Hand writing Mutlu" w:hAnsi="Hand writing Mutlu"/>
          <w:sz w:val="28"/>
          <w:szCs w:val="28"/>
        </w:rPr>
      </w:pPr>
      <w:r>
        <w:rPr>
          <w:rFonts w:ascii="Hand writing Mutlu" w:hAnsi="Hand writing Mutlu"/>
          <w:sz w:val="28"/>
          <w:szCs w:val="28"/>
        </w:rPr>
        <w:t>Erkan Mert kamil körebe</w:t>
      </w:r>
      <w:r w:rsidRPr="004D4D72">
        <w:rPr>
          <w:rFonts w:ascii="Hand writing Mutlu" w:hAnsi="Hand writing Mutlu"/>
          <w:sz w:val="28"/>
          <w:szCs w:val="28"/>
        </w:rPr>
        <w:t xml:space="preserve"> oynamaya gittiler?</w:t>
      </w:r>
    </w:p>
    <w:p w:rsidR="00710918" w:rsidRPr="00B70D64" w:rsidRDefault="00710918" w:rsidP="004B0A6A">
      <w:pPr>
        <w:pStyle w:val="ListParagraph"/>
        <w:rPr>
          <w:rFonts w:ascii="Hand writing Mutlu" w:hAnsi="Hand writing Mutlu"/>
          <w:sz w:val="28"/>
          <w:szCs w:val="28"/>
        </w:rPr>
      </w:pPr>
    </w:p>
    <w:p w:rsidR="00710918" w:rsidRPr="004D4D72" w:rsidRDefault="00710918" w:rsidP="004B0A6A">
      <w:pPr>
        <w:pStyle w:val="ListParagraph"/>
        <w:rPr>
          <w:rFonts w:ascii="Hand writing Mutlu" w:hAnsi="Hand writing Mutlu"/>
          <w:sz w:val="28"/>
          <w:szCs w:val="28"/>
        </w:rPr>
      </w:pPr>
    </w:p>
    <w:p w:rsidR="00710918" w:rsidRDefault="00710918" w:rsidP="004B0A6A">
      <w:pPr>
        <w:rPr>
          <w:rFonts w:ascii="Hand writing Mutlu" w:hAnsi="Hand writing Mutlu"/>
          <w:sz w:val="28"/>
          <w:szCs w:val="28"/>
        </w:rPr>
      </w:pPr>
      <w:r>
        <w:rPr>
          <w:noProof/>
          <w:lang w:eastAsia="tr-TR"/>
        </w:rPr>
        <w:pict>
          <v:rect id="Rectangle 862" o:spid="_x0000_s1691" style="position:absolute;margin-left:-13.85pt;margin-top:-1.1pt;width:519.75pt;height:689.25pt;z-index:-251602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" strokecolor="#4f81bd" strokeweight="1pt">
            <v:stroke dashstyle="dash"/>
            <v:shadow color="#868686"/>
          </v:rect>
        </w:pict>
      </w:r>
      <w:r>
        <w:rPr>
          <w:rFonts w:ascii="Hand writing Mutlu" w:hAnsi="Hand writing Mutlu"/>
          <w:sz w:val="28"/>
          <w:szCs w:val="28"/>
        </w:rPr>
        <w:t>3-) Aşağıdaki cümlelerde yanlışlıklar veya eksiklikler vardır. Siz bu cümleleri doğru bir şekilde altlarına yazın.</w:t>
      </w:r>
    </w:p>
    <w:p w:rsidR="00710918" w:rsidRDefault="00710918" w:rsidP="004B0A6A">
      <w:pPr>
        <w:rPr>
          <w:rFonts w:ascii="Hand writing Mutlu" w:hAnsi="Hand writing Mutlu"/>
          <w:sz w:val="28"/>
          <w:szCs w:val="28"/>
        </w:rPr>
      </w:pPr>
    </w:p>
    <w:p w:rsidR="00710918" w:rsidRDefault="00710918" w:rsidP="004B0A6A">
      <w:pPr>
        <w:pStyle w:val="ListParagraph"/>
        <w:numPr>
          <w:ilvl w:val="0"/>
          <w:numId w:val="1"/>
        </w:numPr>
        <w:rPr>
          <w:rFonts w:ascii="Hand writing Mutlu" w:hAnsi="Hand writing Mutlu"/>
          <w:sz w:val="28"/>
          <w:szCs w:val="28"/>
        </w:rPr>
      </w:pPr>
      <w:r>
        <w:rPr>
          <w:rFonts w:ascii="Hand writing Mutlu" w:hAnsi="Hand writing Mutlu"/>
          <w:sz w:val="28"/>
          <w:szCs w:val="28"/>
        </w:rPr>
        <w:t>anneme masal anlatıyorum</w:t>
      </w:r>
      <w:r w:rsidRPr="00875607">
        <w:rPr>
          <w:rFonts w:ascii="Hand writing Mutlu" w:hAnsi="Hand writing Mutlu"/>
          <w:sz w:val="28"/>
          <w:szCs w:val="28"/>
        </w:rPr>
        <w:t>?</w:t>
      </w:r>
    </w:p>
    <w:p w:rsidR="00710918" w:rsidRPr="00875607" w:rsidRDefault="00710918" w:rsidP="004B0A6A">
      <w:pPr>
        <w:pStyle w:val="ListParagraph"/>
        <w:rPr>
          <w:rFonts w:ascii="Hand writing Mutlu" w:hAnsi="Hand writing Mutlu"/>
          <w:sz w:val="28"/>
          <w:szCs w:val="28"/>
        </w:rPr>
      </w:pPr>
    </w:p>
    <w:p w:rsidR="00710918" w:rsidRPr="00F212AB" w:rsidRDefault="00710918" w:rsidP="004B0A6A">
      <w:pPr>
        <w:rPr>
          <w:rFonts w:ascii="Hand writing Mutlu" w:hAnsi="Hand writing Mutlu"/>
          <w:sz w:val="28"/>
          <w:szCs w:val="28"/>
        </w:rPr>
      </w:pPr>
      <w:r w:rsidRPr="00F212AB">
        <w:rPr>
          <w:rFonts w:ascii="UlusalOkul.Com Çizgili" w:hAnsi="UlusalOkul.Com Çizgili"/>
          <w:sz w:val="40"/>
          <w:szCs w:val="40"/>
        </w:rPr>
        <w:t xml:space="preserve">                      </w:t>
      </w:r>
      <w:r>
        <w:rPr>
          <w:rFonts w:ascii="UlusalOkul.Com Çizgili" w:hAnsi="UlusalOkul.Com Çizgili"/>
          <w:sz w:val="40"/>
          <w:szCs w:val="40"/>
        </w:rPr>
        <w:t xml:space="preserve">                              </w:t>
      </w:r>
      <w:r w:rsidRPr="00F212AB">
        <w:rPr>
          <w:rFonts w:ascii="UlusalOkul.Com Çizgili" w:hAnsi="UlusalOkul.Com Çizgili"/>
          <w:sz w:val="40"/>
          <w:szCs w:val="40"/>
        </w:rPr>
        <w:t xml:space="preserve">    </w:t>
      </w:r>
      <w:r>
        <w:rPr>
          <w:rFonts w:ascii="Hand writing Mutlu" w:hAnsi="Hand writing Mutlu"/>
          <w:sz w:val="28"/>
          <w:szCs w:val="28"/>
        </w:rPr>
        <w:t xml:space="preserve">                    </w:t>
      </w:r>
      <w:r w:rsidRPr="00F212AB">
        <w:rPr>
          <w:rFonts w:ascii="Hand writing Mutlu" w:hAnsi="Hand writing Mutlu"/>
          <w:sz w:val="28"/>
          <w:szCs w:val="28"/>
        </w:rPr>
        <w:t xml:space="preserve">                 </w:t>
      </w:r>
    </w:p>
    <w:p w:rsidR="00710918" w:rsidRPr="008E7E64" w:rsidRDefault="00710918" w:rsidP="004B0A6A">
      <w:pPr>
        <w:pStyle w:val="ListParagraph"/>
        <w:numPr>
          <w:ilvl w:val="0"/>
          <w:numId w:val="1"/>
        </w:numPr>
        <w:rPr>
          <w:rFonts w:ascii="Hand writing Mutlu" w:hAnsi="Hand writing Mutlu"/>
          <w:sz w:val="28"/>
          <w:szCs w:val="28"/>
        </w:rPr>
      </w:pPr>
      <w:r w:rsidRPr="008E7E64">
        <w:rPr>
          <w:rFonts w:ascii="Hand writing Mutlu" w:hAnsi="Hand writing Mutlu"/>
          <w:sz w:val="28"/>
          <w:szCs w:val="28"/>
        </w:rPr>
        <w:t>ayşeye selam söyledim.</w:t>
      </w:r>
    </w:p>
    <w:p w:rsidR="00710918" w:rsidRPr="00BA1E66" w:rsidRDefault="00710918" w:rsidP="004B0A6A">
      <w:pPr>
        <w:rPr>
          <w:rFonts w:ascii="UlusalOkul.Com Çizgili" w:hAnsi="UlusalOkul.Com Çizgili"/>
          <w:sz w:val="32"/>
          <w:szCs w:val="32"/>
        </w:rPr>
      </w:pPr>
      <w:r w:rsidRPr="00BA1E66">
        <w:rPr>
          <w:rFonts w:ascii="UlusalOkul.Com Çizgili" w:hAnsi="UlusalOkul.Com Çizgili"/>
          <w:sz w:val="32"/>
          <w:szCs w:val="32"/>
        </w:rPr>
        <w:t xml:space="preserve">                                                                    </w:t>
      </w:r>
      <w:r>
        <w:rPr>
          <w:rFonts w:ascii="UlusalOkul.Com Çizgili" w:hAnsi="UlusalOkul.Com Çizgili"/>
          <w:sz w:val="32"/>
          <w:szCs w:val="32"/>
        </w:rPr>
        <w:t xml:space="preserve"> </w:t>
      </w:r>
    </w:p>
    <w:p w:rsidR="00710918" w:rsidRPr="00BA1E66" w:rsidRDefault="00710918" w:rsidP="004B0A6A">
      <w:pPr>
        <w:pStyle w:val="ListParagraph"/>
        <w:numPr>
          <w:ilvl w:val="0"/>
          <w:numId w:val="1"/>
        </w:numPr>
        <w:rPr>
          <w:rFonts w:ascii="Hand writing Mutlu" w:hAnsi="Hand writing Mutlu"/>
          <w:sz w:val="28"/>
          <w:szCs w:val="28"/>
        </w:rPr>
      </w:pPr>
      <w:r>
        <w:rPr>
          <w:rFonts w:ascii="Hand writing Mutlu" w:hAnsi="Hand writing Mutlu"/>
          <w:sz w:val="28"/>
          <w:szCs w:val="28"/>
        </w:rPr>
        <w:t>Samet Er</w:t>
      </w:r>
      <w:r w:rsidRPr="00BA1E66">
        <w:rPr>
          <w:rFonts w:ascii="Hand writing Mutlu" w:hAnsi="Hand writing Mutlu"/>
          <w:sz w:val="28"/>
          <w:szCs w:val="28"/>
        </w:rPr>
        <w:t xml:space="preserve">kan meltem </w:t>
      </w:r>
      <w:r>
        <w:rPr>
          <w:rFonts w:ascii="Hand writing Mutlu" w:hAnsi="Hand writing Mutlu"/>
          <w:sz w:val="28"/>
          <w:szCs w:val="28"/>
        </w:rPr>
        <w:t>yemek yedilermi</w:t>
      </w:r>
      <w:r w:rsidRPr="00BA1E66">
        <w:rPr>
          <w:rFonts w:ascii="Hand writing Mutlu" w:hAnsi="Hand writing Mutlu"/>
          <w:sz w:val="28"/>
          <w:szCs w:val="28"/>
        </w:rPr>
        <w:t xml:space="preserve"> ?</w:t>
      </w:r>
    </w:p>
    <w:p w:rsidR="00710918" w:rsidRPr="00F212AB" w:rsidRDefault="00710918" w:rsidP="004B0A6A">
      <w:pPr>
        <w:rPr>
          <w:rFonts w:ascii="UlusalOkul.Com Çizgili" w:hAnsi="UlusalOkul.Com Çizgili"/>
          <w:sz w:val="40"/>
          <w:szCs w:val="40"/>
        </w:rPr>
      </w:pPr>
      <w:r w:rsidRPr="00F212AB">
        <w:rPr>
          <w:rFonts w:ascii="UlusalOkul.Com Çizgili" w:hAnsi="UlusalOkul.Com Çizgili"/>
          <w:sz w:val="40"/>
          <w:szCs w:val="40"/>
        </w:rPr>
        <w:t xml:space="preserve">                                       </w:t>
      </w:r>
      <w:r>
        <w:rPr>
          <w:rFonts w:ascii="UlusalOkul.Com Çizgili" w:hAnsi="UlusalOkul.Com Çizgili"/>
          <w:sz w:val="40"/>
          <w:szCs w:val="40"/>
        </w:rPr>
        <w:t xml:space="preserve">           </w:t>
      </w:r>
      <w:r w:rsidRPr="00F212AB">
        <w:rPr>
          <w:rFonts w:ascii="UlusalOkul.Com Çizgili" w:hAnsi="UlusalOkul.Com Çizgili"/>
          <w:sz w:val="40"/>
          <w:szCs w:val="40"/>
        </w:rPr>
        <w:t xml:space="preserve">     </w:t>
      </w:r>
    </w:p>
    <w:p w:rsidR="00710918" w:rsidRPr="00BA1E66" w:rsidRDefault="00710918" w:rsidP="004B0A6A">
      <w:pPr>
        <w:pStyle w:val="ListParagraph"/>
        <w:numPr>
          <w:ilvl w:val="0"/>
          <w:numId w:val="1"/>
        </w:numPr>
        <w:rPr>
          <w:rFonts w:ascii="Hand writing Mutlu" w:hAnsi="Hand writing Mutlu"/>
          <w:sz w:val="28"/>
          <w:szCs w:val="28"/>
        </w:rPr>
      </w:pPr>
      <w:r w:rsidRPr="00BA1E66">
        <w:rPr>
          <w:rFonts w:ascii="Hand writing Mutlu" w:hAnsi="Hand writing Mutlu"/>
          <w:sz w:val="28"/>
          <w:szCs w:val="28"/>
        </w:rPr>
        <w:t>kitap okumayı çok seviyorum ?</w:t>
      </w:r>
    </w:p>
    <w:p w:rsidR="00710918" w:rsidRPr="00F212AB" w:rsidRDefault="00710918" w:rsidP="004B0A6A">
      <w:pPr>
        <w:rPr>
          <w:rFonts w:ascii="UlusalOkul.Com Çizgili" w:hAnsi="UlusalOkul.Com Çizgili"/>
          <w:sz w:val="40"/>
          <w:szCs w:val="40"/>
        </w:rPr>
      </w:pPr>
      <w:r w:rsidRPr="00F212AB">
        <w:rPr>
          <w:rFonts w:ascii="UlusalOkul.Com Çizgili" w:hAnsi="UlusalOkul.Com Çizgili"/>
          <w:sz w:val="40"/>
          <w:szCs w:val="40"/>
        </w:rPr>
        <w:t xml:space="preserve">       </w:t>
      </w:r>
      <w:r>
        <w:rPr>
          <w:rFonts w:ascii="UlusalOkul.Com Çizgili" w:hAnsi="UlusalOkul.Com Çizgili"/>
          <w:sz w:val="40"/>
          <w:szCs w:val="40"/>
        </w:rPr>
        <w:t xml:space="preserve">                  </w:t>
      </w:r>
      <w:r w:rsidRPr="00F212AB">
        <w:rPr>
          <w:rFonts w:ascii="UlusalOkul.Com Çizgili" w:hAnsi="UlusalOkul.Com Çizgili"/>
          <w:sz w:val="40"/>
          <w:szCs w:val="40"/>
        </w:rPr>
        <w:t xml:space="preserve">                              </w:t>
      </w:r>
    </w:p>
    <w:p w:rsidR="00710918" w:rsidRDefault="00710918" w:rsidP="004B0A6A">
      <w:pPr>
        <w:pStyle w:val="ListParagraph"/>
        <w:numPr>
          <w:ilvl w:val="0"/>
          <w:numId w:val="1"/>
        </w:numPr>
        <w:rPr>
          <w:rFonts w:ascii="Hand writing Mutlu" w:hAnsi="Hand writing Mutlu"/>
          <w:sz w:val="28"/>
          <w:szCs w:val="28"/>
        </w:rPr>
      </w:pPr>
      <w:r>
        <w:rPr>
          <w:rFonts w:ascii="Hand writing Mutlu" w:hAnsi="Hand writing Mutlu"/>
          <w:sz w:val="28"/>
          <w:szCs w:val="28"/>
        </w:rPr>
        <w:t>Selda</w:t>
      </w:r>
      <w:r w:rsidRPr="00BA1E66">
        <w:rPr>
          <w:rFonts w:ascii="Hand writing Mutlu" w:hAnsi="Hand writing Mutlu"/>
          <w:sz w:val="28"/>
          <w:szCs w:val="28"/>
        </w:rPr>
        <w:t xml:space="preserve"> </w:t>
      </w:r>
      <w:r>
        <w:rPr>
          <w:rFonts w:ascii="Hand writing Mutlu" w:hAnsi="Hand writing Mutlu"/>
          <w:sz w:val="28"/>
          <w:szCs w:val="28"/>
        </w:rPr>
        <w:t>tuanaya</w:t>
      </w:r>
      <w:r w:rsidRPr="00BA1E66">
        <w:rPr>
          <w:rFonts w:ascii="Hand writing Mutlu" w:hAnsi="Hand writing Mutlu"/>
          <w:sz w:val="28"/>
          <w:szCs w:val="28"/>
        </w:rPr>
        <w:t xml:space="preserve"> </w:t>
      </w:r>
      <w:r>
        <w:rPr>
          <w:rFonts w:ascii="Hand writing Mutlu" w:hAnsi="Hand writing Mutlu"/>
          <w:sz w:val="28"/>
          <w:szCs w:val="28"/>
        </w:rPr>
        <w:t>misket</w:t>
      </w:r>
      <w:r w:rsidRPr="00BA1E66">
        <w:rPr>
          <w:rFonts w:ascii="Hand writing Mutlu" w:hAnsi="Hand writing Mutlu"/>
          <w:sz w:val="28"/>
          <w:szCs w:val="28"/>
        </w:rPr>
        <w:t xml:space="preserve"> verdi.</w:t>
      </w:r>
    </w:p>
    <w:p w:rsidR="00710918" w:rsidRPr="00F212AB" w:rsidRDefault="00710918" w:rsidP="004B0A6A">
      <w:pPr>
        <w:rPr>
          <w:rFonts w:ascii="Hand writing Mutlu" w:hAnsi="Hand writing Mutlu"/>
          <w:sz w:val="28"/>
          <w:szCs w:val="28"/>
        </w:rPr>
      </w:pPr>
    </w:p>
    <w:p w:rsidR="00710918" w:rsidRPr="00F212AB" w:rsidRDefault="00710918" w:rsidP="004B0A6A">
      <w:pPr>
        <w:rPr>
          <w:rFonts w:ascii="Hand writing Mutlu" w:hAnsi="Hand writing Mutlu"/>
          <w:sz w:val="28"/>
          <w:szCs w:val="28"/>
        </w:rPr>
      </w:pPr>
      <w:r w:rsidRPr="00F212AB">
        <w:rPr>
          <w:rFonts w:ascii="UlusalOkul.Com Çizgili" w:hAnsi="UlusalOkul.Com Çizgili"/>
          <w:sz w:val="40"/>
          <w:szCs w:val="40"/>
        </w:rPr>
        <w:t xml:space="preserve">                                  </w:t>
      </w:r>
      <w:r>
        <w:rPr>
          <w:rFonts w:ascii="UlusalOkul.Com Çizgili" w:hAnsi="UlusalOkul.Com Çizgili"/>
          <w:sz w:val="40"/>
          <w:szCs w:val="40"/>
        </w:rPr>
        <w:t xml:space="preserve">               </w:t>
      </w:r>
      <w:r w:rsidRPr="00F212AB">
        <w:rPr>
          <w:rFonts w:ascii="UlusalOkul.Com Çizgili" w:hAnsi="UlusalOkul.Com Çizgili"/>
          <w:sz w:val="40"/>
          <w:szCs w:val="40"/>
        </w:rPr>
        <w:t xml:space="preserve">       </w:t>
      </w:r>
      <w:r>
        <w:rPr>
          <w:rFonts w:ascii="Hand writing Mutlu" w:hAnsi="Hand writing Mutlu"/>
          <w:sz w:val="28"/>
          <w:szCs w:val="28"/>
        </w:rPr>
        <w:t xml:space="preserve">            </w:t>
      </w:r>
      <w:r w:rsidRPr="00F212AB">
        <w:rPr>
          <w:rFonts w:ascii="Hand writing Mutlu" w:hAnsi="Hand writing Mutlu"/>
          <w:sz w:val="28"/>
          <w:szCs w:val="28"/>
        </w:rPr>
        <w:t xml:space="preserve">       </w:t>
      </w:r>
    </w:p>
    <w:p w:rsidR="00710918" w:rsidRPr="00BA1E66" w:rsidRDefault="00710918" w:rsidP="004B0A6A">
      <w:pPr>
        <w:pStyle w:val="ListParagraph"/>
        <w:numPr>
          <w:ilvl w:val="0"/>
          <w:numId w:val="1"/>
        </w:numPr>
        <w:rPr>
          <w:rFonts w:ascii="Hand writing Mutlu" w:hAnsi="Hand writing Mutlu"/>
          <w:sz w:val="28"/>
          <w:szCs w:val="28"/>
        </w:rPr>
      </w:pPr>
      <w:r w:rsidRPr="00BA1E66">
        <w:rPr>
          <w:rFonts w:ascii="Hand writing Mutlu" w:hAnsi="Hand writing Mutlu"/>
          <w:sz w:val="28"/>
          <w:szCs w:val="28"/>
        </w:rPr>
        <w:t xml:space="preserve">Bu akşam </w:t>
      </w:r>
      <w:r>
        <w:rPr>
          <w:rFonts w:ascii="Hand writing Mutlu" w:hAnsi="Hand writing Mutlu"/>
          <w:sz w:val="28"/>
          <w:szCs w:val="28"/>
        </w:rPr>
        <w:t>ömerle</w:t>
      </w:r>
      <w:r w:rsidRPr="00BA1E66">
        <w:rPr>
          <w:rFonts w:ascii="Hand writing Mutlu" w:hAnsi="Hand writing Mutlu"/>
          <w:sz w:val="28"/>
          <w:szCs w:val="28"/>
        </w:rPr>
        <w:t xml:space="preserve"> çok </w:t>
      </w:r>
      <w:r>
        <w:rPr>
          <w:rFonts w:ascii="Hand writing Mutlu" w:hAnsi="Hand writing Mutlu"/>
          <w:sz w:val="28"/>
          <w:szCs w:val="28"/>
        </w:rPr>
        <w:t>ders çalıştık</w:t>
      </w:r>
      <w:r w:rsidRPr="00BA1E66">
        <w:rPr>
          <w:rFonts w:ascii="Hand writing Mutlu" w:hAnsi="Hand writing Mutlu"/>
          <w:sz w:val="28"/>
          <w:szCs w:val="28"/>
        </w:rPr>
        <w:t xml:space="preserve"> ?</w:t>
      </w:r>
    </w:p>
    <w:p w:rsidR="00710918" w:rsidRPr="00F212AB" w:rsidRDefault="00710918" w:rsidP="004B0A6A">
      <w:pPr>
        <w:rPr>
          <w:rFonts w:ascii="Hand writing Mutlu" w:hAnsi="Hand writing Mutlu"/>
          <w:sz w:val="28"/>
          <w:szCs w:val="28"/>
        </w:rPr>
      </w:pPr>
      <w:r w:rsidRPr="00F212AB">
        <w:rPr>
          <w:rFonts w:ascii="UlusalOkul.Com Çizgili" w:hAnsi="UlusalOkul.Com Çizgili"/>
          <w:sz w:val="40"/>
          <w:szCs w:val="40"/>
        </w:rPr>
        <w:t xml:space="preserve">                                  </w:t>
      </w:r>
      <w:r>
        <w:rPr>
          <w:rFonts w:ascii="UlusalOkul.Com Çizgili" w:hAnsi="UlusalOkul.Com Çizgili"/>
          <w:sz w:val="40"/>
          <w:szCs w:val="40"/>
        </w:rPr>
        <w:t xml:space="preserve">                </w:t>
      </w:r>
      <w:r w:rsidRPr="00F212AB">
        <w:rPr>
          <w:rFonts w:ascii="UlusalOkul.Com Çizgili" w:hAnsi="UlusalOkul.Com Çizgili"/>
          <w:sz w:val="40"/>
          <w:szCs w:val="40"/>
        </w:rPr>
        <w:t xml:space="preserve">      </w:t>
      </w:r>
      <w:r w:rsidRPr="00F212AB">
        <w:rPr>
          <w:rFonts w:ascii="Hand writing Mutlu" w:hAnsi="Hand writing Mutlu"/>
          <w:sz w:val="28"/>
          <w:szCs w:val="28"/>
        </w:rPr>
        <w:t xml:space="preserve">                     </w:t>
      </w:r>
    </w:p>
    <w:p w:rsidR="00710918" w:rsidRPr="00BA1E66" w:rsidRDefault="00710918" w:rsidP="004B0A6A">
      <w:pPr>
        <w:pStyle w:val="ListParagraph"/>
        <w:numPr>
          <w:ilvl w:val="0"/>
          <w:numId w:val="1"/>
        </w:numPr>
        <w:rPr>
          <w:rFonts w:ascii="Hand writing Mutlu" w:hAnsi="Hand writing Mutlu"/>
          <w:sz w:val="28"/>
          <w:szCs w:val="28"/>
        </w:rPr>
      </w:pPr>
      <w:r>
        <w:rPr>
          <w:rFonts w:ascii="Hand writing Mutlu" w:hAnsi="Hand writing Mutlu"/>
          <w:sz w:val="28"/>
          <w:szCs w:val="28"/>
        </w:rPr>
        <w:t>sınıfta kaç kişi var.</w:t>
      </w:r>
    </w:p>
    <w:p w:rsidR="00710918" w:rsidRPr="008E7E64" w:rsidRDefault="00710918" w:rsidP="004B0A6A">
      <w:pPr>
        <w:rPr>
          <w:rFonts w:ascii="UlusalOkul.Com Çizgili" w:hAnsi="UlusalOkul.Com Çizgili"/>
          <w:sz w:val="40"/>
          <w:szCs w:val="40"/>
        </w:rPr>
      </w:pPr>
      <w:r w:rsidRPr="00F212AB">
        <w:rPr>
          <w:rFonts w:ascii="UlusalOkul.Com Çizgili" w:hAnsi="UlusalOkul.Com Çizgili"/>
          <w:sz w:val="40"/>
          <w:szCs w:val="40"/>
        </w:rPr>
        <w:t xml:space="preserve">     </w:t>
      </w:r>
      <w:r>
        <w:rPr>
          <w:rFonts w:ascii="UlusalOkul.Com Çizgili" w:hAnsi="UlusalOkul.Com Çizgili"/>
          <w:sz w:val="40"/>
          <w:szCs w:val="40"/>
        </w:rPr>
        <w:t xml:space="preserve">                   </w:t>
      </w:r>
      <w:r w:rsidRPr="00F212AB">
        <w:rPr>
          <w:rFonts w:ascii="UlusalOkul.Com Çizgili" w:hAnsi="UlusalOkul.Com Çizgili"/>
          <w:sz w:val="40"/>
          <w:szCs w:val="40"/>
        </w:rPr>
        <w:t xml:space="preserve">                               </w:t>
      </w:r>
    </w:p>
    <w:p w:rsidR="00710918" w:rsidRDefault="00710918" w:rsidP="004B0A6A">
      <w:pPr>
        <w:rPr>
          <w:rFonts w:ascii="Hand writing Mutlu" w:hAnsi="Hand writing Mutlu"/>
        </w:rPr>
      </w:pPr>
      <w:r>
        <w:rPr>
          <w:rFonts w:ascii="Hand writing Mutlu" w:hAnsi="Hand writing Mutlu"/>
        </w:rPr>
        <w:t xml:space="preserve">1-) </w:t>
      </w:r>
      <w:r w:rsidRPr="000743DD">
        <w:rPr>
          <w:rFonts w:ascii="Hand writing Mutlu" w:hAnsi="Hand writing Mutlu"/>
          <w:b/>
          <w:sz w:val="24"/>
          <w:szCs w:val="24"/>
        </w:rPr>
        <w:t>Aşağıdakilerden</w:t>
      </w:r>
      <w:r>
        <w:rPr>
          <w:rFonts w:ascii="Hand writing Mutlu" w:hAnsi="Hand writing Mutlu"/>
          <w:b/>
          <w:sz w:val="24"/>
          <w:szCs w:val="24"/>
        </w:rPr>
        <w:t xml:space="preserve"> nesnelerden</w:t>
      </w:r>
      <w:r w:rsidRPr="000743DD">
        <w:rPr>
          <w:rFonts w:ascii="Hand writing Mutlu" w:hAnsi="Hand writing Mutlu"/>
          <w:b/>
          <w:sz w:val="24"/>
          <w:szCs w:val="24"/>
        </w:rPr>
        <w:t xml:space="preserve"> küp şekline</w:t>
      </w:r>
      <w:r>
        <w:rPr>
          <w:rFonts w:ascii="Hand writing Mutlu" w:hAnsi="Hand writing Mutlu"/>
          <w:b/>
          <w:sz w:val="24"/>
          <w:szCs w:val="24"/>
        </w:rPr>
        <w:t xml:space="preserve"> benzeyen</w:t>
      </w:r>
      <w:r w:rsidRPr="000743DD">
        <w:rPr>
          <w:rFonts w:ascii="Hand writing Mutlu" w:hAnsi="Hand writing Mutlu"/>
          <w:b/>
          <w:sz w:val="24"/>
          <w:szCs w:val="24"/>
        </w:rPr>
        <w:t>i işaretleyin.</w:t>
      </w:r>
    </w:p>
    <w:p w:rsidR="00710918" w:rsidRDefault="00710918" w:rsidP="004B0A6A">
      <w:pPr>
        <w:rPr>
          <w:rFonts w:ascii="Hand writing Mutlu" w:hAnsi="Hand writing Mutlu"/>
        </w:rPr>
      </w:pPr>
      <w:r>
        <w:rPr>
          <w:noProof/>
          <w:lang w:eastAsia="tr-TR"/>
        </w:rPr>
        <w:pict>
          <v:shape id="Picture 867" o:spid="_x0000_s1692" type="#_x0000_t75" alt="http://images.clipartlogo.com/files/ss/thumb/115/115772917/black-outline-vector_small.jpg" style="position:absolute;margin-left:136.85pt;margin-top:9.65pt;width:93.75pt;height:93.75pt;z-index:251716608;visibility:visible">
            <v:imagedata r:id="rId46" o:title=""/>
          </v:shape>
        </w:pict>
      </w:r>
    </w:p>
    <w:p w:rsidR="00710918" w:rsidRDefault="00710918" w:rsidP="004B0A6A">
      <w:pPr>
        <w:rPr>
          <w:rFonts w:ascii="Hand writing Mutlu" w:hAnsi="Hand writing Mutlu"/>
          <w:sz w:val="32"/>
          <w:szCs w:val="32"/>
        </w:rPr>
      </w:pPr>
      <w:r>
        <w:rPr>
          <w:noProof/>
          <w:lang w:eastAsia="tr-TR"/>
        </w:rPr>
        <w:pict>
          <v:shape id="Picture 868" o:spid="_x0000_s1693" type="#_x0000_t75" alt="http://images.clipartlogo.com/files/ss/thumb/838/83810764/illustration-of-kids-setting-up_small.jpg" style="position:absolute;margin-left:17.65pt;margin-top:1.65pt;width:93.75pt;height:66pt;z-index:251718656;visibility:visible">
            <v:imagedata r:id="rId47" o:title=""/>
          </v:shape>
        </w:pict>
      </w:r>
      <w:r>
        <w:rPr>
          <w:noProof/>
          <w:lang w:eastAsia="tr-TR"/>
        </w:rPr>
        <w:pict>
          <v:shape id="Picture 869" o:spid="_x0000_s1694" type="#_x0000_t75" alt="https://www.adresinizeteslim.com/imagess/9c549585-fd6b-41b9-9800-3a77aae84c58.JPG" style="position:absolute;margin-left:363.4pt;margin-top:1.35pt;width:54pt;height:54.9pt;z-index:251719680;visibility:visible">
            <v:imagedata r:id="rId48" o:title=""/>
          </v:shape>
        </w:pict>
      </w:r>
      <w:r>
        <w:rPr>
          <w:noProof/>
          <w:lang w:eastAsia="tr-TR"/>
        </w:rPr>
        <w:pict>
          <v:shape id="Picture 870" o:spid="_x0000_s1695" type="#_x0000_t75" alt="Description: http://images.gittigidiyor.com/6228/Molten-ST-5-Futbol-Topu-Yapistirma-Hali-Saha-Top__62284590_0.jpg" style="position:absolute;margin-left:269.65pt;margin-top:15.9pt;width:39.45pt;height:40.35pt;z-index:251717632;visibility:visible">
            <v:imagedata r:id="rId49" o:title=""/>
          </v:shape>
        </w:pict>
      </w:r>
    </w:p>
    <w:p w:rsidR="00710918" w:rsidRDefault="00710918" w:rsidP="004B0A6A">
      <w:pPr>
        <w:rPr>
          <w:rFonts w:ascii="Hand writing Mutlu" w:hAnsi="Hand writing Mutlu"/>
          <w:sz w:val="32"/>
          <w:szCs w:val="32"/>
        </w:rPr>
      </w:pPr>
      <w:r>
        <w:rPr>
          <w:noProof/>
          <w:lang w:eastAsia="tr-TR"/>
        </w:rPr>
        <w:pict>
          <v:line id="Straight Connector 863" o:spid="_x0000_s1696" style="position:absolute;z-index:251720704;visibility:visible" from="-73.1pt,31.65pt" to="526.15pt,3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" strokecolor="#4f81bd" strokeweight="2pt">
            <v:shadow on="t" color="black" opacity="24903f" origin=",.5" offset="0,.55556mm"/>
          </v:line>
        </w:pict>
      </w:r>
    </w:p>
    <w:p w:rsidR="00710918" w:rsidRDefault="00710918" w:rsidP="004B0A6A">
      <w:pPr>
        <w:rPr>
          <w:rFonts w:ascii="Hand writing Mutlu" w:hAnsi="Hand writing Mutlu"/>
          <w:sz w:val="24"/>
          <w:szCs w:val="24"/>
        </w:rPr>
      </w:pPr>
      <w:r w:rsidRPr="000743DD">
        <w:rPr>
          <w:rFonts w:ascii="Hand writing Mutlu" w:hAnsi="Hand writing Mutlu"/>
          <w:sz w:val="24"/>
          <w:szCs w:val="24"/>
        </w:rPr>
        <w:t>2-) Aşağıdaki nesnelerden koni şekline benzeyeni işaretleyin.</w:t>
      </w:r>
    </w:p>
    <w:p w:rsidR="00710918" w:rsidRDefault="00710918" w:rsidP="004B0A6A">
      <w:pPr>
        <w:rPr>
          <w:rFonts w:ascii="Hand writing Mutlu" w:hAnsi="Hand writing Mutlu"/>
          <w:sz w:val="24"/>
          <w:szCs w:val="24"/>
        </w:rPr>
      </w:pPr>
      <w:r>
        <w:rPr>
          <w:noProof/>
          <w:lang w:eastAsia="tr-TR"/>
        </w:rPr>
        <w:pict>
          <v:line id="Straight Connector 864" o:spid="_x0000_s1697" style="position:absolute;z-index:251725824;visibility:visible" from="-73.1pt,87.35pt" to="526.15pt,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" strokecolor="#4f81bd" strokeweight="2pt">
            <v:shadow on="t" color="black" opacity="24903f" origin=",.5" offset="0,.55556mm"/>
          </v:line>
        </w:pict>
      </w:r>
      <w:r>
        <w:rPr>
          <w:noProof/>
          <w:lang w:eastAsia="tr-TR"/>
        </w:rPr>
        <w:pict>
          <v:shape id="Picture 871" o:spid="_x0000_s1698" type="#_x0000_t75" style="position:absolute;margin-left:43.15pt;margin-top:8.8pt;width:52.5pt;height:53.8pt;z-index:251724800;visibility:visible">
            <v:imagedata r:id="rId50" o:title=""/>
          </v:shape>
        </w:pict>
      </w:r>
      <w:r>
        <w:rPr>
          <w:noProof/>
          <w:lang w:eastAsia="tr-TR"/>
        </w:rPr>
        <w:pict>
          <v:shape id="Picture 872" o:spid="_x0000_s1699" type="#_x0000_t75" alt="http://www.to-ka.com.tr/urun/5.jpg" style="position:absolute;margin-left:177.4pt;margin-top:9.05pt;width:24pt;height:55.75pt;z-index:251723776;visibility:visible">
            <v:imagedata r:id="rId51" o:title=""/>
          </v:shape>
        </w:pict>
      </w:r>
      <w:r>
        <w:rPr>
          <w:noProof/>
          <w:lang w:eastAsia="tr-TR"/>
        </w:rPr>
        <w:pict>
          <v:shape id="Picture 873" o:spid="_x0000_s1700" type="#_x0000_t75" alt="http://images.clipartlogo.com/files/ss/thumb/117/117507508/mascot-illustration-featuring-a_small.jpg" style="position:absolute;margin-left:262.15pt;margin-top:13.85pt;width:58.55pt;height:48.75pt;z-index:251722752;visibility:visible">
            <v:imagedata r:id="rId52" o:title=""/>
          </v:shape>
        </w:pict>
      </w:r>
      <w:r>
        <w:rPr>
          <w:noProof/>
          <w:lang w:eastAsia="tr-TR"/>
        </w:rPr>
        <w:pict>
          <v:shape id="Picture 874" o:spid="_x0000_s1701" type="#_x0000_t75" alt="http://static6.depositphotos.com/1010340/558/v/170/depositphotos_5587755-Apple-cartoon-character.jpg" style="position:absolute;margin-left:367.15pt;margin-top:13.85pt;width:43.5pt;height:51.1pt;z-index:251721728;visibility:visible">
            <v:imagedata r:id="rId53" o:title=""/>
          </v:shape>
        </w:pict>
      </w:r>
      <w:r>
        <w:rPr>
          <w:rFonts w:ascii="Hand writing Mutlu" w:hAnsi="Hand writing Mutlu"/>
          <w:sz w:val="24"/>
          <w:szCs w:val="24"/>
        </w:rPr>
        <w:t xml:space="preserve">      </w:t>
      </w:r>
    </w:p>
    <w:p w:rsidR="00710918" w:rsidRPr="0094525B" w:rsidRDefault="00710918" w:rsidP="004B0A6A">
      <w:pPr>
        <w:rPr>
          <w:rFonts w:ascii="Hand writing Mutlu" w:hAnsi="Hand writing Mutlu"/>
          <w:sz w:val="24"/>
          <w:szCs w:val="24"/>
        </w:rPr>
      </w:pPr>
    </w:p>
    <w:p w:rsidR="00710918" w:rsidRDefault="00710918" w:rsidP="004B0A6A">
      <w:pPr>
        <w:rPr>
          <w:rFonts w:ascii="Hand writing Mutlu" w:hAnsi="Hand writing Mutlu"/>
          <w:sz w:val="24"/>
          <w:szCs w:val="24"/>
        </w:rPr>
      </w:pPr>
    </w:p>
    <w:p w:rsidR="00710918" w:rsidRDefault="00710918" w:rsidP="004B0A6A">
      <w:pPr>
        <w:rPr>
          <w:rFonts w:ascii="Hand writing Mutlu" w:hAnsi="Hand writing Mutlu"/>
          <w:sz w:val="24"/>
          <w:szCs w:val="24"/>
        </w:rPr>
      </w:pPr>
      <w:r>
        <w:rPr>
          <w:rFonts w:ascii="Hand writing Mutlu" w:hAnsi="Hand writing Mutlu"/>
          <w:sz w:val="24"/>
          <w:szCs w:val="24"/>
        </w:rPr>
        <w:t>3-) Aşağıdaki nesnelerden küre şekline benzeyeni işaretleyin.</w:t>
      </w:r>
    </w:p>
    <w:p w:rsidR="00710918" w:rsidRDefault="00710918" w:rsidP="004B0A6A">
      <w:pPr>
        <w:rPr>
          <w:rFonts w:ascii="Hand writing Mutlu" w:hAnsi="Hand writing Mutlu"/>
          <w:sz w:val="24"/>
          <w:szCs w:val="24"/>
        </w:rPr>
      </w:pPr>
      <w:r>
        <w:rPr>
          <w:noProof/>
          <w:lang w:eastAsia="tr-TR"/>
        </w:rPr>
        <w:pict>
          <v:line id="Straight Connector 865" o:spid="_x0000_s1702" style="position:absolute;z-index:251730944;visibility:visible" from="-73.1pt,79.7pt" to="526.15pt,7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" strokecolor="#4f81bd" strokeweight="2pt">
            <v:shadow on="t" color="black" opacity="24903f" origin=",.5" offset="0,.55556mm"/>
          </v:line>
        </w:pict>
      </w:r>
      <w:r>
        <w:rPr>
          <w:noProof/>
          <w:lang w:eastAsia="tr-TR"/>
        </w:rPr>
        <w:pict>
          <v:shape id="Picture 875" o:spid="_x0000_s1703" type="#_x0000_t75" alt="https://www.adresinizeteslim.com/imagess/9c549585-fd6b-41b9-9800-3a77aae84c58.JPG" style="position:absolute;margin-left:262.15pt;margin-top:8.45pt;width:54pt;height:54.9pt;z-index:251729920;visibility:visible">
            <v:imagedata r:id="rId48" o:title=""/>
          </v:shape>
        </w:pict>
      </w:r>
      <w:r>
        <w:rPr>
          <w:noProof/>
          <w:lang w:eastAsia="tr-TR"/>
        </w:rPr>
        <w:pict>
          <v:shape id="Picture 876" o:spid="_x0000_s1704" type="#_x0000_t75" alt="http://images.clipartlogo.com/files/ss/thumb/729/72978460/the-vintage-candle-a-children_small.jpg" style="position:absolute;margin-left:43.15pt;margin-top:.2pt;width:44.8pt;height:67.5pt;z-index:251727872;visibility:visible">
            <v:imagedata r:id="rId54" o:title=""/>
          </v:shape>
        </w:pict>
      </w:r>
      <w:r>
        <w:rPr>
          <w:noProof/>
          <w:lang w:eastAsia="tr-TR"/>
        </w:rPr>
        <w:pict>
          <v:shape id="Picture 877" o:spid="_x0000_s1705" type="#_x0000_t75" style="position:absolute;margin-left:148.9pt;margin-top:8.65pt;width:52.5pt;height:53.8pt;z-index:251728896;visibility:visible">
            <v:imagedata r:id="rId50" o:title=""/>
          </v:shape>
        </w:pict>
      </w:r>
      <w:r>
        <w:rPr>
          <w:noProof/>
          <w:lang w:eastAsia="tr-TR"/>
        </w:rPr>
        <w:pict>
          <v:shape id="Picture 878" o:spid="_x0000_s1706" type="#_x0000_t75" alt="Description: http://image.samanyoluhaber.com/Images/News/201123/171365_akvaryum.jpg" style="position:absolute;margin-left:363.4pt;margin-top:15.05pt;width:53.85pt;height:39.75pt;z-index:-251589632;visibility:visible">
            <v:imagedata r:id="rId55" o:title=""/>
          </v:shape>
        </w:pict>
      </w:r>
    </w:p>
    <w:p w:rsidR="00710918" w:rsidRPr="0094525B" w:rsidRDefault="00710918" w:rsidP="004B0A6A">
      <w:pPr>
        <w:rPr>
          <w:rFonts w:ascii="Hand writing Mutlu" w:hAnsi="Hand writing Mutlu"/>
          <w:sz w:val="24"/>
          <w:szCs w:val="24"/>
        </w:rPr>
      </w:pPr>
    </w:p>
    <w:p w:rsidR="00710918" w:rsidRDefault="00710918" w:rsidP="004B0A6A">
      <w:pPr>
        <w:rPr>
          <w:rFonts w:ascii="Hand writing Mutlu" w:hAnsi="Hand writing Mutlu"/>
          <w:sz w:val="24"/>
          <w:szCs w:val="24"/>
        </w:rPr>
      </w:pPr>
    </w:p>
    <w:p w:rsidR="00710918" w:rsidRDefault="00710918" w:rsidP="004B0A6A">
      <w:pPr>
        <w:rPr>
          <w:rFonts w:ascii="Hand writing Mutlu" w:hAnsi="Hand writing Mutlu"/>
          <w:sz w:val="24"/>
          <w:szCs w:val="24"/>
        </w:rPr>
      </w:pPr>
      <w:r>
        <w:rPr>
          <w:rFonts w:ascii="Hand writing Mutlu" w:hAnsi="Hand writing Mutlu"/>
          <w:sz w:val="24"/>
          <w:szCs w:val="24"/>
        </w:rPr>
        <w:t>4-) Aşağıdaki nesnelerden prizma şekline benzeyenleri işaretleyin.</w:t>
      </w:r>
    </w:p>
    <w:p w:rsidR="00710918" w:rsidRDefault="00710918" w:rsidP="004B0A6A">
      <w:pPr>
        <w:rPr>
          <w:rFonts w:ascii="Hand writing Mutlu" w:hAnsi="Hand writing Mutlu"/>
          <w:sz w:val="24"/>
          <w:szCs w:val="24"/>
        </w:rPr>
      </w:pPr>
      <w:r>
        <w:rPr>
          <w:noProof/>
          <w:lang w:eastAsia="tr-TR"/>
        </w:rPr>
        <w:pict>
          <v:line id="Straight Connector 866" o:spid="_x0000_s1707" style="position:absolute;z-index:251736064;visibility:visible" from="-73.1pt,83.3pt" to="526.15pt,8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" strokecolor="#4f81bd" strokeweight="2pt">
            <v:shadow on="t" color="black" opacity="24903f" origin=",.5" offset="0,.55556mm"/>
          </v:line>
        </w:pict>
      </w:r>
      <w:r>
        <w:rPr>
          <w:noProof/>
          <w:lang w:eastAsia="tr-TR"/>
        </w:rPr>
        <w:pict>
          <v:shape id="Picture 879" o:spid="_x0000_s1708" type="#_x0000_t75" alt="http://images.clipartlogo.com/files/ss/thumb/838/83810764/illustration-of-kids-setting-up_small.jpg" style="position:absolute;margin-left:345.4pt;margin-top:8.6pt;width:93.75pt;height:66pt;z-index:251735040;visibility:visible">
            <v:imagedata r:id="rId47" o:title=""/>
          </v:shape>
        </w:pict>
      </w:r>
      <w:r>
        <w:rPr>
          <w:noProof/>
          <w:lang w:eastAsia="tr-TR"/>
        </w:rPr>
        <w:pict>
          <v:shape id="Picture 880" o:spid="_x0000_s1709" type="#_x0000_t75" alt="http://www.ahmetkurt.com.tr/wp-content/uploads/pil.jpg" style="position:absolute;margin-left:249.25pt;margin-top:8.4pt;width:60pt;height:60pt;z-index:251734016;visibility:visible">
            <v:imagedata r:id="rId56" o:title=""/>
          </v:shape>
        </w:pict>
      </w:r>
      <w:r>
        <w:rPr>
          <w:noProof/>
          <w:lang w:eastAsia="tr-TR"/>
        </w:rPr>
        <w:pict>
          <v:shape id="Picture 881" o:spid="_x0000_s1710" type="#_x0000_t75" alt="https://www.adresinizeteslim.com/imagess/9c549585-fd6b-41b9-9800-3a77aae84c58.JPG" style="position:absolute;margin-left:142.9pt;margin-top:8.3pt;width:54pt;height:54.9pt;z-index:251732992;visibility:visible">
            <v:imagedata r:id="rId48" o:title=""/>
          </v:shape>
        </w:pict>
      </w:r>
      <w:r>
        <w:rPr>
          <w:noProof/>
          <w:lang w:eastAsia="tr-TR"/>
        </w:rPr>
        <w:pict>
          <v:shape id="Picture 882" o:spid="_x0000_s1711" type="#_x0000_t75" alt="http://st.depositphotos.com/1037178/3078/v/950/depositphotos_30783111-Cartoon-Matchstick-vector.jpg" style="position:absolute;margin-left:28.35pt;margin-top:10.55pt;width:67.3pt;height:53.25pt;z-index:251731968;visibility:visible">
            <v:imagedata r:id="rId57" o:title=""/>
          </v:shape>
        </w:pict>
      </w:r>
    </w:p>
    <w:p w:rsidR="00710918" w:rsidRPr="007B194F" w:rsidRDefault="00710918" w:rsidP="004B0A6A">
      <w:pPr>
        <w:rPr>
          <w:rFonts w:ascii="Hand writing Mutlu" w:hAnsi="Hand writing Mutlu"/>
          <w:sz w:val="24"/>
          <w:szCs w:val="24"/>
        </w:rPr>
      </w:pPr>
    </w:p>
    <w:p w:rsidR="00710918" w:rsidRDefault="00710918" w:rsidP="004B0A6A">
      <w:pPr>
        <w:rPr>
          <w:rFonts w:ascii="Hand writing Mutlu" w:hAnsi="Hand writing Mutlu"/>
          <w:sz w:val="24"/>
          <w:szCs w:val="24"/>
        </w:rPr>
      </w:pPr>
    </w:p>
    <w:p w:rsidR="00710918" w:rsidRDefault="00710918" w:rsidP="004B0A6A">
      <w:pPr>
        <w:rPr>
          <w:rFonts w:ascii="Hand writing Mutlu" w:hAnsi="Hand writing Mutlu"/>
          <w:sz w:val="24"/>
          <w:szCs w:val="24"/>
        </w:rPr>
      </w:pPr>
      <w:r>
        <w:rPr>
          <w:noProof/>
          <w:lang w:eastAsia="tr-TR"/>
        </w:rPr>
        <w:pict>
          <v:shape id="Picture 883" o:spid="_x0000_s1712" type="#_x0000_t75" alt="http://images.clipartlogo.com/files/ss/thumb/115/115772917/black-outline-vector_small.jpg" style="position:absolute;margin-left:353.6pt;margin-top:21.2pt;width:93.75pt;height:93.75pt;z-index:251740160;visibility:visible">
            <v:imagedata r:id="rId46" o:title=""/>
          </v:shape>
        </w:pict>
      </w:r>
      <w:r>
        <w:rPr>
          <w:rFonts w:ascii="Hand writing Mutlu" w:hAnsi="Hand writing Mutlu"/>
          <w:sz w:val="24"/>
          <w:szCs w:val="24"/>
        </w:rPr>
        <w:t>5-) Aşağıdaki nesnelerden silindir şekline benzeyeni işaretleyin.</w:t>
      </w:r>
    </w:p>
    <w:p w:rsidR="00710918" w:rsidRPr="007B194F" w:rsidRDefault="00710918" w:rsidP="004B0A6A">
      <w:pPr>
        <w:rPr>
          <w:rFonts w:ascii="Hand writing Mutlu" w:hAnsi="Hand writing Mutlu"/>
          <w:sz w:val="24"/>
          <w:szCs w:val="24"/>
        </w:rPr>
      </w:pPr>
      <w:r>
        <w:rPr>
          <w:noProof/>
          <w:lang w:eastAsia="tr-TR"/>
        </w:rPr>
        <w:pict>
          <v:shape id="Picture 884" o:spid="_x0000_s1713" type="#_x0000_t75" alt="http://images.clipartlogo.com/files/ss/thumb/117/117507508/mascot-illustration-featuring-a_small.jpg" style="position:absolute;margin-left:251.65pt;margin-top:12.6pt;width:58.55pt;height:48.75pt;z-index:251739136;visibility:visible">
            <v:imagedata r:id="rId52" o:title=""/>
          </v:shape>
        </w:pict>
      </w:r>
      <w:r>
        <w:rPr>
          <w:noProof/>
          <w:lang w:eastAsia="tr-TR"/>
        </w:rPr>
        <w:pict>
          <v:shape id="Picture 885" o:spid="_x0000_s1714" type="#_x0000_t75" alt="http://static6.depositphotos.com/1010340/558/v/170/depositphotos_5587755-Apple-cartoon-character.jpg" style="position:absolute;margin-left:136.9pt;margin-top:5.85pt;width:43.5pt;height:51.1pt;z-index:251738112;visibility:visible">
            <v:imagedata r:id="rId53" o:title=""/>
          </v:shape>
        </w:pict>
      </w:r>
      <w:r>
        <w:rPr>
          <w:noProof/>
          <w:lang w:eastAsia="tr-TR"/>
        </w:rPr>
        <w:pict>
          <v:shape id="Picture 886" o:spid="_x0000_s1715" type="#_x0000_t75" alt="http://www.to-ka.com.tr/urun/5.jpg" style="position:absolute;margin-left:43.15pt;margin-top:12.3pt;width:24pt;height:55.75pt;z-index:251737088;visibility:visible">
            <v:imagedata r:id="rId51" o:title=""/>
          </v:shape>
        </w:pict>
      </w:r>
    </w:p>
    <w:p w:rsidR="00710918" w:rsidRDefault="00710918" w:rsidP="004B0A6A">
      <w:pPr>
        <w:jc w:val="right"/>
        <w:rPr>
          <w:rFonts w:ascii="Hand writing Mutlu" w:hAnsi="Hand writing Mutlu"/>
          <w:sz w:val="40"/>
          <w:szCs w:val="40"/>
        </w:rPr>
      </w:pPr>
    </w:p>
    <w:p w:rsidR="00710918" w:rsidRDefault="00710918" w:rsidP="004B0A6A">
      <w:pPr>
        <w:jc w:val="right"/>
        <w:rPr>
          <w:rFonts w:ascii="Hand writing Mutlu" w:hAnsi="Hand writing Mutlu"/>
          <w:sz w:val="40"/>
          <w:szCs w:val="40"/>
        </w:rPr>
      </w:pPr>
    </w:p>
    <w:p w:rsidR="00710918" w:rsidRDefault="00710918" w:rsidP="0038240D">
      <w:pPr>
        <w:rPr>
          <w:rFonts w:ascii="Hand writing Mutlu" w:hAnsi="Hand writing Mutlu"/>
          <w:sz w:val="40"/>
          <w:szCs w:val="40"/>
        </w:rPr>
      </w:pPr>
      <w:r>
        <w:rPr>
          <w:noProof/>
          <w:lang w:eastAsia="tr-TR"/>
        </w:rPr>
        <w:pict>
          <v:shape id="Cloud 283" o:spid="_x0000_s1716" style="position:absolute;margin-left:119.65pt;margin-top:-18.35pt;width:186.75pt;height:60.75pt;z-index:251741184;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dbe5f1" strokecolor="#243f60" strokeweight="2pt">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257651,467505;118586,453271;380354,623274;319524,630079;904659,698123;867985,667048;1582632,620631;1567974,654725;1873718,409944;2052201,537389;2294754,274213;2215257,322005;2104028,96905;2108200,119479;1596412,70580;1637149,41791;1215564,84296;1235273,59472;768615,92726;839986,116800;226577,281982;214114,256639" o:connectangles="0,0,0,0,0,0,0,0,0,0,0,0,0,0,0,0,0,0,0,0,0,0" textboxrect="0,0,43200,43200"/>
            <v:handles>
              <v:h position="@3,#0" polar="10800,10800"/>
              <v:h position="#2,#1" polar="10800,10800" radiusrange="0,10800"/>
            </v:handles>
            <v:textbox>
              <w:txbxContent>
                <w:p w:rsidR="00710918" w:rsidRPr="0038037C" w:rsidRDefault="00710918" w:rsidP="0038240D">
                  <w:pPr>
                    <w:jc w:val="center"/>
                    <w:rPr>
                      <w:rFonts w:ascii="Hand writing Mutlu" w:hAnsi="Hand writing Mutlu"/>
                      <w:color w:val="000000"/>
                      <w:sz w:val="40"/>
                      <w:szCs w:val="40"/>
                    </w:rPr>
                  </w:pPr>
                  <w:r w:rsidRPr="0038037C">
                    <w:rPr>
                      <w:rFonts w:ascii="Hand writing Mutlu" w:hAnsi="Hand writing Mutlu"/>
                      <w:color w:val="000000"/>
                      <w:sz w:val="40"/>
                      <w:szCs w:val="40"/>
                    </w:rPr>
                    <w:t>Okuyalım</w:t>
                  </w:r>
                </w:p>
              </w:txbxContent>
            </v:textbox>
          </v:shape>
        </w:pict>
      </w:r>
    </w:p>
    <w:p w:rsidR="00710918" w:rsidRPr="000B1578" w:rsidRDefault="00710918" w:rsidP="0038240D">
      <w:pPr>
        <w:rPr>
          <w:rFonts w:ascii="Hand writing Mutlu" w:hAnsi="Hand writing Mutlu"/>
          <w:sz w:val="40"/>
          <w:szCs w:val="40"/>
        </w:rPr>
      </w:pPr>
      <w:r>
        <w:rPr>
          <w:noProof/>
          <w:lang w:eastAsia="tr-TR"/>
        </w:rPr>
        <w:pict>
          <v:group id="Group 284" o:spid="_x0000_s1717" style="position:absolute;margin-left:-44.6pt;margin-top:1.75pt;width:540pt;height:129pt;z-index:251742208" coordsize="68580,163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">
            <v:group id="Group 285" o:spid="_x0000_s1718" style="position:absolute;width:68580;height:16383" coordsize="68580,16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roundrect id="Rounded Rectangle 286" o:spid="_x0000_s1719" style="position:absolute;width:68580;height:16383;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UaAMMA&#10;AADcAAAADwAAAGRycy9kb3ducmV2LnhtbESPzarCMBSE94LvEI7gTtNbUEo1SrkoiLvrH7g7NMe2&#10;2JyUJmr16W8EweUwM98w82VnanGn1lWWFfyMIxDEudUVFwoO+/UoAeE8ssbaMil4koPlot+bY6rt&#10;g//ovvOFCBB2KSoovW9SKV1ekkE3tg1x8C62NeiDbAupW3wEuKllHEVTabDisFBiQ78l5dfdzSi4&#10;2df1tD0m2SU+bp7ZYTUpHJ2VGg66bAbCU+e/4U97oxXEyRTeZ8IR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UaAMMAAADcAAAADwAAAAAAAAAAAAAAAACYAgAAZHJzL2Rv&#10;d25yZXYueG1sUEsFBgAAAAAEAAQA9QAAAIgDAAAAAA==&#10;" strokecolor="#243f60" strokeweight="2pt">
                <v:textbox>
                  <w:txbxContent>
                    <w:p w:rsidR="00710918" w:rsidRPr="0038037C" w:rsidRDefault="00710918" w:rsidP="0038240D">
                      <w:pPr>
                        <w:jc w:val="center"/>
                        <w:rPr>
                          <w:rFonts w:ascii="Hand writing Mutlu" w:hAnsi="Hand writing Mutlu"/>
                          <w:color w:val="000000"/>
                          <w:sz w:val="40"/>
                          <w:szCs w:val="40"/>
                        </w:rPr>
                      </w:pPr>
                      <w:r w:rsidRPr="0038037C">
                        <w:rPr>
                          <w:rFonts w:ascii="Hand writing Mutlu" w:hAnsi="Hand writing Mutlu"/>
                          <w:color w:val="000000"/>
                          <w:sz w:val="40"/>
                          <w:szCs w:val="40"/>
                        </w:rPr>
                        <w:t xml:space="preserve">               Kelebekler ayaklarıyla tat alırlar.</w:t>
                      </w:r>
                    </w:p>
                  </w:txbxContent>
                </v:textbox>
              </v:roundrect>
              <v:roundrect id="Rounded Rectangle 287" o:spid="_x0000_s1720" style="position:absolute;left:857;top:1619;width:16764;height:1314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n6XMQA&#10;AADcAAAADwAAAGRycy9kb3ducmV2LnhtbESPT4vCMBTE7wt+h/AEb2uqB/9Uo6ggeNR2YfX2aJ5t&#10;sXkpTbR1P/1GEDwOM/MbZrnuTCUe1LjSsoLRMAJBnFldcq7gJ91/z0A4j6yxskwKnuRgvep9LTHW&#10;tuUTPRKfiwBhF6OCwvs6ltJlBRl0Q1sTB+9qG4M+yCaXusE2wE0lx1E0kQZLDgsF1rQrKLsld6Mg&#10;TbaHSbq9nH/rzd/J3495NudWqUG/2yxAeOr8J/xuH7SC8WwKrzPhCM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Z+lzEAAAA3AAAAA8AAAAAAAAAAAAAAAAAmAIAAGRycy9k&#10;b3ducmV2LnhtbFBLBQYAAAAABAAEAPUAAACJAwAAAAA=&#10;" fillcolor="#eaf1dd" strokecolor="#243f60" strokeweight="2pt">
                <v:textbox>
                  <w:txbxContent>
                    <w:p w:rsidR="00710918" w:rsidRDefault="00710918" w:rsidP="0038240D">
                      <w:pPr>
                        <w:jc w:val="center"/>
                      </w:pPr>
                    </w:p>
                  </w:txbxContent>
                </v:textbox>
              </v:roundrect>
            </v:group>
            <v:shape id="Picture 288" o:spid="_x0000_s1721" type="#_x0000_t75" alt="http://gallery.yopriceville.com/downloadfullsize/send/3308" style="position:absolute;left:3524;top:6000;width:11239;height:714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R3q3DAAAA3AAAAA8AAABkcnMvZG93bnJldi54bWxET8uKwjAU3Qv+Q7iCm0HTcUS0GsVxEHQj&#10;+EBxd2mubbW5KU2mdv7eLAZcHs57tmhMIWqqXG5ZwWc/AkGcWJ1zquB0XPfGIJxH1lhYJgV/5GAx&#10;b7dmGGv75D3VB5+KEMIuRgWZ92UspUsyMuj6tiQO3M1WBn2AVSp1hc8Qbgo5iKKRNJhzaMiwpFVG&#10;yePwaxR8DyfJ/fxlf2hbX3aP63pYLj82SnU7zXIKwlPj3+J/90YrGIzD2nAmHAE5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5HercMAAADcAAAADwAAAAAAAAAAAAAAAACf&#10;AgAAZHJzL2Rvd25yZXYueG1sUEsFBgAAAAAEAAQA9wAAAI8DAAAAAA==&#10;">
              <v:imagedata r:id="rId58" o:title=""/>
              <v:path arrowok="t"/>
            </v:shape>
          </v:group>
        </w:pict>
      </w:r>
    </w:p>
    <w:p w:rsidR="00710918" w:rsidRPr="000B1578" w:rsidRDefault="00710918" w:rsidP="0038240D">
      <w:pPr>
        <w:rPr>
          <w:rFonts w:ascii="Hand writing Mutlu" w:hAnsi="Hand writing Mutlu"/>
          <w:sz w:val="40"/>
          <w:szCs w:val="40"/>
        </w:rPr>
      </w:pPr>
    </w:p>
    <w:p w:rsidR="00710918" w:rsidRPr="000B1578" w:rsidRDefault="00710918" w:rsidP="0038240D">
      <w:pPr>
        <w:rPr>
          <w:rFonts w:ascii="Hand writing Mutlu" w:hAnsi="Hand writing Mutlu"/>
          <w:sz w:val="40"/>
          <w:szCs w:val="40"/>
        </w:rPr>
      </w:pPr>
      <w:r>
        <w:rPr>
          <w:noProof/>
          <w:lang w:eastAsia="tr-TR"/>
        </w:rPr>
        <w:pict>
          <v:group id="Group 289" o:spid="_x0000_s1722" style="position:absolute;margin-left:-43.1pt;margin-top:43.45pt;width:540pt;height:129pt;z-index:251743232" coordsize="68580,163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">
            <v:group id="Group 290" o:spid="_x0000_s1723" style="position:absolute;width:68580;height:16383" coordsize="68580,16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roundrect id="Rounded Rectangle 292" o:spid="_x0000_s1724" style="position:absolute;width:68580;height:16383;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eK3sMA&#10;AADcAAAADwAAAGRycy9kb3ducmV2LnhtbESPQYvCMBSE74L/ITzBm6YWFK1GKaIg3nRV8PZonm2x&#10;eSlN1OqvNwsLexxm5htmsWpNJZ7UuNKygtEwAkGcWV1yruD0sx1MQTiPrLGyTAre5GC17HYWmGj7&#10;4gM9jz4XAcIuQQWF93UipcsKMuiGtiYO3s02Bn2QTS51g68AN5WMo2giDZYcFgqsaV1Qdj8+jIKH&#10;/dwv+/M0vcXn3Ts9bca5o6tS/V6bzkF4av1/+K+90wriWQy/Z8IRkMs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eK3sMAAADcAAAADwAAAAAAAAAAAAAAAACYAgAAZHJzL2Rv&#10;d25yZXYueG1sUEsFBgAAAAAEAAQA9QAAAIgDAAAAAA==&#10;" strokecolor="#243f60" strokeweight="2pt">
                <v:textbox>
                  <w:txbxContent>
                    <w:p w:rsidR="00710918" w:rsidRPr="0038037C" w:rsidRDefault="00710918" w:rsidP="0038240D">
                      <w:pPr>
                        <w:jc w:val="center"/>
                        <w:rPr>
                          <w:rFonts w:ascii="Hand writing Mutlu" w:hAnsi="Hand writing Mutlu"/>
                          <w:color w:val="000000"/>
                          <w:sz w:val="40"/>
                          <w:szCs w:val="40"/>
                        </w:rPr>
                      </w:pPr>
                      <w:r w:rsidRPr="0038037C">
                        <w:rPr>
                          <w:rFonts w:ascii="Hand writing Mutlu" w:hAnsi="Hand writing Mutlu"/>
                          <w:color w:val="000000"/>
                          <w:sz w:val="40"/>
                          <w:szCs w:val="40"/>
                        </w:rPr>
                        <w:t xml:space="preserve">               Filler zıplayamazlar.</w:t>
                      </w:r>
                    </w:p>
                  </w:txbxContent>
                </v:textbox>
              </v:roundrect>
              <v:roundrect id="Rounded Rectangle 293" o:spid="_x0000_s1725" style="position:absolute;left:857;top:1619;width:16764;height:1314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tqgsMA&#10;AADcAAAADwAAAGRycy9kb3ducmV2LnhtbESPQYvCMBSE74L/ITzBm6YqyFqNooLgUduF3b09mmdb&#10;bF5KE2311xtB2OMwM98wq01nKnGnxpWWFUzGEQjizOqScwXf6WH0BcJ5ZI2VZVLwIAebdb+3wljb&#10;ls90T3wuAoRdjAoK7+tYSpcVZNCNbU0cvIttDPogm1zqBtsAN5WcRtFcGiw5LBRY076g7JrcjII0&#10;2R3n6e7v96fePs/+dsqzBbdKDQfddgnCU+f/w5/2USuYLmbwPhOOg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3tqgsMAAADcAAAADwAAAAAAAAAAAAAAAACYAgAAZHJzL2Rv&#10;d25yZXYueG1sUEsFBgAAAAAEAAQA9QAAAIgDAAAAAA==&#10;" fillcolor="#eaf1dd" strokecolor="#243f60" strokeweight="2pt">
                <v:textbox>
                  <w:txbxContent>
                    <w:p w:rsidR="00710918" w:rsidRDefault="00710918" w:rsidP="0038240D">
                      <w:pPr>
                        <w:jc w:val="center"/>
                      </w:pPr>
                    </w:p>
                  </w:txbxContent>
                </v:textbox>
              </v:roundrect>
            </v:group>
            <v:shape id="Picture 305" o:spid="_x0000_s1726" type="#_x0000_t75" alt="http://www.wpclipart.com/animals/E/elephant/elephant_3/Elephant_walking_small_tusks_T.png" style="position:absolute;left:4286;top:6096;width:8953;height:809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xt2HEAAAA3AAAAA8AAABkcnMvZG93bnJldi54bWxEj91qwkAUhO8LvsNyhN4U3Vjxh+gqIqT0&#10;wpumfYBD9phEs+fE7Krp23cFoZfDzHzDrLe9a9SNOl8LG5iME1DEhdiaSwM/39loCcoHZIuNMBn4&#10;JQ/bzeBljamVO3/RLQ+lihD2KRqoQmhTrX1RkUM/lpY4ekfpHIYou1LbDu8R7hr9niRz7bDmuFBh&#10;S/uKinN+dQZKecvqj/1JDrODz8JuelkIzo15Hfa7FahAffgPP9uf1sA0mcHjTDwCevM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5xt2HEAAAA3AAAAA8AAAAAAAAAAAAAAAAA&#10;nwIAAGRycy9kb3ducmV2LnhtbFBLBQYAAAAABAAEAPcAAACQAwAAAAA=&#10;">
              <v:imagedata r:id="rId59" o:title=""/>
              <v:path arrowok="t"/>
            </v:shape>
          </v:group>
        </w:pict>
      </w:r>
    </w:p>
    <w:p w:rsidR="00710918" w:rsidRDefault="00710918" w:rsidP="0038240D">
      <w:pPr>
        <w:rPr>
          <w:rFonts w:ascii="Hand writing Mutlu" w:hAnsi="Hand writing Mutlu"/>
          <w:sz w:val="40"/>
          <w:szCs w:val="40"/>
        </w:rPr>
      </w:pPr>
    </w:p>
    <w:p w:rsidR="00710918" w:rsidRDefault="00710918" w:rsidP="0038240D">
      <w:pPr>
        <w:tabs>
          <w:tab w:val="left" w:pos="1605"/>
        </w:tabs>
        <w:rPr>
          <w:rFonts w:ascii="Hand writing Mutlu" w:hAnsi="Hand writing Mutlu"/>
          <w:sz w:val="40"/>
          <w:szCs w:val="40"/>
        </w:rPr>
      </w:pPr>
      <w:r>
        <w:rPr>
          <w:rFonts w:ascii="Hand writing Mutlu" w:hAnsi="Hand writing Mutlu"/>
          <w:sz w:val="40"/>
          <w:szCs w:val="40"/>
        </w:rPr>
        <w:tab/>
      </w:r>
    </w:p>
    <w:p w:rsidR="00710918" w:rsidRPr="00E735AC" w:rsidRDefault="00710918" w:rsidP="0038240D">
      <w:pPr>
        <w:rPr>
          <w:rFonts w:ascii="Hand writing Mutlu" w:hAnsi="Hand writing Mutlu"/>
          <w:sz w:val="40"/>
          <w:szCs w:val="40"/>
        </w:rPr>
      </w:pPr>
      <w:r>
        <w:rPr>
          <w:noProof/>
          <w:lang w:eastAsia="tr-TR"/>
        </w:rPr>
        <w:pict>
          <v:group id="Group 306" o:spid="_x0000_s1727" style="position:absolute;margin-left:-44.6pt;margin-top:39.25pt;width:540pt;height:129pt;z-index:251744256" coordsize="68580,163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">
            <v:group id="Group 308" o:spid="_x0000_s1728" style="position:absolute;width:68580;height:16383" coordsize="68580,16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roundrect id="Rounded Rectangle 309" o:spid="_x0000_s1729" style="position:absolute;width:68580;height:16383;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iCtcUA&#10;AADcAAAADwAAAGRycy9kb3ducmV2LnhtbESPQWvCQBSE74X+h+UJ3urGiMVG1xBKC8GbVgveHtln&#10;Esy+DdlVE3+9KxR6HGbmG2aV9qYRV+pcbVnBdBKBIC6srrlUsP/5fluAcB5ZY2OZFAzkIF2/vqww&#10;0fbGW7rufCkChF2CCirv20RKV1Rk0E1sSxy8k+0M+iC7UuoObwFuGhlH0bs0WHNYqLClz4qK8+5i&#10;FFzs/fy7OSyyU3zIh2z/NS8dHZUaj/psCcJT7//Df+1cK5hFH/A8E46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WIK1xQAAANwAAAAPAAAAAAAAAAAAAAAAAJgCAABkcnMv&#10;ZG93bnJldi54bWxQSwUGAAAAAAQABAD1AAAAigMAAAAA&#10;" strokecolor="#243f60" strokeweight="2pt">
                <v:textbox>
                  <w:txbxContent>
                    <w:p w:rsidR="00710918" w:rsidRPr="0038037C" w:rsidRDefault="00710918" w:rsidP="0038240D">
                      <w:pPr>
                        <w:jc w:val="center"/>
                        <w:rPr>
                          <w:rFonts w:ascii="Hand writing Mutlu" w:hAnsi="Hand writing Mutlu"/>
                          <w:color w:val="000000"/>
                          <w:sz w:val="40"/>
                          <w:szCs w:val="40"/>
                        </w:rPr>
                      </w:pPr>
                      <w:r w:rsidRPr="0038037C">
                        <w:rPr>
                          <w:rFonts w:ascii="Hand writing Mutlu" w:hAnsi="Hand writing Mutlu"/>
                          <w:color w:val="000000"/>
                          <w:sz w:val="40"/>
                          <w:szCs w:val="40"/>
                        </w:rPr>
                        <w:t xml:space="preserve">               Yunus balıkları gözleri açık uyur.</w:t>
                      </w:r>
                    </w:p>
                  </w:txbxContent>
                </v:textbox>
              </v:roundrect>
              <v:roundrect id="Rounded Rectangle 310" o:spid="_x0000_s1730" style="position:absolute;left:857;top:1619;width:16764;height:1314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v4MsIA&#10;AADcAAAADwAAAGRycy9kb3ducmV2LnhtbERPz2vCMBS+C/4P4Qm72VQHsnVNiwoDj7MV3G6P5i0t&#10;a15KE223v345DHb8+H7n5Wx7cafRd44VbJIUBHHjdMdGwaV+XT+B8AFZY++YFHyTh7JYLnLMtJv4&#10;TPcqGBFD2GeooA1hyKT0TUsWfeIG4sh9utFiiHA0Uo84xXDby22a7qTFjmNDiwMdW2q+qptVUFeH&#10;064+fLxfh/3POdzeTPPMk1IPq3n/AiLQHP7Ff+6TVvC4ifPjmXgEZP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m/gywgAAANwAAAAPAAAAAAAAAAAAAAAAAJgCAABkcnMvZG93&#10;bnJldi54bWxQSwUGAAAAAAQABAD1AAAAhwMAAAAA&#10;" fillcolor="#eaf1dd" strokecolor="#243f60" strokeweight="2pt">
                <v:textbox>
                  <w:txbxContent>
                    <w:p w:rsidR="00710918" w:rsidRDefault="00710918" w:rsidP="0038240D">
                      <w:pPr>
                        <w:jc w:val="center"/>
                      </w:pPr>
                    </w:p>
                  </w:txbxContent>
                </v:textbox>
              </v:roundrect>
            </v:group>
            <v:shape id="Picture 311" o:spid="_x0000_s1731" type="#_x0000_t75" alt="http://1.bp.blogspot.com/-GJ7GzrlXKlo/T4I73O92VvI/AAAAAAAAAHo/eOL_TzPZfI0/s1600/psptubez_dot_com_003.png" style="position:absolute;left:1619;top:4095;width:15526;height:800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s8lbDAAAA3AAAAA8AAABkcnMvZG93bnJldi54bWxEj92KwjAUhO+FfYdwFrzTtAq6VKMsq4Ig&#10;gnb3Ac42pz/YnJQm2vr2RhC8HGbmG2a57k0tbtS6yrKCeByBIM6srrhQ8Pe7G32BcB5ZY22ZFNzJ&#10;wXr1MVhiom3HZ7qlvhABwi5BBaX3TSKly0oy6Ma2IQ5ebluDPsi2kLrFLsBNLSdRNJMGKw4LJTb0&#10;U1J2Sa9GwdHlchfN0y3PsctPG3043s2/UsPP/nsBwlPv3+FXe68VTOMYnmfCEZCr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GzyVsMAAADcAAAADwAAAAAAAAAAAAAAAACf&#10;AgAAZHJzL2Rvd25yZXYueG1sUEsFBgAAAAAEAAQA9wAAAI8DAAAAAA==&#10;">
              <v:imagedata r:id="rId60" o:title=""/>
              <v:path arrowok="t"/>
            </v:shape>
          </v:group>
        </w:pict>
      </w:r>
    </w:p>
    <w:p w:rsidR="00710918" w:rsidRDefault="00710918" w:rsidP="0038240D">
      <w:pPr>
        <w:rPr>
          <w:rFonts w:ascii="Hand writing Mutlu" w:hAnsi="Hand writing Mutlu"/>
          <w:sz w:val="40"/>
          <w:szCs w:val="40"/>
        </w:rPr>
      </w:pPr>
    </w:p>
    <w:p w:rsidR="00710918" w:rsidRDefault="00710918" w:rsidP="0038240D">
      <w:pPr>
        <w:tabs>
          <w:tab w:val="left" w:pos="1995"/>
        </w:tabs>
        <w:rPr>
          <w:rFonts w:ascii="Hand writing Mutlu" w:hAnsi="Hand writing Mutlu"/>
          <w:sz w:val="40"/>
          <w:szCs w:val="40"/>
        </w:rPr>
      </w:pPr>
      <w:r>
        <w:rPr>
          <w:rFonts w:ascii="Hand writing Mutlu" w:hAnsi="Hand writing Mutlu"/>
          <w:sz w:val="40"/>
          <w:szCs w:val="40"/>
        </w:rPr>
        <w:tab/>
      </w:r>
    </w:p>
    <w:p w:rsidR="00710918" w:rsidRPr="00E735AC" w:rsidRDefault="00710918" w:rsidP="0038240D">
      <w:pPr>
        <w:rPr>
          <w:rFonts w:ascii="Hand writing Mutlu" w:hAnsi="Hand writing Mutlu"/>
          <w:sz w:val="40"/>
          <w:szCs w:val="40"/>
        </w:rPr>
      </w:pPr>
      <w:r>
        <w:rPr>
          <w:noProof/>
          <w:lang w:eastAsia="tr-TR"/>
        </w:rPr>
        <w:pict>
          <v:group id="Group 312" o:spid="_x0000_s1732" style="position:absolute;margin-left:-43.85pt;margin-top:35pt;width:540pt;height:129pt;z-index:251745280" coordsize="68580,163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">
            <v:group id="Group 313" o:spid="_x0000_s1733" style="position:absolute;width:68580;height:16383" coordsize="68580,16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v8F8QAAADcAAAADwAAAGRycy9kb3ducmV2LnhtbESPQYvCMBSE78L+h/AW&#10;vGnaLS7SNYrIrngQYVUQb4/m2Rabl9LEtv57Iwgeh5n5hpktelOJlhpXWlYQjyMQxJnVJecKjoe/&#10;0RSE88gaK8uk4E4OFvOPwQxTbTv+p3bvcxEg7FJUUHhfp1K6rCCDbmxr4uBdbGPQB9nkUjfYBbip&#10;5FcUfUuDJYeFAmtaFZRd9zejYN1ht0zi33Z7vazu58Nkd9rGpNTws1/+gPDU+3f41d5oBUmcwP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v8F8QAAADcAAAA&#10;DwAAAAAAAAAAAAAAAACqAgAAZHJzL2Rvd25yZXYueG1sUEsFBgAAAAAEAAQA+gAAAJsDAAAAAA==&#10;">
              <v:roundrect id="Rounded Rectangle 314" o:spid="_x0000_s1734" style="position:absolute;width:68580;height:16383;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C79sQA&#10;AADcAAAADwAAAGRycy9kb3ducmV2LnhtbESPS4vCQBCE74L/YWjBm058LZLNKGFZQbz5Wthbk+k8&#10;MNMTMqNGf72zsOCxqKqvqGTdmVrcqHWVZQWTcQSCOLO64kLB6bgZLUE4j6yxtkwKHuRgver3Eoy1&#10;vfOebgdfiABhF6OC0vsmltJlJRl0Y9sQBy+3rUEfZFtI3eI9wE0tp1H0IQ1WHBZKbOirpOxyuBoF&#10;V/u8/OzOyzSfnreP9PS9KBz9KjUcdOknCE+df4f/21utYDaZw9+Zc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Au/bEAAAA3AAAAA8AAAAAAAAAAAAAAAAAmAIAAGRycy9k&#10;b3ducmV2LnhtbFBLBQYAAAAABAAEAPUAAACJAwAAAAA=&#10;" strokecolor="#243f60" strokeweight="2pt">
                <v:textbox>
                  <w:txbxContent>
                    <w:p w:rsidR="00710918" w:rsidRPr="0038037C" w:rsidRDefault="00710918" w:rsidP="0038240D">
                      <w:pPr>
                        <w:jc w:val="center"/>
                        <w:rPr>
                          <w:rFonts w:ascii="Hand writing Mutlu" w:hAnsi="Hand writing Mutlu"/>
                          <w:color w:val="000000"/>
                          <w:sz w:val="40"/>
                          <w:szCs w:val="40"/>
                        </w:rPr>
                      </w:pPr>
                      <w:r w:rsidRPr="0038037C">
                        <w:rPr>
                          <w:rFonts w:ascii="Hand writing Mutlu" w:hAnsi="Hand writing Mutlu"/>
                          <w:color w:val="000000"/>
                          <w:sz w:val="40"/>
                          <w:szCs w:val="40"/>
                        </w:rPr>
                        <w:t xml:space="preserve">                   Kirpiler suyun üzerinde batmadan kalırlar.</w:t>
                      </w:r>
                    </w:p>
                  </w:txbxContent>
                </v:textbox>
              </v:roundrect>
              <v:roundrect id="Rounded Rectangle 315" o:spid="_x0000_s1735" style="position:absolute;left:857;top:1619;width:16764;height:1314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xbqsUA&#10;AADcAAAADwAAAGRycy9kb3ducmV2LnhtbESPQWvCQBSE74X+h+UVvNWNSkObuooKQo4mKbS9PbLP&#10;JJh9G7JrEv313UKhx2FmvmHW28m0YqDeNZYVLOYRCOLS6oYrBR/F8fkVhPPIGlvLpOBGDrabx4c1&#10;JtqOnNGQ+0oECLsEFdTed4mUrqzJoJvbjjh4Z9sb9EH2ldQ9jgFuWrmMolgabDgs1NjRoabykl+N&#10;giLfp3Gx//767Hb3zF9PVfnGo1Kzp2n3DsLT5P/Df+1UK1gtXuD3TDg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7FuqxQAAANwAAAAPAAAAAAAAAAAAAAAAAJgCAABkcnMv&#10;ZG93bnJldi54bWxQSwUGAAAAAAQABAD1AAAAigMAAAAA&#10;" fillcolor="#eaf1dd" strokecolor="#243f60" strokeweight="2pt">
                <v:textbox>
                  <w:txbxContent>
                    <w:p w:rsidR="00710918" w:rsidRDefault="00710918" w:rsidP="0038240D">
                      <w:pPr>
                        <w:jc w:val="center"/>
                      </w:pPr>
                    </w:p>
                  </w:txbxContent>
                </v:textbox>
              </v:roundrect>
            </v:group>
            <v:shape id="Picture 341" o:spid="_x0000_s1736" type="#_x0000_t75" alt="https://lh4.ggpht.com/ds9BXJ1SkuMoFKDE5s2KmDcNjtE0qeQk5---olhWL4zw-gc9pp3oDBIHVFIFJDttu9c=w300" style="position:absolute;left:3619;top:4095;width:9716;height:971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S7GAAAA3AAAAA8AAABkcnMvZG93bnJldi54bWxEj0FrwkAUhO8F/8PyhN7qJrWKRFcJhZYe&#10;WqrGi7dn9pkEs2+X7Nak/75bEDwOM/MNs9oMphVX6nxjWUE6SUAQl1Y3XCk4FG9PCxA+IGtsLZOC&#10;X/KwWY8eVphp2/OOrvtQiQhhn6GCOgSXSenLmgz6iXXE0TvbzmCIsquk7rCPcNPK5ySZS4MNx4Ua&#10;Hb3WVF72P0bBaffZF/nh63sb3PZ95lIu8uNUqcfxkC9BBBrCPXxrf2gF05cU/s/EIyD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b75LsYAAADcAAAADwAAAAAAAAAAAAAA&#10;AACfAgAAZHJzL2Rvd25yZXYueG1sUEsFBgAAAAAEAAQA9wAAAJIDAAAAAA==&#10;">
              <v:imagedata r:id="rId61" o:title=""/>
              <v:path arrowok="t"/>
            </v:shape>
          </v:group>
        </w:pict>
      </w:r>
    </w:p>
    <w:p w:rsidR="00710918" w:rsidRDefault="00710918" w:rsidP="0038240D">
      <w:pPr>
        <w:rPr>
          <w:rFonts w:ascii="Hand writing Mutlu" w:hAnsi="Hand writing Mutlu"/>
          <w:sz w:val="40"/>
          <w:szCs w:val="40"/>
        </w:rPr>
      </w:pPr>
    </w:p>
    <w:p w:rsidR="00710918" w:rsidRPr="00E735AC" w:rsidRDefault="00710918" w:rsidP="0038240D">
      <w:pPr>
        <w:tabs>
          <w:tab w:val="left" w:pos="3435"/>
        </w:tabs>
        <w:rPr>
          <w:rFonts w:ascii="Hand writing Mutlu" w:hAnsi="Hand writing Mutlu"/>
          <w:sz w:val="40"/>
          <w:szCs w:val="40"/>
        </w:rPr>
      </w:pPr>
      <w:r>
        <w:rPr>
          <w:noProof/>
          <w:lang w:eastAsia="tr-TR"/>
        </w:rPr>
        <w:pict>
          <v:group id="Group 342" o:spid="_x0000_s1737" style="position:absolute;margin-left:-44.6pt;margin-top:75.95pt;width:540pt;height:129pt;z-index:251746304" coordsize="68580,163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">
            <v:group id="Group 343" o:spid="_x0000_s1738" style="position:absolute;width:68580;height:16383" coordsize="68580,16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jTCsUAAADcAAAADwAAAGRycy9kb3ducmV2LnhtbESPT2vCQBTE7wW/w/KE&#10;3uomphWJriKipQcR/APi7ZF9JsHs25Bdk/jtuwWhx2FmfsPMl72pREuNKy0riEcRCOLM6pJzBefT&#10;9mMKwnlkjZVlUvAkB8vF4G2OqbYdH6g9+lwECLsUFRTe16mULivIoBvZmjh4N9sY9EE2udQNdgFu&#10;KjmOook0WHJYKLCmdUHZ/fgwCr477FZJvGl399v6eT197S+7mJR6H/arGQhPvf8Pv9o/WkHy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40wrFAAAA3AAA&#10;AA8AAAAAAAAAAAAAAAAAqgIAAGRycy9kb3ducmV2LnhtbFBLBQYAAAAABAAEAPoAAACcAwAAAAA=&#10;">
              <v:roundrect id="Rounded Rectangle 344" o:spid="_x0000_s1739" style="position:absolute;width:68580;height:16383;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OU68YA&#10;AADcAAAADwAAAGRycy9kb3ducmV2LnhtbESPS2vDMBCE74X+B7GB3hI5blKCG9mY0kLoLa9Cb4u1&#10;fhBrZSw5dvrro0Khx2FmvmG22WRacaXeNZYVLBcRCOLC6oYrBafjx3wDwnlkja1lUnAjB1n6+LDF&#10;RNuR93Q9+EoECLsEFdTed4mUrqjJoFvYjjh4pe0N+iD7SuoexwA3rYyj6EUabDgs1NjRW03F5TAY&#10;BYP9uXx9njd5GZ93t/z0vq4cfSv1NJvyVxCeJv8f/mvvtILn1Qp+z4QjI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OU68YAAADcAAAADwAAAAAAAAAAAAAAAACYAgAAZHJz&#10;L2Rvd25yZXYueG1sUEsFBgAAAAAEAAQA9QAAAIsDAAAAAA==&#10;" strokecolor="#243f60" strokeweight="2pt">
                <v:textbox>
                  <w:txbxContent>
                    <w:p w:rsidR="00710918" w:rsidRPr="0038037C" w:rsidRDefault="00710918" w:rsidP="0038240D">
                      <w:pPr>
                        <w:jc w:val="center"/>
                        <w:rPr>
                          <w:rFonts w:ascii="Hand writing Mutlu" w:hAnsi="Hand writing Mutlu"/>
                          <w:color w:val="000000"/>
                          <w:sz w:val="40"/>
                          <w:szCs w:val="40"/>
                        </w:rPr>
                      </w:pPr>
                      <w:r w:rsidRPr="0038037C">
                        <w:rPr>
                          <w:rFonts w:ascii="Hand writing Mutlu" w:hAnsi="Hand writing Mutlu"/>
                          <w:color w:val="000000"/>
                          <w:sz w:val="40"/>
                          <w:szCs w:val="40"/>
                        </w:rPr>
                        <w:t xml:space="preserve">                  Yılanlar duyamaz.</w:t>
                      </w:r>
                    </w:p>
                  </w:txbxContent>
                </v:textbox>
              </v:roundrect>
              <v:roundrect id="Rounded Rectangle 345" o:spid="_x0000_s1740" style="position:absolute;left:857;top:1619;width:16764;height:1314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90t8UA&#10;AADcAAAADwAAAGRycy9kb3ducmV2LnhtbESPQWvCQBSE7wX/w/KE3ppNrYqNrqJCwaMmhdrbI/tM&#10;QrNvQ3Y1qb/eFQSPw8x8wyxWvanFhVpXWVbwHsUgiHOrKy4UfGdfbzMQziNrrC2Tgn9ysFoOXhaY&#10;aNvxgS6pL0SAsEtQQel9k0jp8pIMusg2xME72dagD7ItpG6xC3BTy1EcT6XBisNCiQ1tS8r/0rNR&#10;kKWb3TTb/B5/mvX14M/7Iv/kTqnXYb+eg/DU+2f40d5pBR/jCdzPh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X3S3xQAAANwAAAAPAAAAAAAAAAAAAAAAAJgCAABkcnMv&#10;ZG93bnJldi54bWxQSwUGAAAAAAQABAD1AAAAigMAAAAA&#10;" fillcolor="#eaf1dd" strokecolor="#243f60" strokeweight="2pt">
                <v:textbox>
                  <w:txbxContent>
                    <w:p w:rsidR="00710918" w:rsidRDefault="00710918" w:rsidP="0038240D">
                      <w:pPr>
                        <w:jc w:val="center"/>
                      </w:pPr>
                    </w:p>
                  </w:txbxContent>
                </v:textbox>
              </v:roundrect>
            </v:group>
            <v:shape id="Picture 346" o:spid="_x0000_s1741" type="#_x0000_t75" alt="http://fc08.deviantart.net/fs71/f/2010/125/2/a/Snake_transparent_png_by_AbsurdWordPreferred.png" style="position:absolute;left:2667;top:3143;width:12096;height:98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94gPFAAAA3AAAAA8AAABkcnMvZG93bnJldi54bWxEj0trAkEQhO8B/8PQQi5BZ7OKyuooQRL1&#10;4sEnHpud3gfu9Cw7E938eycgeCyq6itqtmhNJW7UuNKygs9+BII4tbrkXMHx8NObgHAeWWNlmRT8&#10;kYPFvPM2w0TbO+/otve5CBB2CSoovK8TKV1akEHXtzVx8DLbGPRBNrnUDd4D3FQyjqKRNFhyWCiw&#10;pmVB6XX/axQYmX1k6806Pqcnsx1/b5fxZVUq9d5tv6YgPLX+FX62N1rBYDiC/zPhCMj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oveIDxQAAANwAAAAPAAAAAAAAAAAAAAAA&#10;AJ8CAABkcnMvZG93bnJldi54bWxQSwUGAAAAAAQABAD3AAAAkQMAAAAA&#10;">
              <v:imagedata r:id="rId62" o:title=""/>
              <v:path arrowok="t"/>
            </v:shape>
          </v:group>
        </w:pict>
      </w:r>
      <w:r>
        <w:rPr>
          <w:rFonts w:ascii="Hand writing Mutlu" w:hAnsi="Hand writing Mutlu"/>
          <w:sz w:val="40"/>
          <w:szCs w:val="40"/>
        </w:rPr>
        <w:tab/>
      </w:r>
    </w:p>
    <w:p w:rsidR="00710918" w:rsidRDefault="00710918" w:rsidP="0038240D">
      <w:pPr>
        <w:rPr>
          <w:rFonts w:ascii="Hand writing Mutlu" w:hAnsi="Hand writing Mutlu"/>
          <w:sz w:val="40"/>
          <w:szCs w:val="40"/>
        </w:rPr>
      </w:pPr>
    </w:p>
    <w:p w:rsidR="00710918" w:rsidRDefault="00710918">
      <w:pPr>
        <w:rPr>
          <w:rFonts w:ascii="Hand writing Mutlu" w:hAnsi="Hand writing Mutlu"/>
          <w:sz w:val="40"/>
          <w:szCs w:val="40"/>
        </w:rPr>
      </w:pPr>
      <w:r>
        <w:rPr>
          <w:rFonts w:ascii="Hand writing Mutlu" w:hAnsi="Hand writing Mutlu"/>
          <w:sz w:val="40"/>
          <w:szCs w:val="40"/>
        </w:rPr>
        <w:br w:type="page"/>
      </w:r>
    </w:p>
    <w:p w:rsidR="00710918" w:rsidRDefault="00710918" w:rsidP="0038240D">
      <w:pPr>
        <w:rPr>
          <w:rFonts w:ascii="Hand writing Mutlu" w:hAnsi="Hand writing Mutlu"/>
        </w:rPr>
      </w:pPr>
      <w:r>
        <w:rPr>
          <w:noProof/>
          <w:lang w:eastAsia="tr-TR"/>
        </w:rPr>
        <w:pict>
          <v:group id="Group 347" o:spid="_x0000_s1742" style="position:absolute;margin-left:-28.85pt;margin-top:62.65pt;width:520.65pt;height:600pt;z-index:-251569152" coordsize="66122,7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">
            <v:roundrect id="Rounded Rectangle 348" o:spid="_x0000_s1743" style="position:absolute;width:41668;height:7143;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OP/8AA&#10;AADcAAAADwAAAGRycy9kb3ducmV2LnhtbERPTUsDMRC9C/6HMAVvNlsrq2ybFhFaijdXDx6HZNyE&#10;JpMlSbfrvzcHwePjfW/3c/BiopRdZAWrZQOCWEfjeFDw+XG4fwaRC7JBH5kU/FCG/e72ZoudiVd+&#10;p6kvg6ghnDtUYEsZOymzthQwL+NIXLnvmAKWCtMgTcJrDQ9ePjRNKwM6rg0WR3q1pM/9JShI/sv5&#10;aXxqG3/WetUe+7eTdUrdLeaXDYhCc/kX/7lPRsH6sa6tZ+oRkL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bOP/8AAAADcAAAADwAAAAAAAAAAAAAAAACYAgAAZHJzL2Rvd25y&#10;ZXYueG1sUEsFBgAAAAAEAAQA9QAAAIUDAAAAAA==&#10;" fillcolor="window" strokecolor="#385d8a" strokeweight="2pt">
              <v:textbox>
                <w:txbxContent>
                  <w:p w:rsidR="00710918" w:rsidRPr="0038037C" w:rsidRDefault="00710918" w:rsidP="0038240D">
                    <w:pPr>
                      <w:jc w:val="center"/>
                      <w:rPr>
                        <w:rFonts w:ascii="Hand writing Mutlu" w:hAnsi="Hand writing Mutlu"/>
                        <w:color w:val="000000"/>
                      </w:rPr>
                    </w:pPr>
                    <w:r w:rsidRPr="0038037C">
                      <w:rPr>
                        <w:rFonts w:ascii="Hand writing Mutlu" w:hAnsi="Hand writing Mutlu"/>
                        <w:color w:val="000000"/>
                      </w:rPr>
                      <w:t>ÇOKLUKLAR</w:t>
                    </w:r>
                  </w:p>
                </w:txbxContent>
              </v:textbox>
            </v:roundrect>
            <v:roundrect id="Rounded Rectangle 349" o:spid="_x0000_s1744" style="position:absolute;left:41624;top:95;width:12814;height:70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8qZMIA&#10;AADcAAAADwAAAGRycy9kb3ducmV2LnhtbESPQUsDMRSE70L/Q3gFbzZbK6uuTYsIleLN1YPHR/Lc&#10;hCYvSxK36783guBxmJlvmO1+Dl5MlLKLrGC9akAQ62gcDwre3w5XdyByQTboI5OCb8qw3y0uttiZ&#10;eOZXmvoyiArh3KECW8rYSZm1pYB5FUfi6n3GFLBUmQZpEp4rPHh53TStDOi4Llgc6cmSPvVfQUHy&#10;H85P423b+JPW6/a5fzlap9Tlcn58AFFoLv/hv/bRKNjc3MPvmXoE5O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ypkwgAAANwAAAAPAAAAAAAAAAAAAAAAAJgCAABkcnMvZG93&#10;bnJldi54bWxQSwUGAAAAAAQABAD1AAAAhwMAAAAA&#10;" fillcolor="window" strokecolor="#385d8a" strokeweight="2pt">
              <v:textbox>
                <w:txbxContent>
                  <w:p w:rsidR="00710918" w:rsidRPr="0038037C" w:rsidRDefault="00710918" w:rsidP="0038240D">
                    <w:pPr>
                      <w:jc w:val="center"/>
                      <w:rPr>
                        <w:rFonts w:ascii="Hand writing Mutlu" w:hAnsi="Hand writing Mutlu"/>
                        <w:color w:val="000000"/>
                      </w:rPr>
                    </w:pPr>
                    <w:r w:rsidRPr="0038037C">
                      <w:rPr>
                        <w:rFonts w:ascii="Hand writing Mutlu" w:hAnsi="Hand writing Mutlu"/>
                        <w:color w:val="000000"/>
                      </w:rPr>
                      <w:t xml:space="preserve">Ayrılan </w:t>
                    </w:r>
                  </w:p>
                </w:txbxContent>
              </v:textbox>
            </v:roundrect>
            <v:roundrect id="Rounded Rectangle 350" o:spid="_x0000_s1745" style="position:absolute;left:54483;top:95;width:11544;height:70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wVJMAA&#10;AADcAAAADwAAAGRycy9kb3ducmV2LnhtbERPTUsDMRC9C/6HMAVvNluLq2ybFhFaijdXDx6HZNyE&#10;JpMlSbfrvzcHwePjfW/3c/BiopRdZAWrZQOCWEfjeFDw+XG4fwaRC7JBH5kU/FCG/e72ZoudiVd+&#10;p6kvg6ghnDtUYEsZOymzthQwL+NIXLnvmAKWCtMgTcJrDQ9ePjRNKwM6rg0WR3q1pM/9JShI/sv5&#10;aXxqG3/WetUe+7eTdUrdLeaXDYhCc/kX/7lPRsH6sc6vZ+oRkL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hwVJMAAAADcAAAADwAAAAAAAAAAAAAAAACYAgAAZHJzL2Rvd25y&#10;ZXYueG1sUEsFBgAAAAAEAAQA9QAAAIUDAAAAAA==&#10;" fillcolor="window" strokecolor="#385d8a" strokeweight="2pt">
              <v:textbox>
                <w:txbxContent>
                  <w:p w:rsidR="00710918" w:rsidRPr="00F16CA3" w:rsidRDefault="00710918" w:rsidP="0038240D">
                    <w:pPr>
                      <w:jc w:val="center"/>
                      <w:rPr>
                        <w:rFonts w:ascii="Hand writing Mutlu" w:hAnsi="Hand writing Mutlu"/>
                      </w:rPr>
                    </w:pPr>
                    <w:r w:rsidRPr="00F16CA3">
                      <w:rPr>
                        <w:rFonts w:ascii="Hand writing Mutlu" w:hAnsi="Hand writing Mutlu"/>
                      </w:rPr>
                      <w:t>Geriye Kalan</w:t>
                    </w:r>
                  </w:p>
                </w:txbxContent>
              </v:textbox>
            </v:roundrect>
            <v:roundrect id="Rounded Rectangle 351" o:spid="_x0000_s1746" style="position:absolute;top:7143;width:41668;height:13812;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Cwv8IA&#10;AADcAAAADwAAAGRycy9kb3ducmV2LnhtbESPQUsDMRSE74L/ITzBm82u4irbpkUEpXhz68HjI3nd&#10;hCYvSxK36783guBxmJlvmM1uCV7MlLKLrKBdNSCIdTSORwUfh5ebRxC5IBv0kUnBN2XYbS8vNtib&#10;eOZ3mocyigrh3KMCW8rUS5m1pYB5FSfi6h1jCliqTKM0Cc8VHry8bZpOBnRcFyxO9GxJn4avoCD5&#10;T+fn6aFr/Enrtnsd3vbWKXV9tTytQRRayn/4r703Cu7uW/g9U4+A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ULC/wgAAANwAAAAPAAAAAAAAAAAAAAAAAJgCAABkcnMvZG93&#10;bnJldi54bWxQSwUGAAAAAAQABAD1AAAAhwMAAAAA&#10;" fillcolor="window" strokecolor="#385d8a" strokeweight="2pt">
              <v:textbox>
                <w:txbxContent>
                  <w:p w:rsidR="00710918" w:rsidRPr="0038037C" w:rsidRDefault="00710918" w:rsidP="0038240D">
                    <w:pPr>
                      <w:jc w:val="center"/>
                      <w:rPr>
                        <w:rFonts w:ascii="Hand writing Mutlu" w:hAnsi="Hand writing Mutlu"/>
                        <w:color w:val="000000"/>
                      </w:rPr>
                    </w:pPr>
                    <w:r w:rsidRPr="0038037C">
                      <w:rPr>
                        <w:rFonts w:ascii="Hand writing Mutlu" w:hAnsi="Hand writing Mutlu"/>
                        <w:noProof/>
                        <w:color w:val="000000"/>
                        <w:lang w:eastAsia="tr-TR"/>
                      </w:rPr>
                      <w:pict>
                        <v:shape id="Picture 471" o:spid="_x0000_i1052" type="#_x0000_t75" style="width:22.5pt;height:24.75pt;visibility:visible">
                          <v:imagedata r:id="rId63" o:title=""/>
                        </v:shape>
                      </w:pict>
                    </w:r>
                  </w:p>
                </w:txbxContent>
              </v:textbox>
            </v:roundrect>
            <v:roundrect id="Rounded Rectangle 352" o:spid="_x0000_s1747" style="position:absolute;top:20955;width:41668;height:1381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IuyMIA&#10;AADcAAAADwAAAGRycy9kb3ducmV2LnhtbESPQUsDMRSE74L/ITzBm8224ipr0yJCS/HmtgePj+S5&#10;CU1eliRu139vBMHjMDPfMOvtHLyYKGUXWcFy0YAg1tE4HhScjru7JxC5IBv0kUnBN2XYbq6v1tiZ&#10;eOF3mvoyiArh3KECW8rYSZm1pYB5EUfi6n3GFLBUmQZpEl4qPHi5appWBnRcFyyO9GpJn/uvoCD5&#10;D+en8bFt/FnrZbvv3w7WKXV7M788gyg0l//wX/tgFNw/rOD3TD0Cc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gi7IwgAAANwAAAAPAAAAAAAAAAAAAAAAAJgCAABkcnMvZG93&#10;bnJldi54bWxQSwUGAAAAAAQABAD1AAAAhwMAAAAA&#10;" fillcolor="window" strokecolor="#385d8a" strokeweight="2pt">
              <v:textbox>
                <w:txbxContent>
                  <w:p w:rsidR="00710918" w:rsidRPr="0038037C" w:rsidRDefault="00710918" w:rsidP="0038240D">
                    <w:pPr>
                      <w:jc w:val="center"/>
                      <w:rPr>
                        <w:rFonts w:ascii="Hand writing Mutlu" w:hAnsi="Hand writing Mutlu"/>
                        <w:color w:val="000000"/>
                      </w:rPr>
                    </w:pPr>
                  </w:p>
                </w:txbxContent>
              </v:textbox>
            </v:roundrect>
            <v:roundrect id="Rounded Rectangle 353" o:spid="_x0000_s1748" style="position:absolute;top:34766;width:41668;height:1381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6LU8IA&#10;AADcAAAADwAAAGRycy9kb3ducmV2LnhtbESPQUsDMRSE74L/ITyhN5utxVXWpkWEluLN1YPHR/Lc&#10;hCYvS5Ju139vBMHjMDPfMJvdHLyYKGUXWcFq2YAg1tE4HhR8vO9vH0HkgmzQRyYF35Rht72+2mBn&#10;4oXfaOrLICqEc4cKbCljJ2XWlgLmZRyJq/cVU8BSZRqkSXip8ODlXdO0MqDjumBxpBdL+tSfg4Lk&#10;P52fxoe28SetV+2hfz1ap9TiZn5+AlFoLv/hv/bRKFjfr+H3TD0C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zotTwgAAANwAAAAPAAAAAAAAAAAAAAAAAJgCAABkcnMvZG93&#10;bnJldi54bWxQSwUGAAAAAAQABAD1AAAAhwMAAAAA&#10;" fillcolor="window" strokecolor="#385d8a" strokeweight="2pt">
              <v:textbox>
                <w:txbxContent>
                  <w:p w:rsidR="00710918" w:rsidRPr="0038037C" w:rsidRDefault="00710918" w:rsidP="0038240D">
                    <w:pPr>
                      <w:jc w:val="center"/>
                      <w:rPr>
                        <w:rFonts w:ascii="Hand writing Mutlu" w:hAnsi="Hand writing Mutlu"/>
                        <w:color w:val="000000"/>
                      </w:rPr>
                    </w:pPr>
                  </w:p>
                </w:txbxContent>
              </v:textbox>
            </v:roundrect>
            <v:roundrect id="Rounded Rectangle 354" o:spid="_x0000_s1749" style="position:absolute;top:48577;width:41668;height:1381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cTJ8MA&#10;AADcAAAADwAAAGRycy9kb3ducmV2LnhtbESPT0sDMRTE74LfITzBm83WP6usTYsUKsWb2x48PpLn&#10;JjR5WZK4Xb+9EQSPw8z8hllt5uDFRCm7yAqWiwYEsY7G8aDgeNjdPIHIBdmgj0wKvinDZn15scLO&#10;xDO/09SXQVQI5w4V2FLGTsqsLQXMizgSV+8zpoClyjRIk/Bc4cHL26ZpZUDHdcHiSFtL+tR/BQXJ&#10;fzg/jY9t409aL9vX/m1vnVLXV/PLM4hCc/kP/7X3RsHdwz38nq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cTJ8MAAADcAAAADwAAAAAAAAAAAAAAAACYAgAAZHJzL2Rv&#10;d25yZXYueG1sUEsFBgAAAAAEAAQA9QAAAIgDAAAAAA==&#10;" fillcolor="window" strokecolor="#385d8a" strokeweight="2pt">
              <v:textbox>
                <w:txbxContent>
                  <w:p w:rsidR="00710918" w:rsidRPr="0038037C" w:rsidRDefault="00710918" w:rsidP="0038240D">
                    <w:pPr>
                      <w:jc w:val="center"/>
                      <w:rPr>
                        <w:rFonts w:ascii="Hand writing Mutlu" w:hAnsi="Hand writing Mutlu"/>
                        <w:color w:val="000000"/>
                      </w:rPr>
                    </w:pPr>
                  </w:p>
                </w:txbxContent>
              </v:textbox>
            </v:roundrect>
            <v:roundrect id="Rounded Rectangle 355" o:spid="_x0000_s1750" style="position:absolute;top:62388;width:41668;height:13812;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u2vMIA&#10;AADcAAAADwAAAGRycy9kb3ducmV2LnhtbESPQUsDMRSE74L/ITzBm83W0lXWpkWEluLN1YPHR/Lc&#10;hCYvS5Ju139vBMHjMDPfMJvdHLyYKGUXWcFy0YAg1tE4HhR8vO/vHkHkgmzQRyYF35Rht72+2mBn&#10;4oXfaOrLICqEc4cKbCljJ2XWlgLmRRyJq/cVU8BSZRqkSXip8ODlfdO0MqDjumBxpBdL+tSfg4Lk&#10;P52fxoe28Setl+2hfz1ap9Ttzfz8BKLQXP7Df+2jUbBar+H3TD0C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a7a8wgAAANwAAAAPAAAAAAAAAAAAAAAAAJgCAABkcnMvZG93&#10;bnJldi54bWxQSwUGAAAAAAQABAD1AAAAhwMAAAAA&#10;" fillcolor="window" strokecolor="#385d8a" strokeweight="2pt">
              <v:textbox>
                <w:txbxContent>
                  <w:p w:rsidR="00710918" w:rsidRPr="0038037C" w:rsidRDefault="00710918" w:rsidP="0038240D">
                    <w:pPr>
                      <w:jc w:val="center"/>
                      <w:rPr>
                        <w:rFonts w:ascii="Hand writing Mutlu" w:hAnsi="Hand writing Mutlu"/>
                        <w:color w:val="000000"/>
                      </w:rPr>
                    </w:pPr>
                  </w:p>
                </w:txbxContent>
              </v:textbox>
            </v:roundrect>
            <v:roundrect id="Rounded Rectangle 356" o:spid="_x0000_s1751" style="position:absolute;left:41624;top:7239;width:12814;height:1371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koy8IA&#10;AADcAAAADwAAAGRycy9kb3ducmV2LnhtbESPQUsDMRSE74L/ITzBm81WcZW1aSmFluLNrQePj+S5&#10;CU1eliRu139vBMHjMDPfMKvNHLyYKGUXWcFy0YAg1tE4HhS8n/Z3zyByQTboI5OCb8qwWV9frbAz&#10;8cJvNPVlEBXCuUMFtpSxkzJrSwHzIo7E1fuMKWCpMg3SJLxUePDyvmlaGdBxXbA40s6SPvdfQUHy&#10;H85P41Pb+LPWy/bQvx6tU+r2Zt6+gCg0l//wX/toFDw8tvB7ph4Bu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uSjLwgAAANwAAAAPAAAAAAAAAAAAAAAAAJgCAABkcnMvZG93&#10;bnJldi54bWxQSwUGAAAAAAQABAD1AAAAhwMAAAAA&#10;" fillcolor="window" strokecolor="#385d8a" strokeweight="2pt">
              <v:textbox>
                <w:txbxContent>
                  <w:p w:rsidR="00710918" w:rsidRPr="0038037C" w:rsidRDefault="00710918" w:rsidP="0038240D">
                    <w:pPr>
                      <w:jc w:val="center"/>
                      <w:rPr>
                        <w:rFonts w:ascii="Hand writing Mutlu" w:hAnsi="Hand writing Mutlu"/>
                        <w:color w:val="000000"/>
                        <w:sz w:val="56"/>
                        <w:szCs w:val="56"/>
                      </w:rPr>
                    </w:pPr>
                    <w:r w:rsidRPr="0038037C">
                      <w:rPr>
                        <w:rFonts w:ascii="Hand writing Mutlu" w:hAnsi="Hand writing Mutlu"/>
                        <w:color w:val="000000"/>
                        <w:sz w:val="56"/>
                        <w:szCs w:val="56"/>
                      </w:rPr>
                      <w:t xml:space="preserve"> 5</w:t>
                    </w:r>
                  </w:p>
                </w:txbxContent>
              </v:textbox>
            </v:roundrect>
            <v:roundrect id="Rounded Rectangle 357" o:spid="_x0000_s1752" style="position:absolute;left:41624;top:20955;width:12814;height:1371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WNUMIA&#10;AADcAAAADwAAAGRycy9kb3ducmV2LnhtbESPQUsDMRSE74L/ITzBm81WcStr0yJCS/Hm6sHjI3lu&#10;QpOXJYnb7b9vBMHjMDPfMOvtHLyYKGUXWcFy0YAg1tE4HhR8fuzunkDkgmzQRyYFZ8qw3VxfrbEz&#10;8cTvNPVlEBXCuUMFtpSxkzJrSwHzIo7E1fuOKWCpMg3SJDxVePDyvmlaGdBxXbA40qslfex/goLk&#10;v5yfxlXb+KPWy3bfvx2sU+r2Zn55BlFoLv/hv/bBKHh4XMHvmXoE5OY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9Y1QwgAAANwAAAAPAAAAAAAAAAAAAAAAAJgCAABkcnMvZG93&#10;bnJldi54bWxQSwUGAAAAAAQABAD1AAAAhwMAAAAA&#10;" fillcolor="window" strokecolor="#385d8a" strokeweight="2pt">
              <v:textbox>
                <w:txbxContent>
                  <w:p w:rsidR="00710918" w:rsidRPr="0038037C" w:rsidRDefault="00710918" w:rsidP="0038240D">
                    <w:pPr>
                      <w:jc w:val="center"/>
                      <w:rPr>
                        <w:rFonts w:ascii="Hand writing Mutlu" w:hAnsi="Hand writing Mutlu"/>
                        <w:color w:val="000000"/>
                        <w:sz w:val="56"/>
                        <w:szCs w:val="56"/>
                      </w:rPr>
                    </w:pPr>
                    <w:r w:rsidRPr="0038037C">
                      <w:rPr>
                        <w:rFonts w:ascii="Hand writing Mutlu" w:hAnsi="Hand writing Mutlu"/>
                        <w:color w:val="000000"/>
                        <w:sz w:val="56"/>
                        <w:szCs w:val="56"/>
                      </w:rPr>
                      <w:t xml:space="preserve"> </w:t>
                    </w:r>
                  </w:p>
                </w:txbxContent>
              </v:textbox>
            </v:roundrect>
            <v:roundrect id="Rounded Rectangle 358" o:spid="_x0000_s1753" style="position:absolute;left:41624;top:34766;width:12814;height:1371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oZIsAA&#10;AADcAAAADwAAAGRycy9kb3ducmV2LnhtbERPTUsDMRC9C/6HMAVvNluLq2ybFhFaijdXDx6HZNyE&#10;JpMlSbfrvzcHwePjfW/3c/BiopRdZAWrZQOCWEfjeFDw+XG4fwaRC7JBH5kU/FCG/e72ZoudiVd+&#10;p6kvg6ghnDtUYEsZOymzthQwL+NIXLnvmAKWCtMgTcJrDQ9ePjRNKwM6rg0WR3q1pM/9JShI/sv5&#10;aXxqG3/WetUe+7eTdUrdLeaXDYhCc/kX/7lPRsH6sa6tZ+oRkL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oZIsAAAADcAAAADwAAAAAAAAAAAAAAAACYAgAAZHJzL2Rvd25y&#10;ZXYueG1sUEsFBgAAAAAEAAQA9QAAAIUDAAAAAA==&#10;" fillcolor="window" strokecolor="#385d8a" strokeweight="2pt">
              <v:textbox>
                <w:txbxContent>
                  <w:p w:rsidR="00710918" w:rsidRPr="0038037C" w:rsidRDefault="00710918" w:rsidP="0038240D">
                    <w:pPr>
                      <w:jc w:val="center"/>
                      <w:rPr>
                        <w:rFonts w:ascii="Hand writing Mutlu" w:hAnsi="Hand writing Mutlu"/>
                        <w:color w:val="000000"/>
                        <w:sz w:val="56"/>
                        <w:szCs w:val="56"/>
                      </w:rPr>
                    </w:pPr>
                    <w:r w:rsidRPr="0038037C">
                      <w:rPr>
                        <w:rFonts w:ascii="Hand writing Mutlu" w:hAnsi="Hand writing Mutlu"/>
                        <w:color w:val="000000"/>
                      </w:rPr>
                      <w:t xml:space="preserve"> </w:t>
                    </w:r>
                  </w:p>
                </w:txbxContent>
              </v:textbox>
            </v:roundrect>
            <v:roundrect id="Rounded Rectangle 359" o:spid="_x0000_s1754" style="position:absolute;left:41624;top:48577;width:12814;height:1371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8ucIA&#10;AADcAAAADwAAAGRycy9kb3ducmV2LnhtbESPQUsDMRSE70L/Q3gFbzZbi6uuTYsIleLN1YPHR/Lc&#10;hCYvSxK36783guBxmJlvmO1+Dl5MlLKLrGC9akAQ62gcDwre3w5XdyByQTboI5OCb8qw3y0uttiZ&#10;eOZXmvoyiArh3KECW8rYSZm1pYB5FUfi6n3GFLBUmQZpEp4rPHh53TStDOi4Llgc6cmSPvVfQUHy&#10;H85P423b+JPW6/a5fzlap9Tlcn58AFFoLv/hv/bRKNjc3MPvmXoE5O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Jry5wgAAANwAAAAPAAAAAAAAAAAAAAAAAJgCAABkcnMvZG93&#10;bnJldi54bWxQSwUGAAAAAAQABAD1AAAAhwMAAAAA&#10;" fillcolor="window" strokecolor="#385d8a" strokeweight="2pt">
              <v:textbox>
                <w:txbxContent>
                  <w:p w:rsidR="00710918" w:rsidRPr="0038037C" w:rsidRDefault="00710918" w:rsidP="0038240D">
                    <w:pPr>
                      <w:jc w:val="center"/>
                      <w:rPr>
                        <w:rFonts w:ascii="Hand writing Mutlu" w:hAnsi="Hand writing Mutlu"/>
                        <w:color w:val="000000"/>
                      </w:rPr>
                    </w:pPr>
                    <w:r w:rsidRPr="0038037C">
                      <w:rPr>
                        <w:rFonts w:ascii="Hand writing Mutlu" w:hAnsi="Hand writing Mutlu"/>
                        <w:color w:val="000000"/>
                      </w:rPr>
                      <w:t xml:space="preserve"> </w:t>
                    </w:r>
                  </w:p>
                </w:txbxContent>
              </v:textbox>
            </v:roundrect>
            <v:roundrect id="Rounded Rectangle 360" o:spid="_x0000_s1755" style="position:absolute;left:41719;top:62388;width:12814;height:1371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Dfmb8A&#10;AADcAAAADwAAAGRycy9kb3ducmV2LnhtbERPTUsDMRC9C/6HMAVvNluFtaxNSxGU0ptrDz0OybgJ&#10;TSZLErfrvzeHgsfH+97s5uDFRCm7yApWywYEsY7G8aDg9PX+uAaRC7JBH5kU/FKG3fb+boOdiVf+&#10;pKkvg6ghnDtUYEsZOymzthQwL+NIXLnvmAKWCtMgTcJrDQ9ePjVNKwM6rg0WR3qzpC/9T1CQ/Nn5&#10;aXxpG3/RetV+9MeDdUo9LOb9K4hCc/kX39wHo+C5rfPrmXoE5PY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cN+ZvwAAANwAAAAPAAAAAAAAAAAAAAAAAJgCAABkcnMvZG93bnJl&#10;di54bWxQSwUGAAAAAAQABAD1AAAAhAMAAAAA&#10;" fillcolor="window" strokecolor="#385d8a" strokeweight="2pt">
              <v:textbox>
                <w:txbxContent>
                  <w:p w:rsidR="00710918" w:rsidRPr="0038037C" w:rsidRDefault="00710918" w:rsidP="0038240D">
                    <w:pPr>
                      <w:jc w:val="center"/>
                      <w:rPr>
                        <w:rFonts w:ascii="Hand writing Mutlu" w:hAnsi="Hand writing Mutlu"/>
                        <w:color w:val="000000"/>
                      </w:rPr>
                    </w:pPr>
                    <w:r w:rsidRPr="0038037C">
                      <w:rPr>
                        <w:rFonts w:ascii="Hand writing Mutlu" w:hAnsi="Hand writing Mutlu"/>
                        <w:color w:val="000000"/>
                      </w:rPr>
                      <w:t xml:space="preserve"> </w:t>
                    </w:r>
                  </w:p>
                </w:txbxContent>
              </v:textbox>
            </v:roundrect>
            <v:roundrect id="Rounded Rectangle 361" o:spid="_x0000_s1756" style="position:absolute;left:54483;top:7239;width:11544;height:1371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x6AsIA&#10;AADcAAAADwAAAGRycy9kb3ducmV2LnhtbESPQUsDMRSE74L/ITyhN5tdC6usTYsIluLN1YPHR/Lc&#10;hCYvSxK3239vBMHjMDPfMNv9EryYKWUXWUG7bkAQ62gcjwo+3l9uH0DkgmzQRyYFF8qw311fbbE3&#10;8cxvNA9lFBXCuUcFtpSplzJrSwHzOk7E1fuKKWCpMo3SJDxXePDyrmk6GdBxXbA40bMlfRq+g4Lk&#10;P52fp/uu8Set2+4wvB6tU2p1szw9gii0lP/wX/toFGy6Fn7P1CM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PHoCwgAAANwAAAAPAAAAAAAAAAAAAAAAAJgCAABkcnMvZG93&#10;bnJldi54bWxQSwUGAAAAAAQABAD1AAAAhwMAAAAA&#10;" fillcolor="window" strokecolor="#385d8a" strokeweight="2pt">
              <v:textbox>
                <w:txbxContent>
                  <w:p w:rsidR="00710918" w:rsidRPr="00646859" w:rsidRDefault="00710918" w:rsidP="0038240D">
                    <w:pPr>
                      <w:jc w:val="center"/>
                      <w:rPr>
                        <w:rFonts w:ascii="Hand writing Mutlu" w:hAnsi="Hand writing Mutlu"/>
                        <w:sz w:val="56"/>
                        <w:szCs w:val="56"/>
                      </w:rPr>
                    </w:pPr>
                    <w:r w:rsidRPr="00646859">
                      <w:rPr>
                        <w:rFonts w:ascii="Hand writing Mutlu" w:hAnsi="Hand writing Mutlu"/>
                        <w:sz w:val="56"/>
                        <w:szCs w:val="56"/>
                      </w:rPr>
                      <w:t>4</w:t>
                    </w:r>
                  </w:p>
                </w:txbxContent>
              </v:textbox>
            </v:roundrect>
            <v:roundrect id="Rounded Rectangle 362" o:spid="_x0000_s1757" style="position:absolute;left:54483;top:20955;width:11544;height:1371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kdcIA&#10;AADcAAAADwAAAGRycy9kb3ducmV2LnhtbESPQUsDMRSE74L/ITzBm822wlrWpkUES/Hm2kOPj+S5&#10;CU1eliRut//eCILHYWa+YTa7OXgxUcousoLlogFBrKNxPCg4fr49rEHkgmzQRyYFV8qw297ebLAz&#10;8cIfNPVlEBXCuUMFtpSxkzJrSwHzIo7E1fuKKWCpMg3SJLxUePBy1TStDOi4Llgc6dWSPvffQUHy&#10;J+en8alt/FnrZbvv3w/WKXV/N788gyg0l//wX/tgFDy2K/g9U4+A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7uR1wgAAANwAAAAPAAAAAAAAAAAAAAAAAJgCAABkcnMvZG93&#10;bnJldi54bWxQSwUGAAAAAAQABAD1AAAAhwMAAAAA&#10;" fillcolor="window" strokecolor="#385d8a" strokeweight="2pt">
              <v:textbox>
                <w:txbxContent>
                  <w:p w:rsidR="00710918" w:rsidRPr="00F16CA3" w:rsidRDefault="00710918" w:rsidP="0038240D">
                    <w:pPr>
                      <w:jc w:val="center"/>
                      <w:rPr>
                        <w:rFonts w:ascii="Hand writing Mutlu" w:hAnsi="Hand writing Mutlu"/>
                      </w:rPr>
                    </w:pPr>
                  </w:p>
                </w:txbxContent>
              </v:textbox>
            </v:roundrect>
            <v:roundrect id="Rounded Rectangle 363" o:spid="_x0000_s1758" style="position:absolute;left:54483;top:34671;width:11544;height:1371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JB7sIA&#10;AADcAAAADwAAAGRycy9kb3ducmV2LnhtbESPQUsDMRSE74L/ITyhN5uthbWsTYsISvHm2kOPj+S5&#10;CU1eliRut//eCILHYWa+Ybb7OXgxUcousoLVsgFBrKNxPCg4fr7eb0DkgmzQRyYFV8qw393ebLEz&#10;8cIfNPVlEBXCuUMFtpSxkzJrSwHzMo7E1fuKKWCpMg3SJLxUePDyoWlaGdBxXbA40oslfe6/g4Lk&#10;T85P42Pb+LPWq/atfz9Yp9Tibn5+AlFoLv/hv/bBKFi3a/g9U4+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okHuwgAAANwAAAAPAAAAAAAAAAAAAAAAAJgCAABkcnMvZG93&#10;bnJldi54bWxQSwUGAAAAAAQABAD1AAAAhwMAAAAA&#10;" fillcolor="window" strokecolor="#385d8a" strokeweight="2pt">
              <v:textbox>
                <w:txbxContent>
                  <w:p w:rsidR="00710918" w:rsidRPr="00F16CA3" w:rsidRDefault="00710918" w:rsidP="0038240D">
                    <w:pPr>
                      <w:jc w:val="center"/>
                      <w:rPr>
                        <w:rFonts w:ascii="Hand writing Mutlu" w:hAnsi="Hand writing Mutlu"/>
                      </w:rPr>
                    </w:pPr>
                  </w:p>
                </w:txbxContent>
              </v:textbox>
            </v:roundrect>
            <v:roundrect id="Rounded Rectangle 364" o:spid="_x0000_s1759" style="position:absolute;left:54483;top:48482;width:11544;height:1371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vZmsIA&#10;AADcAAAADwAAAGRycy9kb3ducmV2LnhtbESPQUsDMRSE74L/ITzBm81WZZW1aSmFluLNrQePj+S5&#10;CU1eliRu139vBMHjMDPfMKvNHLyYKGUXWcFy0YAg1tE4HhS8n/Z3zyByQTboI5OCb8qwWV9frbAz&#10;8cJvNPVlEBXCuUMFtpSxkzJrSwHzIo7E1fuMKWCpMg3SJLxUePDyvmlaGdBxXbA40s6SPvdfQUHy&#10;H85P41Pb+LPWy/bQvx6tU+r2Zt6+gCg0l//wX/toFDy0j/B7ph4Bu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S9mawgAAANwAAAAPAAAAAAAAAAAAAAAAAJgCAABkcnMvZG93&#10;bnJldi54bWxQSwUGAAAAAAQABAD1AAAAhwMAAAAA&#10;" fillcolor="window" strokecolor="#385d8a" strokeweight="2pt">
              <v:textbox>
                <w:txbxContent>
                  <w:p w:rsidR="00710918" w:rsidRPr="00F16CA3" w:rsidRDefault="00710918" w:rsidP="0038240D">
                    <w:pPr>
                      <w:jc w:val="center"/>
                      <w:rPr>
                        <w:rFonts w:ascii="Hand writing Mutlu" w:hAnsi="Hand writing Mutlu"/>
                      </w:rPr>
                    </w:pPr>
                  </w:p>
                </w:txbxContent>
              </v:textbox>
            </v:roundrect>
            <v:roundrect id="Rounded Rectangle 365" o:spid="_x0000_s1760" style="position:absolute;left:54578;top:62388;width:11544;height:13716;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d8AcIA&#10;AADcAAAADwAAAGRycy9kb3ducmV2LnhtbESPQUsDMRSE74L/ITzBm81WcZW1aSmFluLNrQePj+S5&#10;CU1eliRu139vBMHjMDPfMKvNHLyYKGUXWcFy0YAg1tE4HhS8n/Z3zyByQTboI5OCb8qwWV9frbAz&#10;8cJvNPVlEBXCuUMFtpSxkzJrSwHzIo7E1fuMKWCpMg3SJLxUePDyvmlaGdBxXbA40s6SPvdfQUHy&#10;H85P41Pb+LPWy/bQvx6tU+r2Zt6+gCg0l//wX/toFDy0j/B7ph4Bu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B3wBwgAAANwAAAAPAAAAAAAAAAAAAAAAAJgCAABkcnMvZG93&#10;bnJldi54bWxQSwUGAAAAAAQABAD1AAAAhwMAAAAA&#10;" fillcolor="window" strokecolor="#385d8a" strokeweight="2pt">
              <v:textbox>
                <w:txbxContent>
                  <w:p w:rsidR="00710918" w:rsidRPr="00F16CA3" w:rsidRDefault="00710918" w:rsidP="0038240D">
                    <w:pPr>
                      <w:jc w:val="center"/>
                      <w:rPr>
                        <w:rFonts w:ascii="Hand writing Mutlu" w:hAnsi="Hand writing Mutlu"/>
                      </w:rPr>
                    </w:pPr>
                  </w:p>
                </w:txbxContent>
              </v:textbox>
            </v:roundrect>
          </v:group>
        </w:pict>
      </w:r>
      <w:r>
        <w:rPr>
          <w:rFonts w:ascii="Hand writing Mutlu" w:hAnsi="Hand writing Mutlu"/>
        </w:rPr>
        <w:t xml:space="preserve">1-) Aşağıdaki </w:t>
      </w:r>
      <w:r>
        <w:rPr>
          <w:rFonts w:ascii="Times New Roman" w:hAnsi="Times New Roman"/>
        </w:rPr>
        <w:t>“</w:t>
      </w:r>
      <w:r>
        <w:rPr>
          <w:rFonts w:ascii="Hand writing Mutlu" w:hAnsi="Hand writing Mutlu"/>
        </w:rPr>
        <w:t>Çokluklar</w:t>
      </w:r>
      <w:r>
        <w:rPr>
          <w:rFonts w:ascii="Times New Roman" w:hAnsi="Times New Roman"/>
        </w:rPr>
        <w:t>”</w:t>
      </w:r>
      <w:r>
        <w:rPr>
          <w:rFonts w:ascii="Hand writing Mutlu" w:hAnsi="Hand writing Mutlu"/>
        </w:rPr>
        <w:t xml:space="preserve"> bölümündeki çoklukları sayın ve</w:t>
      </w:r>
      <w:r>
        <w:rPr>
          <w:rFonts w:ascii="Times New Roman" w:hAnsi="Times New Roman"/>
        </w:rPr>
        <w:t>“</w:t>
      </w:r>
      <w:r>
        <w:rPr>
          <w:rFonts w:ascii="Hand writing Mutlu" w:hAnsi="Hand writing Mutlu"/>
        </w:rPr>
        <w:t>Ayrılan</w:t>
      </w:r>
      <w:r>
        <w:rPr>
          <w:rFonts w:ascii="Times New Roman" w:hAnsi="Times New Roman"/>
        </w:rPr>
        <w:t xml:space="preserve">”  </w:t>
      </w:r>
      <w:r w:rsidRPr="00F16CA3">
        <w:rPr>
          <w:rFonts w:ascii="Hand writing Mutlu" w:hAnsi="Hand writing Mutlu"/>
        </w:rPr>
        <w:t>kısmına çokluktan ayrılan nesnelerin sayısı</w:t>
      </w:r>
      <w:r>
        <w:rPr>
          <w:rFonts w:ascii="Hand writing Mutlu" w:hAnsi="Hand writing Mutlu"/>
        </w:rPr>
        <w:t>nı</w:t>
      </w:r>
      <w:r w:rsidRPr="00F16CA3">
        <w:rPr>
          <w:rFonts w:ascii="Hand writing Mutlu" w:hAnsi="Hand writing Mutlu"/>
        </w:rPr>
        <w:t xml:space="preserve">, </w:t>
      </w:r>
      <w:r w:rsidRPr="00F16CA3">
        <w:rPr>
          <w:rFonts w:ascii="Times New Roman" w:hAnsi="Times New Roman"/>
        </w:rPr>
        <w:t>“</w:t>
      </w:r>
      <w:r w:rsidRPr="00F16CA3">
        <w:rPr>
          <w:rFonts w:ascii="Hand writing Mutlu" w:hAnsi="Hand writing Mutlu"/>
        </w:rPr>
        <w:t>Kalan</w:t>
      </w:r>
      <w:r w:rsidRPr="00F16CA3">
        <w:rPr>
          <w:rFonts w:ascii="Times New Roman" w:hAnsi="Times New Roman"/>
        </w:rPr>
        <w:t>”</w:t>
      </w:r>
      <w:r w:rsidRPr="00F16CA3">
        <w:rPr>
          <w:rFonts w:ascii="Hand writing Mutlu" w:hAnsi="Hand writing Mutlu"/>
        </w:rPr>
        <w:t xml:space="preserve"> k</w:t>
      </w:r>
      <w:r w:rsidRPr="00F16CA3">
        <w:rPr>
          <w:rFonts w:ascii="Hand writing Mutlu" w:hAnsi="Hand writing Mutlu" w:cs="Hand writing Mutlu"/>
        </w:rPr>
        <w:t>ı</w:t>
      </w:r>
      <w:r w:rsidRPr="00F16CA3">
        <w:rPr>
          <w:rFonts w:ascii="Hand writing Mutlu" w:hAnsi="Hand writing Mutlu"/>
        </w:rPr>
        <w:t>sm</w:t>
      </w:r>
      <w:r w:rsidRPr="00F16CA3">
        <w:rPr>
          <w:rFonts w:ascii="Hand writing Mutlu" w:hAnsi="Hand writing Mutlu" w:cs="Hand writing Mutlu"/>
        </w:rPr>
        <w:t>ı</w:t>
      </w:r>
      <w:r w:rsidRPr="00F16CA3">
        <w:rPr>
          <w:rFonts w:ascii="Hand writing Mutlu" w:hAnsi="Hand writing Mutlu"/>
        </w:rPr>
        <w:t>na geriye kalan nesnelerin say</w:t>
      </w:r>
      <w:r w:rsidRPr="00F16CA3">
        <w:rPr>
          <w:rFonts w:ascii="Hand writing Mutlu" w:hAnsi="Hand writing Mutlu" w:cs="Hand writing Mutlu"/>
        </w:rPr>
        <w:t>ı</w:t>
      </w:r>
      <w:r w:rsidRPr="00F16CA3">
        <w:rPr>
          <w:rFonts w:ascii="Hand writing Mutlu" w:hAnsi="Hand writing Mutlu"/>
        </w:rPr>
        <w:t>s</w:t>
      </w:r>
      <w:r w:rsidRPr="00F16CA3">
        <w:rPr>
          <w:rFonts w:ascii="Hand writing Mutlu" w:hAnsi="Hand writing Mutlu" w:cs="Hand writing Mutlu"/>
        </w:rPr>
        <w:t>ı</w:t>
      </w:r>
      <w:r>
        <w:rPr>
          <w:rFonts w:ascii="Hand writing Mutlu" w:hAnsi="Hand writing Mutlu" w:cs="Hand writing Mutlu"/>
        </w:rPr>
        <w:t>nı</w:t>
      </w:r>
      <w:r w:rsidRPr="00F16CA3">
        <w:rPr>
          <w:rFonts w:ascii="Hand writing Mutlu" w:hAnsi="Hand writing Mutlu"/>
        </w:rPr>
        <w:t xml:space="preserve"> yaz</w:t>
      </w:r>
      <w:r w:rsidRPr="00F16CA3">
        <w:rPr>
          <w:rFonts w:ascii="Hand writing Mutlu" w:hAnsi="Hand writing Mutlu" w:cs="Hand writing Mutlu"/>
        </w:rPr>
        <w:t>ı</w:t>
      </w:r>
      <w:r>
        <w:rPr>
          <w:rFonts w:ascii="Hand writing Mutlu" w:hAnsi="Hand writing Mutlu"/>
        </w:rPr>
        <w:t>n</w:t>
      </w:r>
      <w:r w:rsidRPr="00F16CA3">
        <w:rPr>
          <w:rFonts w:ascii="Hand writing Mutlu" w:hAnsi="Hand writing Mutlu"/>
        </w:rPr>
        <w:t>.</w:t>
      </w:r>
      <w:r w:rsidRPr="00455A94">
        <w:rPr>
          <w:noProof/>
          <w:lang w:eastAsia="tr-TR"/>
        </w:rPr>
        <w:t xml:space="preserve"> </w:t>
      </w:r>
    </w:p>
    <w:p w:rsidR="00710918" w:rsidRDefault="00710918" w:rsidP="0038240D"/>
    <w:p w:rsidR="00710918" w:rsidRDefault="00710918" w:rsidP="0038240D">
      <w:pPr>
        <w:rPr>
          <w:rFonts w:ascii="Hand writing Mutlu" w:hAnsi="Hand writing Mutlu"/>
        </w:rPr>
      </w:pPr>
    </w:p>
    <w:p w:rsidR="00710918" w:rsidRDefault="00710918" w:rsidP="0038240D">
      <w:pPr>
        <w:tabs>
          <w:tab w:val="left" w:pos="885"/>
          <w:tab w:val="right" w:pos="9072"/>
        </w:tabs>
        <w:rPr>
          <w:rFonts w:ascii="Hand writing Mutlu" w:hAnsi="Hand writing Mutlu"/>
        </w:rPr>
      </w:pPr>
      <w:r>
        <w:rPr>
          <w:noProof/>
          <w:lang w:eastAsia="tr-TR"/>
        </w:rPr>
        <w:pict>
          <v:rect id="Rectangle 366" o:spid="_x0000_s1761" style="position:absolute;margin-left:52.9pt;margin-top:6.2pt;width:96pt;height:63.75pt;z-index:-2515681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" strokecolor="#243f60" strokeweight="2pt"/>
        </w:pict>
      </w:r>
      <w:r>
        <w:rPr>
          <w:noProof/>
          <w:lang w:eastAsia="tr-TR"/>
        </w:rPr>
        <w:pict>
          <v:shape id="_x0000_s1762" type="#_x0000_t202" style="position:absolute;margin-left:-54.35pt;margin-top:14.45pt;width:48pt;height:22.5pt;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">
            <v:textbox>
              <w:txbxContent>
                <w:p w:rsidR="00710918" w:rsidRDefault="00710918" w:rsidP="0038240D">
                  <w:r>
                    <w:t>Örnek</w:t>
                  </w:r>
                </w:p>
              </w:txbxContent>
            </v:textbox>
          </v:shape>
        </w:pict>
      </w:r>
      <w:r>
        <w:rPr>
          <w:noProof/>
          <w:lang w:eastAsia="tr-TR"/>
        </w:rPr>
        <w:pict>
          <v:shape id="Picture 372" o:spid="_x0000_s1763" type="#_x0000_t75" alt="http://pixabay.com/static/uploads/photo/2014/04/04/14/58/apple-313659_640.jpg" style="position:absolute;margin-left:115.85pt;margin-top:26.5pt;width:24pt;height:25.45pt;z-index:-251558912;visibility:visible">
            <v:imagedata r:id="rId64" o:title=""/>
          </v:shape>
        </w:pict>
      </w:r>
      <w:r>
        <w:rPr>
          <w:noProof/>
          <w:lang w:eastAsia="tr-TR"/>
        </w:rPr>
        <w:pict>
          <v:shape id="Picture 373" o:spid="_x0000_s1764" type="#_x0000_t75" alt="http://pixabay.com/static/uploads/photo/2014/04/04/14/58/apple-313659_640.jpg" style="position:absolute;margin-left:90.4pt;margin-top:11.45pt;width:24pt;height:25.45pt;z-index:-251559936;visibility:visible">
            <v:imagedata r:id="rId64" o:title=""/>
          </v:shape>
        </w:pict>
      </w:r>
      <w:r>
        <w:rPr>
          <w:noProof/>
          <w:lang w:eastAsia="tr-TR"/>
        </w:rPr>
        <w:pict>
          <v:shape id="Picture 374" o:spid="_x0000_s1765" type="#_x0000_t75" alt="http://pixabay.com/static/uploads/photo/2014/04/04/14/58/apple-313659_640.jpg" style="position:absolute;margin-left:58.9pt;margin-top:14.5pt;width:24pt;height:25.45pt;z-index:-251565056;visibility:visible">
            <v:imagedata r:id="rId64" o:title=""/>
          </v:shape>
        </w:pict>
      </w:r>
      <w:r>
        <w:rPr>
          <w:noProof/>
          <w:lang w:eastAsia="tr-TR"/>
        </w:rPr>
        <w:pict>
          <v:shape id="Picture 375" o:spid="_x0000_s1766" type="#_x0000_t75" alt="http://pixabay.com/static/uploads/photo/2014/04/04/14/58/apple-313659_640.jpg" style="position:absolute;margin-left:28.9pt;margin-top:14.5pt;width:24pt;height:25.45pt;z-index:-251566080;visibility:visible">
            <v:imagedata r:id="rId64" o:title=""/>
          </v:shape>
        </w:pict>
      </w:r>
      <w:r>
        <w:rPr>
          <w:noProof/>
          <w:lang w:eastAsia="tr-TR"/>
        </w:rPr>
        <w:pict>
          <v:shape id="Picture 376" o:spid="_x0000_s1767" type="#_x0000_t75" alt="http://pixabay.com/static/uploads/photo/2014/04/04/14/58/apple-313659_640.jpg" style="position:absolute;margin-left:-3.4pt;margin-top:14.45pt;width:24pt;height:25.45pt;z-index:-251567104;visibility:visible">
            <v:imagedata r:id="rId64" o:title=""/>
          </v:shape>
        </w:pict>
      </w:r>
      <w:r>
        <w:rPr>
          <w:rFonts w:ascii="Hand writing Mutlu" w:hAnsi="Hand writing Mutlu"/>
        </w:rPr>
        <w:tab/>
      </w:r>
      <w:r>
        <w:rPr>
          <w:rFonts w:ascii="Hand writing Mutlu" w:hAnsi="Hand writing Mutlu"/>
        </w:rPr>
        <w:tab/>
      </w:r>
    </w:p>
    <w:p w:rsidR="00710918" w:rsidRPr="00F16CA3" w:rsidRDefault="00710918" w:rsidP="0038240D">
      <w:pPr>
        <w:tabs>
          <w:tab w:val="left" w:pos="6165"/>
        </w:tabs>
        <w:rPr>
          <w:rFonts w:ascii="Hand writing Mutlu" w:hAnsi="Hand writing Mutlu"/>
        </w:rPr>
      </w:pPr>
      <w:r>
        <w:rPr>
          <w:noProof/>
          <w:lang w:eastAsia="tr-TR"/>
        </w:rPr>
        <w:pict>
          <v:roundrect id="Rounded Rectangle 368" o:spid="_x0000_s1768" style="position:absolute;margin-left:-11.6pt;margin-top:410.2pt;width:184.5pt;height:38.25pt;z-index:-2515343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" strokecolor="#243f60" strokeweight="2pt"/>
        </w:pict>
      </w:r>
      <w:r>
        <w:rPr>
          <w:noProof/>
          <w:lang w:eastAsia="tr-TR"/>
        </w:rPr>
        <w:pict>
          <v:shape id="Picture 377" o:spid="_x0000_s1769" type="#_x0000_t75" alt="http://www.webdersleri.com/tasarim-baski-sunum/freehand/ornek/ci-8.gif" style="position:absolute;margin-left:-6.35pt;margin-top:416.2pt;width:28.5pt;height:27.75pt;z-index:-251533312;visibility:visible">
            <v:imagedata r:id="rId65" o:title=""/>
          </v:shape>
        </w:pict>
      </w:r>
      <w:r>
        <w:rPr>
          <w:noProof/>
          <w:lang w:eastAsia="tr-TR"/>
        </w:rPr>
        <w:pict>
          <v:shape id="Picture 378" o:spid="_x0000_s1770" type="#_x0000_t75" style="position:absolute;margin-left:31.9pt;margin-top:416.2pt;width:27.75pt;height:27pt;z-index:-251532288;visibility:visible">
            <v:imagedata r:id="rId66" o:title=""/>
          </v:shape>
        </w:pict>
      </w:r>
      <w:r>
        <w:rPr>
          <w:noProof/>
          <w:lang w:eastAsia="tr-TR"/>
        </w:rPr>
        <w:pict>
          <v:shape id="Picture 379" o:spid="_x0000_s1771" type="#_x0000_t75" style="position:absolute;margin-left:69.4pt;margin-top:416.95pt;width:27.75pt;height:27pt;z-index:-251531264;visibility:visible">
            <v:imagedata r:id="rId66" o:title=""/>
          </v:shape>
        </w:pict>
      </w:r>
      <w:r>
        <w:rPr>
          <w:noProof/>
          <w:lang w:eastAsia="tr-TR"/>
        </w:rPr>
        <w:pict>
          <v:shape id="Picture 380" o:spid="_x0000_s1772" type="#_x0000_t75" style="position:absolute;margin-left:106.9pt;margin-top:416.95pt;width:27.75pt;height:27pt;z-index:-251530240;visibility:visible">
            <v:imagedata r:id="rId66" o:title=""/>
          </v:shape>
        </w:pict>
      </w:r>
      <w:r>
        <w:rPr>
          <w:noProof/>
          <w:lang w:eastAsia="tr-TR"/>
        </w:rPr>
        <w:pict>
          <v:shape id="Picture 381" o:spid="_x0000_s1773" type="#_x0000_t75" style="position:absolute;margin-left:141.4pt;margin-top:416.95pt;width:27.75pt;height:27pt;z-index:-251529216;visibility:visible">
            <v:imagedata r:id="rId66" o:title=""/>
          </v:shape>
        </w:pict>
      </w:r>
      <w:r>
        <w:rPr>
          <w:noProof/>
          <w:lang w:eastAsia="tr-TR"/>
        </w:rPr>
        <w:pict>
          <v:shape id="Picture 382" o:spid="_x0000_s1774" type="#_x0000_t75" style="position:absolute;margin-left:-6.35pt;margin-top:452.2pt;width:174.75pt;height:27pt;z-index:-251528192;visibility:visible">
            <v:imagedata r:id="rId67" o:title=""/>
          </v:shape>
        </w:pict>
      </w:r>
      <w:r>
        <w:rPr>
          <w:noProof/>
          <w:lang w:eastAsia="tr-TR"/>
        </w:rPr>
        <w:pict>
          <v:roundrect id="Rounded Rectangle 369" o:spid="_x0000_s1775" style="position:absolute;margin-left:-11.6pt;margin-top:296.2pt;width:118.5pt;height:96pt;z-index:-25154355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" strokecolor="#243f60" strokeweight="2pt"/>
        </w:pict>
      </w:r>
      <w:r>
        <w:rPr>
          <w:noProof/>
          <w:lang w:eastAsia="tr-TR"/>
        </w:rPr>
        <w:pict>
          <v:shape id="Picture 383" o:spid="_x0000_s1776" type="#_x0000_t75" style="position:absolute;margin-left:124.15pt;margin-top:351.7pt;width:25.5pt;height:25.5pt;z-index:-251536384;visibility:visible">
            <v:imagedata r:id="rId68" o:title=""/>
          </v:shape>
        </w:pict>
      </w:r>
      <w:r>
        <w:rPr>
          <w:noProof/>
          <w:lang w:eastAsia="tr-TR"/>
        </w:rPr>
        <w:pict>
          <v:shape id="Picture 448" o:spid="_x0000_s1777" type="#_x0000_t75" style="position:absolute;margin-left:114.4pt;margin-top:320.95pt;width:25.5pt;height:25.5pt;z-index:-251535360;visibility:visible">
            <v:imagedata r:id="rId69" o:title=""/>
          </v:shape>
        </w:pict>
      </w:r>
      <w:r>
        <w:rPr>
          <w:noProof/>
          <w:lang w:eastAsia="tr-TR"/>
        </w:rPr>
        <w:pict>
          <v:shape id="Picture 449" o:spid="_x0000_s1778" type="#_x0000_t75" style="position:absolute;margin-left:81.4pt;margin-top:355.45pt;width:25.5pt;height:25.5pt;z-index:-251537408;visibility:visible">
            <v:imagedata r:id="rId68" o:title=""/>
          </v:shape>
        </w:pict>
      </w:r>
      <w:r>
        <w:rPr>
          <w:noProof/>
          <w:lang w:eastAsia="tr-TR"/>
        </w:rPr>
        <w:pict>
          <v:shape id="Picture 450" o:spid="_x0000_s1779" type="#_x0000_t75" style="position:absolute;margin-left:64.15pt;margin-top:328.45pt;width:26.25pt;height:26.25pt;z-index:-251538432;visibility:visible">
            <v:imagedata r:id="rId70" o:title=""/>
          </v:shape>
        </w:pict>
      </w:r>
      <w:r>
        <w:rPr>
          <w:noProof/>
          <w:lang w:eastAsia="tr-TR"/>
        </w:rPr>
        <w:pict>
          <v:shape id="Picture 451" o:spid="_x0000_s1780" type="#_x0000_t75" style="position:absolute;margin-left:45.4pt;margin-top:302.2pt;width:26.25pt;height:26.25pt;z-index:-251539456;visibility:visible">
            <v:imagedata r:id="rId70" o:title=""/>
          </v:shape>
        </w:pict>
      </w:r>
      <w:r>
        <w:rPr>
          <w:noProof/>
          <w:lang w:eastAsia="tr-TR"/>
        </w:rPr>
        <w:pict>
          <v:shape id="Picture 452" o:spid="_x0000_s1781" type="#_x0000_t75" style="position:absolute;margin-left:25.15pt;margin-top:354.7pt;width:26.25pt;height:26.25pt;z-index:-251540480;visibility:visible">
            <v:imagedata r:id="rId70" o:title=""/>
          </v:shape>
        </w:pict>
      </w:r>
      <w:r>
        <w:rPr>
          <w:noProof/>
          <w:lang w:eastAsia="tr-TR"/>
        </w:rPr>
        <w:pict>
          <v:shape id="Picture 453" o:spid="_x0000_s1782" type="#_x0000_t75" style="position:absolute;margin-left:9.4pt;margin-top:328.45pt;width:26.25pt;height:26.25pt;z-index:-251541504;visibility:visible">
            <v:imagedata r:id="rId70" o:title=""/>
          </v:shape>
        </w:pict>
      </w:r>
      <w:r>
        <w:rPr>
          <w:noProof/>
          <w:lang w:eastAsia="tr-TR"/>
        </w:rPr>
        <w:pict>
          <v:shape id="Picture 454" o:spid="_x0000_s1783" type="#_x0000_t75" alt="https://yt3.ggpht.com/-AOZ6PPRwz_Y/AAAAAAAAAAI/AAAAAAAAAAA/4fG5YAYG5h8/s100-c-k-no/photo.jpg" style="position:absolute;margin-left:-6.35pt;margin-top:305.2pt;width:27pt;height:27pt;z-index:-251542528;visibility:visible">
            <v:imagedata r:id="rId23" o:title=""/>
          </v:shape>
        </w:pict>
      </w:r>
      <w:r>
        <w:rPr>
          <w:noProof/>
          <w:lang w:eastAsia="tr-TR"/>
        </w:rPr>
        <w:pict>
          <v:rect id="Rectangle 370" o:spid="_x0000_s1784" style="position:absolute;margin-left:97.15pt;margin-top:203.95pt;width:119.25pt;height:51pt;z-index:-2515476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" strokecolor="#243f60" strokeweight="2pt"/>
        </w:pict>
      </w:r>
      <w:r>
        <w:rPr>
          <w:noProof/>
          <w:lang w:eastAsia="tr-TR"/>
        </w:rPr>
        <w:pict>
          <v:shape id="Picture 455" o:spid="_x0000_s1785" type="#_x0000_t75" style="position:absolute;margin-left:177.4pt;margin-top:210.7pt;width:37.5pt;height:37.5pt;z-index:-251545600;visibility:visible">
            <v:imagedata r:id="rId71" o:title=""/>
          </v:shape>
        </w:pict>
      </w:r>
      <w:r>
        <w:rPr>
          <w:noProof/>
          <w:lang w:eastAsia="tr-TR"/>
        </w:rPr>
        <w:pict>
          <v:shape id="Picture 456" o:spid="_x0000_s1786" type="#_x0000_t75" style="position:absolute;margin-left:139.9pt;margin-top:211.45pt;width:37.5pt;height:37.5pt;z-index:-251544576;visibility:visible">
            <v:imagedata r:id="rId71" o:title=""/>
          </v:shape>
        </w:pict>
      </w:r>
      <w:r>
        <w:rPr>
          <w:noProof/>
          <w:lang w:eastAsia="tr-TR"/>
        </w:rPr>
        <w:pict>
          <v:shape id="Picture 457" o:spid="_x0000_s1787" type="#_x0000_t75" style="position:absolute;margin-left:100.9pt;margin-top:211.45pt;width:37.5pt;height:37.5pt;z-index:-251546624;visibility:visible">
            <v:imagedata r:id="rId71" o:title=""/>
          </v:shape>
        </w:pict>
      </w:r>
      <w:r>
        <w:rPr>
          <w:noProof/>
          <w:lang w:eastAsia="tr-TR"/>
        </w:rPr>
        <w:pict>
          <v:shape id="Picture 458" o:spid="_x0000_s1788" type="#_x0000_t75" style="position:absolute;margin-left:63.4pt;margin-top:210.7pt;width:37.5pt;height:37.5pt;z-index:-251548672;visibility:visible">
            <v:imagedata r:id="rId71" o:title=""/>
          </v:shape>
        </w:pict>
      </w:r>
      <w:r>
        <w:rPr>
          <w:noProof/>
          <w:lang w:eastAsia="tr-TR"/>
        </w:rPr>
        <w:pict>
          <v:shape id="Picture 459" o:spid="_x0000_s1789" type="#_x0000_t75" style="position:absolute;margin-left:25.15pt;margin-top:211.45pt;width:37.5pt;height:37.5pt;z-index:-251549696;visibility:visible">
            <v:imagedata r:id="rId71" o:title=""/>
          </v:shape>
        </w:pict>
      </w:r>
      <w:r>
        <w:rPr>
          <w:noProof/>
          <w:lang w:eastAsia="tr-TR"/>
        </w:rPr>
        <w:pict>
          <v:shape id="Picture 460" o:spid="_x0000_s1790" type="#_x0000_t75" alt="http://images.clipartlogo.com/files/ss/thumb/894/89438248/cute-bear-with-big-eyes_small.jpg" style="position:absolute;margin-left:-13.1pt;margin-top:210.7pt;width:38.25pt;height:38.25pt;z-index:-251550720;visibility:visible">
            <v:imagedata r:id="rId72" o:title=""/>
          </v:shape>
        </w:pict>
      </w:r>
      <w:r>
        <w:rPr>
          <w:noProof/>
          <w:lang w:eastAsia="tr-TR"/>
        </w:rPr>
        <w:pict>
          <v:rect id="Rectangle 371" o:spid="_x0000_s1791" style="position:absolute;margin-left:95.65pt;margin-top:86.2pt;width:73.5pt;height:49.5pt;z-index:-2515537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" strokecolor="#243f60" strokeweight="2pt"/>
        </w:pict>
      </w:r>
      <w:r>
        <w:rPr>
          <w:noProof/>
          <w:lang w:eastAsia="tr-TR"/>
        </w:rPr>
        <w:pict>
          <v:shape id="Picture 461" o:spid="_x0000_s1792" type="#_x0000_t75" style="position:absolute;margin-left:132.4pt;margin-top:88.45pt;width:27pt;height:42pt;z-index:-251551744;visibility:visible">
            <v:imagedata r:id="rId73" o:title=""/>
          </v:shape>
        </w:pict>
      </w:r>
      <w:r>
        <w:rPr>
          <w:noProof/>
          <w:lang w:eastAsia="tr-TR"/>
        </w:rPr>
        <w:pict>
          <v:shape id="Picture 462" o:spid="_x0000_s1793" type="#_x0000_t75" style="position:absolute;margin-left:97.15pt;margin-top:88.45pt;width:27pt;height:42pt;z-index:-251552768;visibility:visible">
            <v:imagedata r:id="rId74" o:title=""/>
          </v:shape>
        </w:pict>
      </w:r>
      <w:r>
        <w:rPr>
          <w:noProof/>
          <w:lang w:eastAsia="tr-TR"/>
        </w:rPr>
        <w:pict>
          <v:shape id="Picture 463" o:spid="_x0000_s1794" type="#_x0000_t75" style="position:absolute;margin-left:63.4pt;margin-top:86.2pt;width:27pt;height:42pt;z-index:-251554816;visibility:visible">
            <v:imagedata r:id="rId74" o:title=""/>
          </v:shape>
        </w:pict>
      </w:r>
      <w:r>
        <w:rPr>
          <w:noProof/>
          <w:lang w:eastAsia="tr-TR"/>
        </w:rPr>
        <w:pict>
          <v:shape id="Picture 464" o:spid="_x0000_s1795" type="#_x0000_t75" style="position:absolute;margin-left:31.9pt;margin-top:85.45pt;width:27pt;height:42pt;z-index:-251555840;visibility:visible">
            <v:imagedata r:id="rId75" o:title=""/>
          </v:shape>
        </w:pict>
      </w:r>
      <w:r>
        <w:rPr>
          <w:noProof/>
          <w:lang w:eastAsia="tr-TR"/>
        </w:rPr>
        <w:pict>
          <v:shape id="Picture 465" o:spid="_x0000_s1796" type="#_x0000_t75" alt="http://st.depositphotos.com/1024768/2599/v/950/depositphotos_25990613-banana-illustration-for-coloring-book.jpg" style="position:absolute;margin-left:-.35pt;margin-top:85.45pt;width:27.5pt;height:42.65pt;z-index:-251556864;visibility:visible">
            <v:imagedata r:id="rId76" o:title=""/>
          </v:shape>
        </w:pict>
      </w:r>
      <w:r>
        <w:rPr>
          <w:noProof/>
          <w:lang w:eastAsia="tr-TR"/>
        </w:rPr>
        <w:pict>
          <v:shape id="Picture 466" o:spid="_x0000_s1797" type="#_x0000_t75" alt="http://pixabay.com/static/uploads/photo/2014/04/04/14/58/apple-313659_640.jpg" style="position:absolute;margin-left:86.65pt;margin-top:12.55pt;width:24pt;height:25.45pt;z-index:-251560960;visibility:visible">
            <v:imagedata r:id="rId64" o:title=""/>
          </v:shape>
        </w:pict>
      </w:r>
      <w:r>
        <w:rPr>
          <w:noProof/>
          <w:lang w:eastAsia="tr-TR"/>
        </w:rPr>
        <w:pict>
          <v:shape id="Picture 467" o:spid="_x0000_s1798" type="#_x0000_t75" alt="http://pixabay.com/static/uploads/photo/2014/04/04/14/58/apple-313659_640.jpg" style="position:absolute;margin-left:-3.35pt;margin-top:12.55pt;width:24pt;height:25.45pt;z-index:-251561984;visibility:visible">
            <v:imagedata r:id="rId64" o:title=""/>
          </v:shape>
        </w:pict>
      </w:r>
      <w:r>
        <w:rPr>
          <w:noProof/>
          <w:lang w:eastAsia="tr-TR"/>
        </w:rPr>
        <w:pict>
          <v:shape id="Picture 468" o:spid="_x0000_s1799" type="#_x0000_t75" alt="http://pixabay.com/static/uploads/photo/2014/04/04/14/58/apple-313659_640.jpg" style="position:absolute;margin-left:54.4pt;margin-top:12.55pt;width:24pt;height:25.45pt;z-index:-251563008;visibility:visible">
            <v:imagedata r:id="rId64" o:title=""/>
          </v:shape>
        </w:pict>
      </w:r>
      <w:r>
        <w:rPr>
          <w:noProof/>
          <w:lang w:eastAsia="tr-TR"/>
        </w:rPr>
        <w:pict>
          <v:shape id="Picture 469" o:spid="_x0000_s1800" type="#_x0000_t75" alt="http://pixabay.com/static/uploads/photo/2014/04/04/14/58/apple-313659_640.jpg" style="position:absolute;margin-left:28.9pt;margin-top:12.5pt;width:24pt;height:25.45pt;z-index:-251564032;visibility:visible">
            <v:imagedata r:id="rId64" o:title=""/>
          </v:shape>
        </w:pict>
      </w:r>
      <w:r>
        <w:rPr>
          <w:rFonts w:ascii="Hand writing Mutlu" w:hAnsi="Hand writing Mutlu"/>
        </w:rPr>
        <w:tab/>
      </w:r>
    </w:p>
    <w:p w:rsidR="00710918" w:rsidRPr="004B0A6A" w:rsidRDefault="00710918" w:rsidP="0038240D">
      <w:pPr>
        <w:rPr>
          <w:rFonts w:ascii="Hand writing Mutlu" w:hAnsi="Hand writing Mutlu"/>
          <w:sz w:val="40"/>
          <w:szCs w:val="40"/>
        </w:rPr>
      </w:pPr>
      <w:bookmarkStart w:id="0" w:name="_GoBack"/>
      <w:bookmarkEnd w:id="0"/>
    </w:p>
    <w:sectPr w:rsidR="00710918" w:rsidRPr="004B0A6A" w:rsidSect="00851A12">
      <w:headerReference w:type="default" r:id="rId77"/>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0918" w:rsidRDefault="00710918" w:rsidP="00114AA3">
      <w:pPr>
        <w:spacing w:after="0" w:line="240" w:lineRule="auto"/>
      </w:pPr>
      <w:r>
        <w:separator/>
      </w:r>
    </w:p>
  </w:endnote>
  <w:endnote w:type="continuationSeparator" w:id="0">
    <w:p w:rsidR="00710918" w:rsidRDefault="00710918" w:rsidP="00114AA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AFF" w:usb1="C000605B" w:usb2="00000029" w:usb3="00000000" w:csb0="000101FF" w:csb1="00000000"/>
  </w:font>
  <w:font w:name="Hand writing Mutlu">
    <w:panose1 w:val="00002100000000000000"/>
    <w:charset w:val="00"/>
    <w:family w:val="auto"/>
    <w:pitch w:val="variable"/>
    <w:sig w:usb0="00000003" w:usb1="00000000" w:usb2="00000000" w:usb3="00000000" w:csb0="00000001" w:csb1="00000000"/>
  </w:font>
  <w:font w:name="UlusalOkul.Com Çizgili">
    <w:panose1 w:val="00002100000000000000"/>
    <w:charset w:val="00"/>
    <w:family w:val="auto"/>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0918" w:rsidRDefault="00710918" w:rsidP="00114AA3">
      <w:pPr>
        <w:spacing w:after="0" w:line="240" w:lineRule="auto"/>
      </w:pPr>
      <w:r>
        <w:separator/>
      </w:r>
    </w:p>
  </w:footnote>
  <w:footnote w:type="continuationSeparator" w:id="0">
    <w:p w:rsidR="00710918" w:rsidRDefault="00710918" w:rsidP="00114AA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0918" w:rsidRDefault="00710918">
    <w:pPr>
      <w:pStyle w:val="Header"/>
    </w:pPr>
    <w:r>
      <w:rPr>
        <w:noProof/>
        <w:lang w:eastAsia="tr-TR"/>
      </w:rPr>
      <w:pict>
        <v:roundrect id="Rounded Rectangle 29" o:spid="_x0000_s2049" style="position:absolute;margin-left:-68.6pt;margin-top:-21.15pt;width:62.25pt;height:33pt;z-index:25165926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" fillcolor="#f79646" strokecolor="window" strokeweight="3pt">
          <v:shadow on="t" color="black" opacity="24903f" origin=",.5" offset="0,.55556mm"/>
          <v:textbox>
            <w:txbxContent>
              <w:p w:rsidR="00710918" w:rsidRPr="003D73D1" w:rsidRDefault="00710918" w:rsidP="003D73D1">
                <w:pPr>
                  <w:rPr>
                    <w:rFonts w:ascii="Hand writing Mutlu" w:hAnsi="Hand writing Mutlu"/>
                    <w:sz w:val="24"/>
                    <w:szCs w:val="24"/>
                  </w:rPr>
                </w:pPr>
              </w:p>
            </w:txbxContent>
          </v:textbox>
        </v:roundrect>
      </w:pict>
    </w:r>
    <w:r>
      <w:rPr>
        <w:noProof/>
        <w:lang w:eastAsia="tr-TR"/>
      </w:rPr>
      <w:pict>
        <v:roundrect id="Rounded Rectangle 19" o:spid="_x0000_s2050" style="position:absolute;margin-left:25.15pt;margin-top:-21.15pt;width:404.25pt;height:33pt;z-index:25165721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" fillcolor="#f79646" strokecolor="white" strokeweight="3pt">
          <v:shadow on="t" color="black" opacity="24903f" origin=",.5" offset="0,.55556mm"/>
          <v:textbox>
            <w:txbxContent>
              <w:p w:rsidR="00710918" w:rsidRPr="0038037C" w:rsidRDefault="00710918" w:rsidP="00933823">
                <w:pPr>
                  <w:jc w:val="center"/>
                  <w:rPr>
                    <w:rFonts w:ascii="Hand writing Mutlu" w:hAnsi="Hand writing Mutlu"/>
                    <w:color w:val="000000"/>
                    <w:sz w:val="32"/>
                    <w:szCs w:val="24"/>
                  </w:rPr>
                </w:pPr>
                <w:r w:rsidRPr="0038037C">
                  <w:rPr>
                    <w:rFonts w:ascii="Hand writing Mutlu" w:hAnsi="Hand writing Mutlu"/>
                    <w:color w:val="000000"/>
                    <w:sz w:val="32"/>
                    <w:szCs w:val="24"/>
                  </w:rPr>
                  <w:t xml:space="preserve">Belma Barut İlkokulu </w:t>
                </w:r>
              </w:p>
            </w:txbxContent>
          </v:textbox>
        </v:roundrect>
      </w:pict>
    </w:r>
    <w:r>
      <w:rPr>
        <w:noProof/>
        <w:lang w:eastAsia="tr-TR"/>
      </w:rPr>
      <w:pict>
        <v:roundrect id="Rounded Rectangle 28" o:spid="_x0000_s2051" style="position:absolute;margin-left:460.15pt;margin-top:-21.15pt;width:62.25pt;height:33pt;z-index:25165824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" fillcolor="#f79646" strokecolor="window" strokeweight="3pt">
          <v:shadow on="t" color="black" opacity="24903f" origin=",.5" offset="0,.55556mm"/>
          <v:textbox>
            <w:txbxContent>
              <w:p w:rsidR="00710918" w:rsidRPr="003D73D1" w:rsidRDefault="00710918" w:rsidP="003D73D1">
                <w:pPr>
                  <w:rPr>
                    <w:rFonts w:ascii="Hand writing Mutlu" w:hAnsi="Hand writing Mutlu"/>
                    <w:sz w:val="24"/>
                    <w:szCs w:val="24"/>
                  </w:rPr>
                </w:pPr>
                <w:r>
                  <w:rPr>
                    <w:rFonts w:ascii="Hand writing Mutlu" w:hAnsi="Hand writing Mutlu"/>
                    <w:sz w:val="24"/>
                    <w:szCs w:val="24"/>
                  </w:rPr>
                  <w:t>2015</w:t>
                </w:r>
              </w:p>
            </w:txbxContent>
          </v:textbox>
        </v:roundrect>
      </w:pict>
    </w:r>
    <w:r>
      <w:rPr>
        <w:noProof/>
        <w:lang w:eastAsia="tr-TR"/>
      </w:rPr>
      <w:pict>
        <v:group id="Group 21" o:spid="_x0000_s2052" style="position:absolute;margin-left:-70.1pt;margin-top:-24.15pt;width:594pt;height:41.25pt;z-index:251656192" coordsize="69532,5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">
          <v:roundrect id="Rounded Rectangle 6" o:spid="_x0000_s2053" style="position:absolute;left:7810;top:2095;width:53912;height:10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SA4cIA&#10;AADaAAAADwAAAGRycy9kb3ducmV2LnhtbESPQYvCMBSE7wv+h/AEb2uqhyLVKKuiCOLB6mVvb5tn&#10;W7Z5qU2s9d8bQfA4zMw3zGzRmUq01LjSsoLRMAJBnFldcq7gfNp8T0A4j6yxskwKHuRgMe99zTDR&#10;9s5HalOfiwBhl6CCwvs6kdJlBRl0Q1sTB+9iG4M+yCaXusF7gJtKjqMolgZLDgsF1rQqKPtPb0bB&#10;9eDa5d/v9vBw6WV/Sifxbc2xUoN+9zMF4anzn/C7vdMKYnhdCT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RIDhwgAAANoAAAAPAAAAAAAAAAAAAAAAAJgCAABkcnMvZG93&#10;bnJldi54bWxQSwUGAAAAAAQABAD1AAAAhwMAAAAA&#10;" fillcolor="#e5b8b7" stroked="f">
            <v:shadow on="t" color="black" opacity="22937f" origin=",.5" offset="0,.63889mm"/>
            <v:textbox>
              <w:txbxContent>
                <w:p w:rsidR="00710918" w:rsidRPr="00DE1E36" w:rsidRDefault="00710918" w:rsidP="00933823">
                  <w:pPr>
                    <w:jc w:val="center"/>
                    <w:rPr>
                      <w:rFonts w:ascii="Hand writing Mutlu" w:hAnsi="Hand writing Mutlu"/>
                      <w:sz w:val="28"/>
                      <w:szCs w:val="28"/>
                    </w:rPr>
                  </w:pPr>
                </w:p>
              </w:txbxContent>
            </v:textbox>
          </v:roundrect>
          <v:group id="Group 18" o:spid="_x0000_s2054" style="position:absolute;width:69532;height:5238" coordsize="69532,5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Rounded Rectangle 2" o:spid="_x0000_s2055" style="position:absolute;left:7810;width:53912;height:104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3n38IA&#10;AADaAAAADwAAAGRycy9kb3ducmV2LnhtbESPzWrDMBCE74G+g9hCLyGR40OTuFFCEyiU3vJ73lpb&#10;y621MpJqO28fFQo5DjPzDbPaDLYRHflQO1Ywm2YgiEuna64UnI5vkwWIEJE1No5JwZUCbNYPoxUW&#10;2vW8p+4QK5EgHApUYGJsCylDachimLqWOHlfzluMSfpKao99gttG5ln2LC3WnBYMtrQzVP4cfq2C&#10;8aVyn/Oz2Rr9kX9fh5OeuXKp1NPj8PoCItIQ7+H/9rtWkMPflXQD5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PeffwgAAANoAAAAPAAAAAAAAAAAAAAAAAJgCAABkcnMvZG93&#10;bnJldi54bWxQSwUGAAAAAAQABAD1AAAAhwMAAAAA&#10;" fillcolor="#95b3d7" stroked="f">
              <v:shadow on="t" color="black" opacity="22937f" origin=",.5" offset="0,.63889mm"/>
              <v:textbox>
                <w:txbxContent>
                  <w:p w:rsidR="00710918" w:rsidRPr="0038037C" w:rsidRDefault="00710918" w:rsidP="00114AA3">
                    <w:pPr>
                      <w:jc w:val="center"/>
                      <w:rPr>
                        <w:rFonts w:ascii="Hand writing Mutlu" w:hAnsi="Hand writing Mutlu"/>
                        <w:color w:val="E5DFEC"/>
                        <w:sz w:val="28"/>
                        <w:szCs w:val="28"/>
                      </w:rPr>
                    </w:pPr>
                  </w:p>
                </w:txbxContent>
              </v:textbox>
            </v:roundrect>
            <v:roundrect id="Rounded Rectangle 4" o:spid="_x0000_s2056" style="position:absolute;left:7810;top:1047;width:53912;height:10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IlMEA&#10;AADaAAAADwAAAGRycy9kb3ducmV2LnhtbESPT4vCMBTE74LfITxhb5pWXNFuUxFZxWv9c3/bvG27&#10;Ni+liVq/vVkQPA4z8xsmXfWmETfqXG1ZQTyJQBAXVtdcKjgdt+MFCOeRNTaWScGDHKyy4SDFRNs7&#10;53Q7+FIECLsEFVTet4mUrqjIoJvYljh4v7Yz6IPsSqk7vAe4aeQ0iubSYM1hocKWNhUVl8PVKPiZ&#10;f57/7HJX5N/mGJ2u8XaWx2elPkb9+guEp96/w6/2XiuYwf+VcANk9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2fiJTBAAAA2gAAAA8AAAAAAAAAAAAAAAAAmAIAAGRycy9kb3du&#10;cmV2LnhtbFBLBQYAAAAABAAEAPUAAACGAwAAAAA=&#10;" fillcolor="#c3d69b" stroked="f">
              <v:shadow on="t" color="black" opacity="22937f" origin=",.5" offset="0,.63889mm"/>
              <v:textbox>
                <w:txbxContent>
                  <w:p w:rsidR="00710918" w:rsidRPr="00DE1E36" w:rsidRDefault="00710918" w:rsidP="00933823">
                    <w:pPr>
                      <w:jc w:val="center"/>
                      <w:rPr>
                        <w:rFonts w:ascii="Hand writing Mutlu" w:hAnsi="Hand writing Mutlu"/>
                        <w:sz w:val="28"/>
                        <w:szCs w:val="28"/>
                      </w:rPr>
                    </w:pPr>
                  </w:p>
                </w:txbxContent>
              </v:textbox>
            </v:roundrect>
            <v:roundrect id="Rounded Rectangle 8" o:spid="_x0000_s2057" style="position:absolute;left:7810;top:3143;width:53912;height:10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qNWcAA&#10;AADaAAAADwAAAGRycy9kb3ducmV2LnhtbERPS2vCQBC+C/0PyxR6kbqxiC2pqxRfVDzFlp6H7HQT&#10;mp2N2VHjv+8eBI8f33u26H2jztTFOrCB8SgDRVwGW7Mz8P21eX4DFQXZYhOYDFwpwmL+MJhhbsOF&#10;CzofxKkUwjFHA5VIm2sdy4o8xlFoiRP3GzqPkmDntO3wksJ9o1+ybKo91pwaKmxpWVH5dzh5A47X&#10;Q/cjm4krstftar+y/rgTY54e+493UEK93MU396c1kLamK+kG6P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aqNWcAAAADaAAAADwAAAAAAAAAAAAAAAACYAgAAZHJzL2Rvd25y&#10;ZXYueG1sUEsFBgAAAAAEAAQA9QAAAIUDAAAAAA==&#10;" fillcolor="#fabf8f" stroked="f">
              <v:shadow on="t" color="black" opacity="22937f" origin=",.5" offset="0,.63889mm"/>
              <v:textbox>
                <w:txbxContent>
                  <w:p w:rsidR="00710918" w:rsidRPr="00DE1E36" w:rsidRDefault="00710918" w:rsidP="00933823">
                    <w:pPr>
                      <w:jc w:val="center"/>
                      <w:rPr>
                        <w:rFonts w:ascii="Hand writing Mutlu" w:hAnsi="Hand writing Mutlu"/>
                        <w:sz w:val="28"/>
                        <w:szCs w:val="28"/>
                      </w:rPr>
                    </w:pPr>
                  </w:p>
                </w:txbxContent>
              </v:textbox>
            </v:roundrect>
            <v:group id="Group 11" o:spid="_x0000_s2058" style="position:absolute;width:7810;height:5238" coordsize="7810,5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roundrect id="Rounded Rectangle 1" o:spid="_x0000_s2059" style="position:absolute;width:7810;height:104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FCRMMA&#10;AADaAAAADwAAAGRycy9kb3ducmV2LnhtbESPW2sCMRSE3wX/QziCL6JZV+hlNUorCNK3Wuvz6ea4&#10;2XZzsmziXv59Uyj4OMzMN8xm19tKtNT40rGC5SIBQZw7XXKh4PxxmD+B8AFZY+WYFAzkYbcdjzaY&#10;adfxO7WnUIgIYZ+hAhNCnUnpc0MW/cLVxNG7usZiiLIppG6wi3BbyTRJHqTFkuOCwZr2hvKf080q&#10;mF0K9/X4aV6Nfku/h/6sly5/Vmo66V/WIAL14R7+bx+1ghX8XYk3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FCRMMAAADaAAAADwAAAAAAAAAAAAAAAACYAgAAZHJzL2Rv&#10;d25yZXYueG1sUEsFBgAAAAAEAAQA9QAAAIgDAAAAAA==&#10;" fillcolor="#95b3d7" stroked="f">
                <v:shadow on="t" color="black" opacity="22937f" origin=",.5" offset="0,.63889mm"/>
                <v:textbox>
                  <w:txbxContent>
                    <w:p w:rsidR="00710918" w:rsidRPr="00DE1E36" w:rsidRDefault="00710918" w:rsidP="00114AA3">
                      <w:pPr>
                        <w:jc w:val="center"/>
                        <w:rPr>
                          <w:rFonts w:ascii="Hand writing Mutlu" w:hAnsi="Hand writing Mutlu"/>
                          <w:sz w:val="28"/>
                          <w:szCs w:val="28"/>
                        </w:rPr>
                      </w:pPr>
                    </w:p>
                  </w:txbxContent>
                </v:textbox>
              </v:roundrect>
              <v:roundrect id="Rounded Rectangle 3" o:spid="_x0000_s2060" style="position:absolute;top:1047;width:7810;height:10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uN4cQA&#10;AADaAAAADwAAAGRycy9kb3ducmV2LnhtbESPT2sCMRTE7wW/Q3iCt5pVqLVbo0iwKHiof6peXzfP&#10;3cXNy7KJun77plDocZiZ3zCTWWsrcaPGl44VDPoJCOLMmZJzBV/7j+cxCB+QDVaOScGDPMymnacJ&#10;psbdeUu3XchFhLBPUUERQp1K6bOCLPq+q4mjd3aNxRBlk0vT4D3CbSWHSTKSFkuOCwXWpAvKLrur&#10;VTA3x9Ph83rQm4F++15Yq9fLV61Ur9vO30EEasN/+K+9Mgpe4PdKvAFy+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7jeHEAAAA2gAAAA8AAAAAAAAAAAAAAAAAmAIAAGRycy9k&#10;b3ducmV2LnhtbFBLBQYAAAAABAAEAPUAAACJAwAAAAA=&#10;" fillcolor="#c2d69b" stroked="f">
                <v:shadow on="t" color="black" opacity="22937f" origin=",.5" offset="0,.63889mm"/>
                <v:textbox>
                  <w:txbxContent>
                    <w:p w:rsidR="00710918" w:rsidRPr="00DE1E36" w:rsidRDefault="00710918" w:rsidP="00933823">
                      <w:pPr>
                        <w:jc w:val="center"/>
                        <w:rPr>
                          <w:rFonts w:ascii="Hand writing Mutlu" w:hAnsi="Hand writing Mutlu"/>
                          <w:sz w:val="28"/>
                          <w:szCs w:val="28"/>
                        </w:rPr>
                      </w:pPr>
                    </w:p>
                  </w:txbxContent>
                </v:textbox>
              </v:roundrect>
              <v:roundrect id="Rounded Rectangle 5" o:spid="_x0000_s2061" style="position:absolute;top:2095;width:7810;height:10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glesMA&#10;AADaAAAADwAAAGRycy9kb3ducmV2LnhtbESPQYvCMBSE78L+h/AWvGmqhyrVKLqyiyAerHvZ27N5&#10;tsXmpdvEWv+9EQSPw8x8w8yXnalES40rLSsYDSMQxJnVJecKfo/fgykI55E1VpZJwZ0cLBcfvTkm&#10;2t74QG3qcxEg7BJUUHhfJ1K6rCCDbmhr4uCdbWPQB9nkUjd4C3BTyXEUxdJgyWGhwJq+Csou6dUo&#10;+N+7dn36+9nfXXreHdNpfN1wrFT/s1vNQHjq/Dv8am+1ggk8r4Qb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glesMAAADaAAAADwAAAAAAAAAAAAAAAACYAgAAZHJzL2Rv&#10;d25yZXYueG1sUEsFBgAAAAAEAAQA9QAAAIgDAAAAAA==&#10;" fillcolor="#e5b8b7" stroked="f">
                <v:shadow on="t" color="black" opacity="22937f" origin=",.5" offset="0,.63889mm"/>
                <v:textbox>
                  <w:txbxContent>
                    <w:p w:rsidR="00710918" w:rsidRPr="00DE1E36" w:rsidRDefault="00710918" w:rsidP="00933823">
                      <w:pPr>
                        <w:jc w:val="center"/>
                        <w:rPr>
                          <w:rFonts w:ascii="Hand writing Mutlu" w:hAnsi="Hand writing Mutlu"/>
                          <w:sz w:val="28"/>
                          <w:szCs w:val="28"/>
                        </w:rPr>
                      </w:pPr>
                    </w:p>
                  </w:txbxContent>
                </v:textbox>
              </v:roundrect>
              <v:roundrect id="Rounded Rectangle 7" o:spid="_x0000_s2062" style="position:absolute;top:3143;width:7810;height:10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YowsMA&#10;AADaAAAADwAAAGRycy9kb3ducmV2LnhtbESPS2sCQRCE7wH/w9CBXCTORkIeq6OIRlFy8kHOzU47&#10;u2SnZ7PT0fXfOwEhx6KqvqLG087X6kRtrAIbeBpkoIiLYCt2Bg775eMbqCjIFuvAZOBCEaaT3t0Y&#10;cxvOvKXTTpxKEI45GihFmlzrWJTkMQ5CQ5y8Y2g9SpKt07bFc4L7Wg+z7EV7rDgtlNjQvKTie/fr&#10;DTj+6LsvWT67bfa6WnwurP/ZiDEP991sBEqok//wrb22Bt7h70q6AXp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YowsMAAADaAAAADwAAAAAAAAAAAAAAAACYAgAAZHJzL2Rv&#10;d25yZXYueG1sUEsFBgAAAAAEAAQA9QAAAIgDAAAAAA==&#10;" fillcolor="#fabf8f" stroked="f">
                <v:shadow on="t" color="black" opacity="22937f" origin=",.5" offset="0,.63889mm"/>
                <v:textbox>
                  <w:txbxContent>
                    <w:p w:rsidR="00710918" w:rsidRPr="00DE1E36" w:rsidRDefault="00710918" w:rsidP="00933823">
                      <w:pPr>
                        <w:jc w:val="center"/>
                        <w:rPr>
                          <w:rFonts w:ascii="Hand writing Mutlu" w:hAnsi="Hand writing Mutlu"/>
                          <w:sz w:val="28"/>
                          <w:szCs w:val="28"/>
                        </w:rPr>
                      </w:pPr>
                    </w:p>
                  </w:txbxContent>
                </v:textbox>
              </v:roundrect>
              <v:roundrect id="Rounded Rectangle 9" o:spid="_x0000_s2063" style="position:absolute;top:4191;width:7810;height:104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eOd8YA&#10;AADbAAAADwAAAGRycy9kb3ducmV2LnhtbESPQW/CMAyF75P4D5GRdplGyjSNUQiITRtCCA7AfoDX&#10;mDaicaomK92/nw+TuNl6z+99ni97X6uO2ugCGxiPMlDERbCOSwNfp8/HV1AxIVusA5OBX4qwXAzu&#10;5pjbcOUDdcdUKgnhmKOBKqUm1zoWFXmMo9AQi3YOrccka1tq2+JVwn2tn7LsRXt0LA0VNvReUXE5&#10;/ngD6/32zW+fXfd9cbtJ/Nis7fTBG3M/7FczUIn6dDP/X2+s4Au9/CID6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eOd8YAAADbAAAADwAAAAAAAAAAAAAAAACYAgAAZHJz&#10;L2Rvd25yZXYueG1sUEsFBgAAAAAEAAQA9QAAAIsDAAAAAA==&#10;" fillcolor="#b2a1c7" stroked="f">
                <v:shadow on="t" color="black" opacity="22937f" origin=",.5" offset="0,.63889mm"/>
                <v:textbox>
                  <w:txbxContent>
                    <w:p w:rsidR="00710918" w:rsidRPr="00DE1E36" w:rsidRDefault="00710918" w:rsidP="00933823">
                      <w:pPr>
                        <w:jc w:val="center"/>
                        <w:rPr>
                          <w:rFonts w:ascii="Hand writing Mutlu" w:hAnsi="Hand writing Mutlu"/>
                          <w:sz w:val="28"/>
                          <w:szCs w:val="28"/>
                        </w:rPr>
                      </w:pPr>
                    </w:p>
                  </w:txbxContent>
                </v:textbox>
              </v:roundrect>
            </v:group>
            <v:roundrect id="Rounded Rectangle 10" o:spid="_x0000_s2064" style="position:absolute;left:7810;top:4191;width:53912;height:104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4EcIA&#10;AADbAAAADwAAAGRycy9kb3ducmV2LnhtbERP32vCMBB+H+x/CDfwbaZVNkY1LTI2KAgDdWw+Hs3Z&#10;ljaXLola/3sjCHu7j+/nLYvR9OJEzreWFaTTBARxZXXLtYLv3efzGwgfkDX2lknBhTwU+ePDEjNt&#10;z7yh0zbUIoawz1BBE8KQSemrhgz6qR2II3ewzmCI0NVSOzzHcNPLWZK8SoMtx4YGB3pvqOq2R6Pg&#10;53e/Hh29/H2ladem8778WHelUpOncbUAEWgM/+K7u9Rx/gxuv8QDZH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5vgRwgAAANsAAAAPAAAAAAAAAAAAAAAAAJgCAABkcnMvZG93&#10;bnJldi54bWxQSwUGAAAAAAQABAD1AAAAhwMAAAAA&#10;" fillcolor="#b3a2c7" stroked="f">
              <v:shadow on="t" color="black" opacity="22937f" origin=",.5" offset="0,.63889mm"/>
              <v:textbox>
                <w:txbxContent>
                  <w:p w:rsidR="00710918" w:rsidRPr="00DE1E36" w:rsidRDefault="00710918" w:rsidP="00933823">
                    <w:pPr>
                      <w:jc w:val="center"/>
                      <w:rPr>
                        <w:rFonts w:ascii="Hand writing Mutlu" w:hAnsi="Hand writing Mutlu"/>
                        <w:sz w:val="28"/>
                        <w:szCs w:val="28"/>
                      </w:rPr>
                    </w:pPr>
                  </w:p>
                </w:txbxContent>
              </v:textbox>
            </v:roundrect>
            <v:group id="Group 12" o:spid="_x0000_s2065" style="position:absolute;left:61722;width:7810;height:5238" coordsize="7810,5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oundrect id="Rounded Rectangle 13" o:spid="_x0000_s2066" style="position:absolute;width:7810;height:104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v16MQA&#10;AADbAAAADwAAAGRycy9kb3ducmV2LnhtbERPS2vCQBC+C/0PyxR6kbpRipToKjX4KD1oG3vpbciO&#10;ydLsbMhuY/z3XUHwNh/fc+bL3taio9YbxwrGowQEceG04VLB93Hz/ArCB2SNtWNScCEPy8XDYI6p&#10;dmf+oi4PpYgh7FNUUIXQpFL6oiKLfuQa4sidXGsxRNiWUrd4juG2lpMkmUqLhmNDhQ1lFRW/+Z9V&#10;cNp7eSi6n5X5XJtsdzGTbPixVerpsX+bgQjUh7v45n7Xcf4LXH+JB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L9ejEAAAA2wAAAA8AAAAAAAAAAAAAAAAAmAIAAGRycy9k&#10;b3ducmV2LnhtbFBLBQYAAAAABAAEAPUAAACJAwAAAAA=&#10;" fillcolor="#95b3d7" stroked="f">
                <v:shadow on="t" color="black" opacity="22937f" origin=",.5" offset="0,.63889mm"/>
                <v:textbox>
                  <w:txbxContent>
                    <w:p w:rsidR="00710918" w:rsidRPr="00DE1E36" w:rsidRDefault="00710918" w:rsidP="00933823">
                      <w:pPr>
                        <w:jc w:val="center"/>
                        <w:rPr>
                          <w:rFonts w:ascii="Hand writing Mutlu" w:hAnsi="Hand writing Mutlu"/>
                          <w:sz w:val="28"/>
                          <w:szCs w:val="28"/>
                        </w:rPr>
                      </w:pPr>
                    </w:p>
                  </w:txbxContent>
                </v:textbox>
              </v:roundrect>
              <v:roundrect id="Rounded Rectangle 14" o:spid="_x0000_s2067" style="position:absolute;top:1047;width:7810;height:10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pB/8AA&#10;AADbAAAADwAAAGRycy9kb3ducmV2LnhtbERPTWvCQBC9F/oflhF6q5uUKhpdpZSm9BoT72N2TKLZ&#10;2ZBdY/z3bkHwNo/3OevtaFoxUO8aywriaQSCuLS64UpBkafvCxDOI2tsLZOCGznYbl5f1phoe+WM&#10;hp2vRAhhl6CC2vsukdKVNRl0U9sRB+5oe4M+wL6SusdrCDet/IiiuTTYcGiosaPvmsrz7mIUHOaz&#10;/ckuf8vsx+RRcYnTzyzeK/U2Gb9WIDyN/il+uP90mD+D/1/CA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pB/8AAAADbAAAADwAAAAAAAAAAAAAAAACYAgAAZHJzL2Rvd25y&#10;ZXYueG1sUEsFBgAAAAAEAAQA9QAAAIUDAAAAAA==&#10;" fillcolor="#c3d69b" stroked="f">
                <v:shadow on="t" color="black" opacity="22937f" origin=",.5" offset="0,.63889mm"/>
                <v:textbox>
                  <w:txbxContent>
                    <w:p w:rsidR="00710918" w:rsidRPr="00DE1E36" w:rsidRDefault="00710918" w:rsidP="00933823">
                      <w:pPr>
                        <w:jc w:val="center"/>
                        <w:rPr>
                          <w:rFonts w:ascii="Hand writing Mutlu" w:hAnsi="Hand writing Mutlu"/>
                          <w:sz w:val="28"/>
                          <w:szCs w:val="28"/>
                        </w:rPr>
                      </w:pPr>
                    </w:p>
                  </w:txbxContent>
                </v:textbox>
              </v:roundrect>
              <v:roundrect id="Rounded Rectangle 15" o:spid="_x0000_s2068" style="position:absolute;top:2095;width:7810;height:10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qCaMAA&#10;AADbAAAADwAAAGRycy9kb3ducmV2LnhtbERPS4vCMBC+L/gfwgh7W1M96FJNSxF8sHjYreJ5aMa2&#10;2ExqE7X+e7MgeJuP7zmLtDeNuFHnassKxqMIBHFhdc2lgsN+9fUNwnlkjY1lUvAgB2ky+FhgrO2d&#10;/+iW+1KEEHYxKqi8b2MpXVGRQTeyLXHgTrYz6APsSqk7vIdw08hJFE2lwZpDQ4UtLSsqzvnVKDii&#10;z9em1cfLz476DDe/p9UsU+pz2GdzEJ56/xa/3Fsd5k/h/5dwgEy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VqCaMAAAADbAAAADwAAAAAAAAAAAAAAAACYAgAAZHJzL2Rvd25y&#10;ZXYueG1sUEsFBgAAAAAEAAQA9QAAAIUDAAAAAA==&#10;" fillcolor="#e6b9b8" stroked="f">
                <v:shadow on="t" color="black" opacity="22937f" origin=",.5" offset="0,.63889mm"/>
                <v:textbox>
                  <w:txbxContent>
                    <w:p w:rsidR="00710918" w:rsidRPr="00DE1E36" w:rsidRDefault="00710918" w:rsidP="00933823">
                      <w:pPr>
                        <w:jc w:val="center"/>
                        <w:rPr>
                          <w:rFonts w:ascii="Hand writing Mutlu" w:hAnsi="Hand writing Mutlu"/>
                          <w:sz w:val="28"/>
                          <w:szCs w:val="28"/>
                        </w:rPr>
                      </w:pPr>
                    </w:p>
                  </w:txbxContent>
                </v:textbox>
              </v:roundrect>
              <v:roundrect id="Rounded Rectangle 16" o:spid="_x0000_s2069" style="position:absolute;top:3143;width:7810;height:104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AjIsEA&#10;AADbAAAADwAAAGRycy9kb3ducmV2LnhtbERPTWsCMRC9F/wPYYTeataCVlajiCDUQpGqF2/DZkxW&#10;N5NlE3fXf28Khd7m8T5nsepdJVpqQulZwXiUgSAuvC7ZKDgdt28zECEia6w8k4IHBVgtBy8LzLXv&#10;+IfaQzQihXDIUYGNsc6lDIUlh2Hka+LEXXzjMCbYGKkb7FK4q+R7lk2lw5JTg8WaNpaK2+HuFGy/&#10;bbY7mxPdr92evibTPd1Mq9TrsF/PQUTq47/4z/2p0/wP+P0lHS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QIyLBAAAA2wAAAA8AAAAAAAAAAAAAAAAAmAIAAGRycy9kb3du&#10;cmV2LnhtbFBLBQYAAAAABAAEAPUAAACGAwAAAAA=&#10;" fillcolor="#fac090" stroked="f">
                <v:shadow on="t" color="black" opacity="22937f" origin=",.5" offset="0,.63889mm"/>
                <v:textbox>
                  <w:txbxContent>
                    <w:p w:rsidR="00710918" w:rsidRPr="00DE1E36" w:rsidRDefault="00710918" w:rsidP="00933823">
                      <w:pPr>
                        <w:jc w:val="center"/>
                        <w:rPr>
                          <w:rFonts w:ascii="Hand writing Mutlu" w:hAnsi="Hand writing Mutlu"/>
                          <w:sz w:val="28"/>
                          <w:szCs w:val="28"/>
                        </w:rPr>
                      </w:pPr>
                    </w:p>
                  </w:txbxContent>
                </v:textbox>
              </v:roundrect>
              <v:roundrect id="Rounded Rectangle 17" o:spid="_x0000_s2070" style="position:absolute;top:4191;width:7810;height:104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QJQMEA&#10;AADbAAAADwAAAGRycy9kb3ducmV2LnhtbERPW2vCMBR+H+w/hDPwbU2rOEY1yhgOCoLghenjoTm2&#10;pc1JTTKt/948CHv8+O7z5WA6cSXnG8sKsiQFQVxa3XCl4LD/ef8E4QOyxs4yKbiTh+Xi9WWOubY3&#10;3tJ1FyoRQ9jnqKAOoc+l9GVNBn1ie+LIna0zGCJ0ldQObzHcdHKcph/SYMOxocaevmsq292fUfB7&#10;PK0HR9PLJsvaJpt0xWrdFkqN3oavGYhAQ/gXP92FVjCO6+OX+AP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UCUDBAAAA2wAAAA8AAAAAAAAAAAAAAAAAmAIAAGRycy9kb3du&#10;cmV2LnhtbFBLBQYAAAAABAAEAPUAAACGAwAAAAA=&#10;" fillcolor="#b3a2c7" stroked="f">
                <v:shadow on="t" color="black" opacity="22937f" origin=",.5" offset="0,.63889mm"/>
                <v:textbox>
                  <w:txbxContent>
                    <w:p w:rsidR="00710918" w:rsidRPr="00DE1E36" w:rsidRDefault="00710918" w:rsidP="00933823">
                      <w:pPr>
                        <w:jc w:val="center"/>
                        <w:rPr>
                          <w:rFonts w:ascii="Hand writing Mutlu" w:hAnsi="Hand writing Mutlu"/>
                          <w:sz w:val="28"/>
                          <w:szCs w:val="28"/>
                        </w:rPr>
                      </w:pPr>
                    </w:p>
                  </w:txbxContent>
                </v:textbox>
              </v:roundrect>
            </v:group>
          </v:group>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A2522"/>
    <w:multiLevelType w:val="hybridMultilevel"/>
    <w:tmpl w:val="CF964386"/>
    <w:lvl w:ilvl="0" w:tplc="9DF0A266">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
    <w:nsid w:val="2AC20679"/>
    <w:multiLevelType w:val="hybridMultilevel"/>
    <w:tmpl w:val="90B8620A"/>
    <w:lvl w:ilvl="0" w:tplc="CE88F24A">
      <w:start w:val="1"/>
      <w:numFmt w:val="bullet"/>
      <w:lvlText w:val=""/>
      <w:lvlJc w:val="left"/>
      <w:pPr>
        <w:ind w:left="720" w:hanging="360"/>
      </w:pPr>
      <w:rPr>
        <w:rFonts w:ascii="Symbol" w:eastAsia="Times New Roman"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38F378EC"/>
    <w:multiLevelType w:val="hybridMultilevel"/>
    <w:tmpl w:val="B484A5B4"/>
    <w:lvl w:ilvl="0" w:tplc="A2D4365C">
      <w:start w:val="1"/>
      <w:numFmt w:val="bullet"/>
      <w:lvlText w:val=""/>
      <w:lvlJc w:val="left"/>
      <w:pPr>
        <w:ind w:left="720" w:hanging="360"/>
      </w:pPr>
      <w:rPr>
        <w:rFonts w:ascii="Symbol" w:eastAsia="Times New Roman"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3DA937D9"/>
    <w:multiLevelType w:val="hybridMultilevel"/>
    <w:tmpl w:val="887474CA"/>
    <w:lvl w:ilvl="0" w:tplc="2448248C">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
    <w:nsid w:val="74066279"/>
    <w:multiLevelType w:val="hybridMultilevel"/>
    <w:tmpl w:val="B8B0E410"/>
    <w:lvl w:ilvl="0" w:tplc="ED36DDFC">
      <w:start w:val="1"/>
      <w:numFmt w:val="bullet"/>
      <w:lvlText w:val=""/>
      <w:lvlJc w:val="left"/>
      <w:pPr>
        <w:ind w:left="720" w:hanging="360"/>
      </w:pPr>
      <w:rPr>
        <w:rFonts w:ascii="Symbol" w:eastAsia="Times New Roman"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3"/>
  </w:num>
  <w:num w:numId="4">
    <w:abstractNumId w:val="0"/>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8"/>
  <w:hyphenationZone w:val="425"/>
  <w:characterSpacingControl w:val="doNotCompress"/>
  <w:hdrShapeDefaults>
    <o:shapedefaults v:ext="edit" spidmax="2071"/>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14AA3"/>
    <w:rsid w:val="000474BD"/>
    <w:rsid w:val="000743DD"/>
    <w:rsid w:val="0008592A"/>
    <w:rsid w:val="000B0AE3"/>
    <w:rsid w:val="000B1578"/>
    <w:rsid w:val="00114AA3"/>
    <w:rsid w:val="00140326"/>
    <w:rsid w:val="0016047B"/>
    <w:rsid w:val="001662B1"/>
    <w:rsid w:val="001906D4"/>
    <w:rsid w:val="001C6CB1"/>
    <w:rsid w:val="001F093A"/>
    <w:rsid w:val="00207955"/>
    <w:rsid w:val="002122DE"/>
    <w:rsid w:val="0023020D"/>
    <w:rsid w:val="00240009"/>
    <w:rsid w:val="00263E98"/>
    <w:rsid w:val="00266171"/>
    <w:rsid w:val="002B733B"/>
    <w:rsid w:val="002C29A4"/>
    <w:rsid w:val="002D701F"/>
    <w:rsid w:val="00327C59"/>
    <w:rsid w:val="00331A07"/>
    <w:rsid w:val="00357B1E"/>
    <w:rsid w:val="0038037C"/>
    <w:rsid w:val="0038240D"/>
    <w:rsid w:val="003857E1"/>
    <w:rsid w:val="00395004"/>
    <w:rsid w:val="003B05DE"/>
    <w:rsid w:val="003D73D1"/>
    <w:rsid w:val="003E3B7A"/>
    <w:rsid w:val="003E741A"/>
    <w:rsid w:val="003E7AA1"/>
    <w:rsid w:val="00402550"/>
    <w:rsid w:val="00404CC2"/>
    <w:rsid w:val="00455A94"/>
    <w:rsid w:val="00473000"/>
    <w:rsid w:val="004B0A6A"/>
    <w:rsid w:val="004D4D72"/>
    <w:rsid w:val="005B3F0E"/>
    <w:rsid w:val="0062115C"/>
    <w:rsid w:val="00643ADB"/>
    <w:rsid w:val="00646859"/>
    <w:rsid w:val="00697080"/>
    <w:rsid w:val="006D2F20"/>
    <w:rsid w:val="006D6DBB"/>
    <w:rsid w:val="006E2D78"/>
    <w:rsid w:val="006E3BBC"/>
    <w:rsid w:val="006F798D"/>
    <w:rsid w:val="00710918"/>
    <w:rsid w:val="00713D34"/>
    <w:rsid w:val="007314CF"/>
    <w:rsid w:val="007B194F"/>
    <w:rsid w:val="00851A12"/>
    <w:rsid w:val="008665EA"/>
    <w:rsid w:val="00872FCC"/>
    <w:rsid w:val="00875607"/>
    <w:rsid w:val="008E34CC"/>
    <w:rsid w:val="008E6731"/>
    <w:rsid w:val="008E7E64"/>
    <w:rsid w:val="0091583C"/>
    <w:rsid w:val="00933823"/>
    <w:rsid w:val="0094525B"/>
    <w:rsid w:val="00954F10"/>
    <w:rsid w:val="00956644"/>
    <w:rsid w:val="009649D3"/>
    <w:rsid w:val="00966057"/>
    <w:rsid w:val="00982AA6"/>
    <w:rsid w:val="009A3C4C"/>
    <w:rsid w:val="009E2694"/>
    <w:rsid w:val="00A15E3B"/>
    <w:rsid w:val="00A8672F"/>
    <w:rsid w:val="00B70D64"/>
    <w:rsid w:val="00B91FCA"/>
    <w:rsid w:val="00BA1E66"/>
    <w:rsid w:val="00C73C63"/>
    <w:rsid w:val="00C975B6"/>
    <w:rsid w:val="00D356DC"/>
    <w:rsid w:val="00DA06A8"/>
    <w:rsid w:val="00DA6F08"/>
    <w:rsid w:val="00DE1E36"/>
    <w:rsid w:val="00E735AC"/>
    <w:rsid w:val="00EB0149"/>
    <w:rsid w:val="00EF433F"/>
    <w:rsid w:val="00F054CD"/>
    <w:rsid w:val="00F16CA3"/>
    <w:rsid w:val="00F212AB"/>
    <w:rsid w:val="00F37CB7"/>
    <w:rsid w:val="00F830F0"/>
    <w:rsid w:val="00FA488D"/>
    <w:rsid w:val="00FC493A"/>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7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493A"/>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14AA3"/>
    <w:pPr>
      <w:tabs>
        <w:tab w:val="center" w:pos="4536"/>
        <w:tab w:val="right" w:pos="9072"/>
      </w:tabs>
      <w:spacing w:after="0" w:line="240" w:lineRule="auto"/>
    </w:pPr>
  </w:style>
  <w:style w:type="character" w:customStyle="1" w:styleId="HeaderChar">
    <w:name w:val="Header Char"/>
    <w:basedOn w:val="DefaultParagraphFont"/>
    <w:link w:val="Header"/>
    <w:uiPriority w:val="99"/>
    <w:locked/>
    <w:rsid w:val="00114AA3"/>
    <w:rPr>
      <w:rFonts w:cs="Times New Roman"/>
    </w:rPr>
  </w:style>
  <w:style w:type="paragraph" w:styleId="Footer">
    <w:name w:val="footer"/>
    <w:basedOn w:val="Normal"/>
    <w:link w:val="FooterChar"/>
    <w:uiPriority w:val="99"/>
    <w:rsid w:val="00114AA3"/>
    <w:pPr>
      <w:tabs>
        <w:tab w:val="center" w:pos="4536"/>
        <w:tab w:val="right" w:pos="9072"/>
      </w:tabs>
      <w:spacing w:after="0" w:line="240" w:lineRule="auto"/>
    </w:pPr>
  </w:style>
  <w:style w:type="character" w:customStyle="1" w:styleId="FooterChar">
    <w:name w:val="Footer Char"/>
    <w:basedOn w:val="DefaultParagraphFont"/>
    <w:link w:val="Footer"/>
    <w:uiPriority w:val="99"/>
    <w:locked/>
    <w:rsid w:val="00114AA3"/>
    <w:rPr>
      <w:rFonts w:cs="Times New Roman"/>
    </w:rPr>
  </w:style>
  <w:style w:type="paragraph" w:styleId="BalloonText">
    <w:name w:val="Balloon Text"/>
    <w:basedOn w:val="Normal"/>
    <w:link w:val="BalloonTextChar"/>
    <w:uiPriority w:val="99"/>
    <w:semiHidden/>
    <w:rsid w:val="008665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665EA"/>
    <w:rPr>
      <w:rFonts w:ascii="Tahoma" w:hAnsi="Tahoma" w:cs="Tahoma"/>
      <w:sz w:val="16"/>
      <w:szCs w:val="16"/>
    </w:rPr>
  </w:style>
  <w:style w:type="paragraph" w:styleId="ListParagraph">
    <w:name w:val="List Paragraph"/>
    <w:basedOn w:val="Normal"/>
    <w:uiPriority w:val="99"/>
    <w:qFormat/>
    <w:rsid w:val="008E7E64"/>
    <w:pPr>
      <w:ind w:left="720"/>
      <w:contextualSpacing/>
    </w:pPr>
  </w:style>
  <w:style w:type="paragraph" w:styleId="IntenseQuote">
    <w:name w:val="Intense Quote"/>
    <w:basedOn w:val="Normal"/>
    <w:next w:val="Normal"/>
    <w:link w:val="IntenseQuoteChar"/>
    <w:uiPriority w:val="99"/>
    <w:qFormat/>
    <w:rsid w:val="00FC493A"/>
    <w:pPr>
      <w:pBdr>
        <w:bottom w:val="single" w:sz="4" w:space="4" w:color="4F81BD"/>
      </w:pBdr>
      <w:spacing w:before="200" w:after="280"/>
      <w:ind w:left="936" w:right="936"/>
    </w:pPr>
    <w:rPr>
      <w:rFonts w:eastAsia="Times New Roman"/>
      <w:b/>
      <w:bCs/>
      <w:i/>
      <w:iCs/>
      <w:color w:val="4F81BD"/>
      <w:lang w:val="en-US" w:eastAsia="ja-JP"/>
    </w:rPr>
  </w:style>
  <w:style w:type="character" w:customStyle="1" w:styleId="IntenseQuoteChar">
    <w:name w:val="Intense Quote Char"/>
    <w:basedOn w:val="DefaultParagraphFont"/>
    <w:link w:val="IntenseQuote"/>
    <w:uiPriority w:val="99"/>
    <w:locked/>
    <w:rsid w:val="00FC493A"/>
    <w:rPr>
      <w:rFonts w:eastAsia="Times New Roman" w:cs="Times New Roman"/>
      <w:b/>
      <w:bCs/>
      <w:i/>
      <w:iCs/>
      <w:color w:val="4F81BD"/>
      <w:lang w:val="en-US" w:eastAsia="ja-JP"/>
    </w:rPr>
  </w:style>
  <w:style w:type="character" w:styleId="Hyperlink">
    <w:name w:val="Hyperlink"/>
    <w:basedOn w:val="DefaultParagraphFont"/>
    <w:uiPriority w:val="99"/>
    <w:rsid w:val="0008592A"/>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2.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emf"/><Relationship Id="rId68" Type="http://schemas.openxmlformats.org/officeDocument/2006/relationships/image" Target="media/image61.emf"/><Relationship Id="rId76" Type="http://schemas.openxmlformats.org/officeDocument/2006/relationships/image" Target="media/image69.jpeg"/><Relationship Id="rId7" Type="http://schemas.openxmlformats.org/officeDocument/2006/relationships/image" Target="media/image1.jpeg"/><Relationship Id="rId71" Type="http://schemas.openxmlformats.org/officeDocument/2006/relationships/image" Target="media/image64.emf"/><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emf"/><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image" Target="media/image38.pn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image" Target="media/image59.emf"/><Relationship Id="rId74" Type="http://schemas.openxmlformats.org/officeDocument/2006/relationships/image" Target="media/image67.emf"/><Relationship Id="rId79"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4.png"/><Relationship Id="rId10" Type="http://schemas.openxmlformats.org/officeDocument/2006/relationships/image" Target="media/image4.emf"/><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emf"/><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hyperlink" Target="http://www.egitimhane.com" TargetMode="External"/><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emf"/><Relationship Id="rId77" Type="http://schemas.openxmlformats.org/officeDocument/2006/relationships/header" Target="header1.xml"/><Relationship Id="rId8" Type="http://schemas.openxmlformats.org/officeDocument/2006/relationships/image" Target="media/image2.png"/><Relationship Id="rId51" Type="http://schemas.openxmlformats.org/officeDocument/2006/relationships/image" Target="media/image44.jpeg"/><Relationship Id="rId72" Type="http://schemas.openxmlformats.org/officeDocument/2006/relationships/image" Target="media/image65.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60.emf"/><Relationship Id="rId20" Type="http://schemas.openxmlformats.org/officeDocument/2006/relationships/image" Target="media/image14.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png"/><Relationship Id="rId70" Type="http://schemas.openxmlformats.org/officeDocument/2006/relationships/image" Target="media/image63.emf"/><Relationship Id="rId75" Type="http://schemas.openxmlformats.org/officeDocument/2006/relationships/image" Target="media/image68.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TotalTime>
  <Pages>15</Pages>
  <Words>903</Words>
  <Characters>5153</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gökhan</dc:creator>
  <cp:keywords/>
  <dc:description/>
  <cp:lastModifiedBy>nazlı</cp:lastModifiedBy>
  <cp:revision>4</cp:revision>
  <dcterms:created xsi:type="dcterms:W3CDTF">2015-01-16T06:40:00Z</dcterms:created>
  <dcterms:modified xsi:type="dcterms:W3CDTF">2015-01-16T06:53:00Z</dcterms:modified>
</cp:coreProperties>
</file>