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87" w:rsidRDefault="00997487" w:rsidP="00E86D3F">
      <w:pPr>
        <w:ind w:left="-567" w:firstLine="567"/>
        <w:jc w:val="center"/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" o:spid="_x0000_s1026" type="#_x0000_t67" style="position:absolute;left:0;text-align:left;margin-left:422.3pt;margin-top:156.5pt;width:32.55pt;height:35.1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" adj="11587" filled="f" strokecolor="#243f60" strokeweight="2pt"/>
        </w:pict>
      </w:r>
      <w:r w:rsidRPr="0007755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12.25pt;height:179.25pt;flip:x;visibility:visible">
            <v:imagedata r:id="rId6" o:title="" croptop="3558f" cropbottom="3622f" cropleft="3931f" cropright="3048f"/>
          </v:shape>
        </w:pict>
      </w:r>
    </w:p>
    <w:tbl>
      <w:tblPr>
        <w:tblW w:w="912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0A0"/>
      </w:tblPr>
      <w:tblGrid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10</w:t>
            </w:r>
          </w:p>
        </w:tc>
        <w:tc>
          <w:tcPr>
            <w:tcW w:w="760" w:type="dxa"/>
            <w:shd w:val="clear" w:color="auto" w:fill="00B0F0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</w:t>
            </w:r>
          </w:p>
        </w:tc>
        <w:tc>
          <w:tcPr>
            <w:tcW w:w="760" w:type="dxa"/>
            <w:shd w:val="clear" w:color="auto" w:fill="00B0F0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10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bookmarkStart w:id="0" w:name="_GoBack" w:colFirst="7" w:colLast="8"/>
            <w:r w:rsidRPr="005F0B57">
              <w:rPr>
                <w:rFonts w:ascii="Arial Black" w:hAnsi="Arial Black"/>
                <w:sz w:val="40"/>
                <w:szCs w:val="40"/>
              </w:rPr>
              <w:t>32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10</w:t>
            </w:r>
          </w:p>
        </w:tc>
        <w:tc>
          <w:tcPr>
            <w:tcW w:w="760" w:type="dxa"/>
            <w:shd w:val="clear" w:color="auto" w:fill="00B0F0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</w:t>
            </w:r>
          </w:p>
        </w:tc>
        <w:tc>
          <w:tcPr>
            <w:tcW w:w="760" w:type="dxa"/>
            <w:shd w:val="clear" w:color="auto" w:fill="00B0F0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12</w:t>
            </w:r>
          </w:p>
        </w:tc>
      </w:tr>
      <w:bookmarkEnd w:id="0"/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14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32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6" o:spid="_x0000_s1027" type="#_x0000_t202" style="position:absolute;left:0;text-align:left;margin-left:-3.8pt;margin-top:-.85pt;width:149.1pt;height:157.7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" strokeweight="2.25pt">
                  <v:textbox>
                    <w:txbxContent>
                      <w:p w:rsidR="00997487" w:rsidRDefault="00997487">
                        <w:r w:rsidRPr="0007755B">
                          <w:rPr>
                            <w:noProof/>
                            <w:lang w:eastAsia="tr-TR"/>
                          </w:rPr>
                          <w:pict>
                            <v:shape id="Resim 9" o:spid="_x0000_i1027" type="#_x0000_t75" style="width:114pt;height:137.25pt;visibility:visible">
                              <v:imagedata r:id="rId7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Yarım Çerçeve 17" o:spid="_x0000_s1028" style="position:absolute;left:0;text-align:left;margin-left:17.85pt;margin-top:33.35pt;width:11.95pt;height:38.5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765,489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" path="m,l151765,,136083,50588r-85495,l50588,326392,,489585,,xe" fillcolor="#4f81bd" strokecolor="#243f60" strokeweight="2pt">
                  <v:path arrowok="t" o:connecttype="custom" o:connectlocs="0,0;151765,0;136083,50588;50588,50588;50588,326392;0,489585;0,0" o:connectangles="0,0,0,0,0,0,0"/>
                </v:shape>
              </w:pic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34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26"/>
                <w:szCs w:val="26"/>
              </w:rPr>
            </w:pPr>
            <w:r w:rsidRPr="005F0B57">
              <w:rPr>
                <w:rFonts w:ascii="Arial Black" w:hAnsi="Arial Black"/>
                <w:sz w:val="26"/>
                <w:szCs w:val="26"/>
              </w:rPr>
              <w:t>100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36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38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42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90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92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94</w:t>
            </w:r>
          </w:p>
        </w:tc>
      </w:tr>
    </w:tbl>
    <w:p w:rsidR="00997487" w:rsidRDefault="00997487"/>
    <w:p w:rsidR="00997487" w:rsidRDefault="00997487"/>
    <w:p w:rsidR="00997487" w:rsidRDefault="00997487"/>
    <w:p w:rsidR="00997487" w:rsidRDefault="00997487"/>
    <w:p w:rsidR="00997487" w:rsidRDefault="00997487" w:rsidP="007E08DD">
      <w:pPr>
        <w:ind w:left="-567" w:firstLine="567"/>
        <w:jc w:val="center"/>
      </w:pPr>
      <w:r>
        <w:rPr>
          <w:noProof/>
          <w:lang w:eastAsia="tr-TR"/>
        </w:rPr>
        <w:pict>
          <v:shape id="Aşağı Ok 18" o:spid="_x0000_s1029" type="#_x0000_t67" style="position:absolute;left:0;text-align:left;margin-left:119.05pt;margin-top:159.1pt;width:32.55pt;height:35.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" adj="11587" filled="f" strokecolor="#243f60" strokeweight="2pt"/>
        </w:pict>
      </w:r>
      <w:r w:rsidRPr="005F0B57">
        <w:rPr>
          <w:rFonts w:ascii="Georgia" w:hAnsi="Georgia"/>
          <w:b/>
          <w:noProof/>
          <w:color w:val="3DA5A1"/>
          <w:sz w:val="20"/>
          <w:szCs w:val="20"/>
          <w:lang w:eastAsia="tr-TR"/>
        </w:rPr>
        <w:pict>
          <v:shape id="Resim 26" o:spid="_x0000_i1028" type="#_x0000_t75" alt="http://2.bp.blogspot.com/-wqGVaZ4qof8/TjWYU8_iZqI/AAAAAAAAJGw/8P1h7fcw_Gk/s320/Bugsbunny.png" style="width:150.75pt;height:184.5pt;visibility:visible">
            <v:imagedata r:id="rId8" o:title=""/>
          </v:shape>
        </w:pict>
      </w:r>
    </w:p>
    <w:tbl>
      <w:tblPr>
        <w:tblW w:w="912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0A0"/>
      </w:tblPr>
      <w:tblGrid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</w:t>
            </w:r>
          </w:p>
        </w:tc>
        <w:tc>
          <w:tcPr>
            <w:tcW w:w="760" w:type="dxa"/>
            <w:shd w:val="clear" w:color="auto" w:fill="92D050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24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</w:t>
            </w:r>
          </w:p>
        </w:tc>
        <w:tc>
          <w:tcPr>
            <w:tcW w:w="760" w:type="dxa"/>
            <w:shd w:val="clear" w:color="auto" w:fill="92D050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shd w:val="clear" w:color="auto" w:fill="92D050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51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82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Yarım Çerçeve 23" o:spid="_x0000_s1030" style="position:absolute;left:0;text-align:left;margin-left:-2.35pt;margin-top:22.15pt;width:12.8pt;height:45.4pt;rotation:-9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2560,576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" path="m,l162560,,147283,54186r-93097,l54186,384389,,576580,,xe" fillcolor="#4f81bd" strokecolor="#243f60" strokeweight="2pt">
                  <v:path arrowok="t" o:connecttype="custom" o:connectlocs="0,0;162560,0;147283,54186;54186,54186;54186,384389;0,576580;0,0" o:connectangles="0,0,0,0,0,0,0"/>
                </v:shape>
              </w:pict>
            </w:r>
            <w:r w:rsidRPr="005F0B57">
              <w:rPr>
                <w:rFonts w:ascii="Arial Black" w:hAnsi="Arial Black"/>
                <w:sz w:val="40"/>
                <w:szCs w:val="40"/>
              </w:rPr>
              <w:t>99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93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88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93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Metin Kutusu 22" o:spid="_x0000_s1031" type="#_x0000_t202" style="position:absolute;left:0;text-align:left;margin-left:-3.8pt;margin-top:-.85pt;width:149.1pt;height:157.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" strokeweight="2.25pt">
                  <v:textbox>
                    <w:txbxContent>
                      <w:p w:rsidR="00997487" w:rsidRDefault="00997487" w:rsidP="005F2A19">
                        <w:r w:rsidRPr="005F0B57">
                          <w:rPr>
                            <w:noProof/>
                            <w:color w:val="0000FF"/>
                            <w:lang w:eastAsia="tr-TR"/>
                          </w:rPr>
                          <w:pict>
                            <v:shape id="Resim 28" o:spid="_x0000_i1030" type="#_x0000_t75" alt="https://www.hepsitaze.com/epanel/upl/8/Havuc03a.jpg" style="width:138pt;height:134.25pt;visibility:visible">
                              <v:imagedata r:id="rId9" o:title="" croptop="4523f" cropbottom="9614f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87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84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21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99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26"/>
                <w:szCs w:val="26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81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87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78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27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75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81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63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33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42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51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63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51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57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70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80</w:t>
            </w:r>
          </w:p>
        </w:tc>
      </w:tr>
      <w:tr w:rsidR="00997487" w:rsidRPr="005F0B57" w:rsidTr="005F0B57">
        <w:trPr>
          <w:trHeight w:val="741"/>
          <w:jc w:val="center"/>
        </w:trPr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10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51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55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26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39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48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54</w:t>
            </w:r>
          </w:p>
        </w:tc>
        <w:tc>
          <w:tcPr>
            <w:tcW w:w="760" w:type="dxa"/>
            <w:vAlign w:val="center"/>
          </w:tcPr>
          <w:p w:rsidR="00997487" w:rsidRPr="005F0B57" w:rsidRDefault="00997487" w:rsidP="005F0B57">
            <w:pPr>
              <w:spacing w:after="0" w:line="240" w:lineRule="auto"/>
              <w:jc w:val="center"/>
              <w:rPr>
                <w:rFonts w:ascii="Arial Black" w:hAnsi="Arial Black"/>
                <w:sz w:val="40"/>
                <w:szCs w:val="40"/>
              </w:rPr>
            </w:pPr>
            <w:r w:rsidRPr="005F0B57">
              <w:rPr>
                <w:rFonts w:ascii="Arial Black" w:hAnsi="Arial Black"/>
                <w:sz w:val="40"/>
                <w:szCs w:val="40"/>
              </w:rPr>
              <w:t>60</w:t>
            </w:r>
          </w:p>
        </w:tc>
      </w:tr>
    </w:tbl>
    <w:p w:rsidR="00997487" w:rsidRDefault="00997487" w:rsidP="007E08DD"/>
    <w:p w:rsidR="00997487" w:rsidRDefault="00997487">
      <w:hyperlink r:id="rId10" w:history="1">
        <w:r w:rsidRPr="001C67E2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sectPr w:rsidR="00997487" w:rsidSect="00E86D3F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487" w:rsidRDefault="00997487" w:rsidP="00686EBA">
      <w:pPr>
        <w:spacing w:after="0" w:line="240" w:lineRule="auto"/>
      </w:pPr>
      <w:r>
        <w:separator/>
      </w:r>
    </w:p>
  </w:endnote>
  <w:endnote w:type="continuationSeparator" w:id="0">
    <w:p w:rsidR="00997487" w:rsidRDefault="00997487" w:rsidP="0068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487" w:rsidRDefault="00997487" w:rsidP="00686EBA">
      <w:pPr>
        <w:spacing w:after="0" w:line="240" w:lineRule="auto"/>
      </w:pPr>
      <w:r>
        <w:separator/>
      </w:r>
    </w:p>
  </w:footnote>
  <w:footnote w:type="continuationSeparator" w:id="0">
    <w:p w:rsidR="00997487" w:rsidRDefault="00997487" w:rsidP="00686E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F4D"/>
    <w:rsid w:val="0007755B"/>
    <w:rsid w:val="00127F4D"/>
    <w:rsid w:val="001C67E2"/>
    <w:rsid w:val="002B28AC"/>
    <w:rsid w:val="002F1288"/>
    <w:rsid w:val="004240D9"/>
    <w:rsid w:val="00557E54"/>
    <w:rsid w:val="005F0B57"/>
    <w:rsid w:val="005F2A19"/>
    <w:rsid w:val="00686EBA"/>
    <w:rsid w:val="00783CEA"/>
    <w:rsid w:val="007E08DD"/>
    <w:rsid w:val="008E391E"/>
    <w:rsid w:val="00903E25"/>
    <w:rsid w:val="00997487"/>
    <w:rsid w:val="00AF1795"/>
    <w:rsid w:val="00AF4477"/>
    <w:rsid w:val="00CA732A"/>
    <w:rsid w:val="00E8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8A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7F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2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7F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86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86E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86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86EBA"/>
    <w:rPr>
      <w:rFonts w:cs="Times New Roman"/>
    </w:rPr>
  </w:style>
  <w:style w:type="character" w:styleId="Hyperlink">
    <w:name w:val="Hyperlink"/>
    <w:basedOn w:val="DefaultParagraphFont"/>
    <w:uiPriority w:val="99"/>
    <w:rsid w:val="00557E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130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Arda&amp;Muge</dc:creator>
  <cp:keywords>www.sorubak.com</cp:keywords>
  <dc:description>www.sorubak.com</dc:description>
  <cp:lastModifiedBy>edanur</cp:lastModifiedBy>
  <cp:revision>6</cp:revision>
  <dcterms:created xsi:type="dcterms:W3CDTF">2013-09-26T22:01:00Z</dcterms:created>
  <dcterms:modified xsi:type="dcterms:W3CDTF">2014-10-19T07:32:00Z</dcterms:modified>
  <cp:category>www.sorubak.com</cp:category>
</cp:coreProperties>
</file>