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0D5" w:rsidRPr="002173EE" w:rsidRDefault="004D00D5">
      <w:pPr>
        <w:rPr>
          <w:b/>
        </w:rPr>
      </w:pPr>
      <w:r w:rsidRPr="002173EE">
        <w:rPr>
          <w:b/>
        </w:rPr>
        <w:t>ADI SOYADI:...........................................................................................................</w:t>
      </w:r>
    </w:p>
    <w:p w:rsidR="004D00D5" w:rsidRPr="002173EE" w:rsidRDefault="004D00D5" w:rsidP="000A004D">
      <w:pPr>
        <w:jc w:val="center"/>
        <w:rPr>
          <w:b/>
        </w:rPr>
      </w:pPr>
      <w:r w:rsidRPr="002173EE">
        <w:rPr>
          <w:b/>
        </w:rPr>
        <w:t>HAYAT BİLGİSİ DERSİ  OKUL HEYECANIM ÜNİTESİ ÖLÇME SORULARI</w:t>
      </w:r>
    </w:p>
    <w:p w:rsidR="004D00D5" w:rsidRPr="009C4D8F" w:rsidRDefault="004D00D5" w:rsidP="000A004D">
      <w:pPr>
        <w:jc w:val="center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1B1557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>Yayaların trafikte uyması gereken iki kuralı yazınız.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1B1557">
        <w:rPr>
          <w:b/>
          <w:sz w:val="28"/>
          <w:szCs w:val="28"/>
        </w:rPr>
        <w:t>a)</w:t>
      </w:r>
      <w:r w:rsidRPr="009C4D8F">
        <w:rPr>
          <w:sz w:val="28"/>
          <w:szCs w:val="28"/>
        </w:rPr>
        <w:t>.............................................................................................................................................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Default="004D00D5" w:rsidP="000A004D">
      <w:pPr>
        <w:ind w:left="360"/>
        <w:rPr>
          <w:sz w:val="28"/>
          <w:szCs w:val="28"/>
        </w:rPr>
      </w:pPr>
      <w:r w:rsidRPr="001B1557">
        <w:rPr>
          <w:b/>
          <w:sz w:val="28"/>
          <w:szCs w:val="28"/>
        </w:rPr>
        <w:t>b)</w:t>
      </w:r>
      <w:r w:rsidRPr="009C4D8F">
        <w:rPr>
          <w:sz w:val="28"/>
          <w:szCs w:val="28"/>
        </w:rPr>
        <w:t>................................................................................................................................</w:t>
      </w:r>
      <w:r>
        <w:rPr>
          <w:sz w:val="28"/>
          <w:szCs w:val="28"/>
        </w:rPr>
        <w:t>.............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 xml:space="preserve"> 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1B1557">
        <w:rPr>
          <w:b/>
          <w:sz w:val="28"/>
          <w:szCs w:val="28"/>
        </w:rPr>
        <w:t>2)   a)</w:t>
      </w:r>
      <w:r w:rsidRPr="009C4D8F">
        <w:rPr>
          <w:sz w:val="28"/>
          <w:szCs w:val="28"/>
        </w:rPr>
        <w:t xml:space="preserve">  Okulda karşılaşabileceğiniz bir sorunu yazınız.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1B1557">
        <w:rPr>
          <w:b/>
          <w:sz w:val="28"/>
          <w:szCs w:val="28"/>
        </w:rPr>
        <w:t>b)</w:t>
      </w:r>
      <w:r w:rsidRPr="009C4D8F">
        <w:rPr>
          <w:sz w:val="28"/>
          <w:szCs w:val="28"/>
        </w:rPr>
        <w:t xml:space="preserve">  Bu sorunu çözmek için ne yaparsınız?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smartTag w:uri="urn:schemas-microsoft-com:office:smarttags" w:element="metricconverter">
        <w:smartTagPr>
          <w:attr w:name="ProductID" w:val="3. a"/>
        </w:smartTagPr>
        <w:r w:rsidRPr="001B1557">
          <w:rPr>
            <w:b/>
            <w:sz w:val="28"/>
            <w:szCs w:val="28"/>
          </w:rPr>
          <w:t>3. a</w:t>
        </w:r>
      </w:smartTag>
      <w:r w:rsidRPr="001B1557">
        <w:rPr>
          <w:b/>
          <w:sz w:val="28"/>
          <w:szCs w:val="28"/>
        </w:rPr>
        <w:t xml:space="preserve">) </w:t>
      </w:r>
      <w:r w:rsidRPr="009C4D8F">
        <w:rPr>
          <w:sz w:val="28"/>
          <w:szCs w:val="28"/>
        </w:rPr>
        <w:t>Bayram deyince aklına</w:t>
      </w:r>
      <w:r>
        <w:rPr>
          <w:sz w:val="28"/>
          <w:szCs w:val="28"/>
        </w:rPr>
        <w:t xml:space="preserve">  ne </w:t>
      </w:r>
      <w:r w:rsidRPr="009C4D8F">
        <w:rPr>
          <w:sz w:val="28"/>
          <w:szCs w:val="28"/>
        </w:rPr>
        <w:t xml:space="preserve"> geliyor?</w:t>
      </w:r>
    </w:p>
    <w:p w:rsidR="004D00D5" w:rsidRPr="009C4D8F" w:rsidRDefault="004D00D5" w:rsidP="000A004D">
      <w:pPr>
        <w:ind w:left="360"/>
        <w:rPr>
          <w:sz w:val="28"/>
          <w:szCs w:val="28"/>
        </w:rPr>
      </w:pPr>
    </w:p>
    <w:p w:rsidR="004D00D5" w:rsidRPr="009C4D8F" w:rsidRDefault="004D00D5" w:rsidP="000A004D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................................................................................................................................................</w:t>
      </w:r>
    </w:p>
    <w:p w:rsidR="004D00D5" w:rsidRPr="009C4D8F" w:rsidRDefault="004D00D5" w:rsidP="000A004D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      </w:t>
      </w:r>
    </w:p>
    <w:p w:rsidR="004D00D5" w:rsidRDefault="004D00D5" w:rsidP="000A004D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         </w:t>
      </w:r>
      <w:r w:rsidRPr="001B1557">
        <w:rPr>
          <w:b/>
          <w:sz w:val="28"/>
          <w:szCs w:val="28"/>
        </w:rPr>
        <w:t>b)</w:t>
      </w:r>
      <w:r w:rsidRPr="009C4D8F">
        <w:rPr>
          <w:sz w:val="28"/>
          <w:szCs w:val="28"/>
        </w:rPr>
        <w:t xml:space="preserve">  Dini bayramlarımızı yazınız.</w:t>
      </w:r>
    </w:p>
    <w:p w:rsidR="004D00D5" w:rsidRPr="009C4D8F" w:rsidRDefault="004D00D5" w:rsidP="000A004D">
      <w:pPr>
        <w:rPr>
          <w:sz w:val="28"/>
          <w:szCs w:val="28"/>
        </w:rPr>
      </w:pPr>
    </w:p>
    <w:p w:rsidR="004D00D5" w:rsidRPr="009C4D8F" w:rsidRDefault="004D00D5" w:rsidP="000A004D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       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</w:t>
      </w:r>
    </w:p>
    <w:p w:rsidR="004D00D5" w:rsidRPr="001B1557" w:rsidRDefault="004D00D5" w:rsidP="000A004D">
      <w:pPr>
        <w:rPr>
          <w:b/>
          <w:sz w:val="28"/>
          <w:szCs w:val="28"/>
        </w:rPr>
      </w:pPr>
    </w:p>
    <w:p w:rsidR="004D00D5" w:rsidRPr="009C4D8F" w:rsidRDefault="004D00D5" w:rsidP="000A004D">
      <w:pPr>
        <w:rPr>
          <w:sz w:val="28"/>
          <w:szCs w:val="28"/>
        </w:rPr>
      </w:pPr>
      <w:r w:rsidRPr="001B1557">
        <w:rPr>
          <w:b/>
          <w:sz w:val="28"/>
          <w:szCs w:val="28"/>
        </w:rPr>
        <w:t xml:space="preserve">     4.</w:t>
      </w:r>
      <w:r w:rsidRPr="009C4D8F">
        <w:rPr>
          <w:sz w:val="28"/>
          <w:szCs w:val="28"/>
        </w:rPr>
        <w:t xml:space="preserve">  Ders kitapları dışında  yararlandığınız iki kaynak adı yazınız.</w:t>
      </w:r>
    </w:p>
    <w:p w:rsidR="004D00D5" w:rsidRPr="009C4D8F" w:rsidRDefault="004D00D5" w:rsidP="000A004D">
      <w:pPr>
        <w:rPr>
          <w:sz w:val="28"/>
          <w:szCs w:val="28"/>
        </w:rPr>
      </w:pPr>
    </w:p>
    <w:p w:rsidR="004D00D5" w:rsidRPr="009C4D8F" w:rsidRDefault="004D00D5" w:rsidP="000A004D">
      <w:pPr>
        <w:rPr>
          <w:sz w:val="28"/>
          <w:szCs w:val="28"/>
        </w:rPr>
      </w:pPr>
      <w:r w:rsidRPr="009C4D8F">
        <w:rPr>
          <w:sz w:val="28"/>
          <w:szCs w:val="28"/>
        </w:rPr>
        <w:t>.....................................................................................................................................................</w:t>
      </w:r>
    </w:p>
    <w:p w:rsidR="004D00D5" w:rsidRPr="009C4D8F" w:rsidRDefault="004D00D5" w:rsidP="000A004D">
      <w:pPr>
        <w:rPr>
          <w:sz w:val="28"/>
          <w:szCs w:val="28"/>
        </w:rPr>
      </w:pPr>
    </w:p>
    <w:p w:rsidR="004D00D5" w:rsidRPr="001B1557" w:rsidRDefault="004D00D5" w:rsidP="009C4D8F">
      <w:pPr>
        <w:rPr>
          <w:b/>
          <w:sz w:val="28"/>
          <w:szCs w:val="28"/>
        </w:rPr>
      </w:pPr>
      <w:r w:rsidRPr="001B1557">
        <w:rPr>
          <w:b/>
          <w:sz w:val="28"/>
          <w:szCs w:val="28"/>
        </w:rPr>
        <w:t xml:space="preserve">    5. Aşağıda verilen cümlelerden doğru olanların başına ( D ),yanlış olanların başına  ( Y ) harfi koyunuz.</w:t>
      </w:r>
    </w:p>
    <w:p w:rsidR="004D00D5" w:rsidRDefault="004D00D5" w:rsidP="009C4D8F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(  ) Planlı ve disiplinli çalışmak başarıyı artırır.</w:t>
      </w:r>
    </w:p>
    <w:p w:rsidR="004D00D5" w:rsidRDefault="004D00D5" w:rsidP="009C4D8F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(  ) Dengeli ve düzenli beslenirsek sağlıklı oluruz.</w:t>
      </w:r>
    </w:p>
    <w:p w:rsidR="004D00D5" w:rsidRDefault="004D00D5" w:rsidP="009C4D8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>(  ) Herkes aynı duygu ve düşüncelere sahiptir.</w:t>
      </w:r>
    </w:p>
    <w:p w:rsidR="004D00D5" w:rsidRDefault="004D00D5" w:rsidP="009C4D8F">
      <w:pPr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Pr="009C4D8F">
        <w:rPr>
          <w:sz w:val="28"/>
          <w:szCs w:val="28"/>
        </w:rPr>
        <w:t xml:space="preserve">  ) Okula gelip giderken tanımadığımız kişilerle sohbet etmeliyiz.</w:t>
      </w:r>
    </w:p>
    <w:p w:rsidR="004D00D5" w:rsidRDefault="004D00D5" w:rsidP="009C4D8F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(  ) Öğretmenlerim ve arkadaşlarımla sabah karşılaştığımda “Günaydın” derim.</w:t>
      </w:r>
    </w:p>
    <w:p w:rsidR="004D00D5" w:rsidRDefault="004D00D5" w:rsidP="009C4D8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 xml:space="preserve">(  ) </w:t>
      </w: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>Vücudumuzun bölümlerinden biri de gövdemizdir.</w:t>
      </w:r>
    </w:p>
    <w:p w:rsidR="004D00D5" w:rsidRDefault="004D00D5" w:rsidP="009C4D8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 xml:space="preserve">(  ) </w:t>
      </w: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>Terziler saçlarımızı kesip,şekil verirler.</w:t>
      </w:r>
    </w:p>
    <w:p w:rsidR="004D00D5" w:rsidRDefault="004D00D5" w:rsidP="009C4D8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>(  ) “29 Ekim Cumhuriyet Bayramı” dini bayramlarımızdandır.</w:t>
      </w:r>
    </w:p>
    <w:p w:rsidR="004D00D5" w:rsidRDefault="004D00D5" w:rsidP="009C4D8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4D8F">
        <w:rPr>
          <w:sz w:val="28"/>
          <w:szCs w:val="28"/>
        </w:rPr>
        <w:t>(  ) Yaşadığımız çevreyi temiz tutmalıyız.</w:t>
      </w:r>
    </w:p>
    <w:p w:rsidR="004D00D5" w:rsidRDefault="004D00D5" w:rsidP="000A004D">
      <w:pPr>
        <w:rPr>
          <w:sz w:val="28"/>
          <w:szCs w:val="28"/>
        </w:rPr>
      </w:pPr>
      <w:r w:rsidRPr="009C4D8F">
        <w:rPr>
          <w:sz w:val="28"/>
          <w:szCs w:val="28"/>
        </w:rPr>
        <w:t xml:space="preserve"> </w:t>
      </w:r>
    </w:p>
    <w:p w:rsidR="004D00D5" w:rsidRPr="001B1557" w:rsidRDefault="004D00D5" w:rsidP="009C4D8F">
      <w:pPr>
        <w:ind w:left="360"/>
        <w:rPr>
          <w:b/>
          <w:sz w:val="28"/>
          <w:szCs w:val="28"/>
        </w:rPr>
      </w:pPr>
      <w:r w:rsidRPr="001B1557">
        <w:rPr>
          <w:b/>
          <w:sz w:val="28"/>
          <w:szCs w:val="28"/>
        </w:rPr>
        <w:t>6. Aşağıdakilerden hangisi etik davranışlardandır?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A) Arkadaşımızla konuşurken onu dinlememek.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B) Arkadaşlarımıza yalan söylemek.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C) Yardıma ihtiyacı olan arkadaşlarımıza yardım etmeliyiz.</w:t>
      </w:r>
    </w:p>
    <w:p w:rsidR="004D00D5" w:rsidRDefault="004D00D5" w:rsidP="009C4D8F">
      <w:pPr>
        <w:ind w:left="360"/>
      </w:pPr>
    </w:p>
    <w:p w:rsidR="004D00D5" w:rsidRPr="001B1557" w:rsidRDefault="004D00D5" w:rsidP="009C4D8F">
      <w:pPr>
        <w:ind w:left="360"/>
        <w:rPr>
          <w:b/>
          <w:sz w:val="28"/>
          <w:szCs w:val="28"/>
        </w:rPr>
      </w:pPr>
      <w:r w:rsidRPr="001B1557">
        <w:rPr>
          <w:b/>
          <w:sz w:val="28"/>
          <w:szCs w:val="28"/>
        </w:rPr>
        <w:t>7. Aşağıdakilerden hangisi Atatürk’ün eğitim gördüğü okullardan biridir?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A) Atatürk İlkokulu                      B)  Şemsi Efendi İlkokulu               C) Gazi İlkokulu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</w:p>
    <w:p w:rsidR="004D00D5" w:rsidRPr="001B1557" w:rsidRDefault="004D00D5" w:rsidP="009C4D8F">
      <w:pPr>
        <w:ind w:left="360"/>
        <w:rPr>
          <w:b/>
          <w:sz w:val="28"/>
          <w:szCs w:val="28"/>
        </w:rPr>
      </w:pPr>
      <w:r w:rsidRPr="001B1557">
        <w:rPr>
          <w:b/>
          <w:sz w:val="28"/>
          <w:szCs w:val="28"/>
        </w:rPr>
        <w:t>8. Aşağıdakilerden hangisi nezaket ifadesidir?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A) Çeki önümden!               B) Sana yapma dedim.             C) Teşekkür ederim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</w:p>
    <w:p w:rsidR="004D00D5" w:rsidRPr="001B1557" w:rsidRDefault="004D00D5" w:rsidP="009C4D8F">
      <w:pPr>
        <w:ind w:left="360"/>
        <w:rPr>
          <w:b/>
          <w:sz w:val="28"/>
          <w:szCs w:val="28"/>
        </w:rPr>
      </w:pPr>
      <w:r w:rsidRPr="001B1557">
        <w:rPr>
          <w:b/>
          <w:sz w:val="28"/>
          <w:szCs w:val="28"/>
        </w:rPr>
        <w:t>9.  Bayrak törenlerinde hangi davranışı göstermeliyiz?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A) Sağa sola bakınmak.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B)Arkadaşlarımızla konuşmak.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  <w:r w:rsidRPr="009C4D8F">
        <w:rPr>
          <w:sz w:val="28"/>
          <w:szCs w:val="28"/>
        </w:rPr>
        <w:t>C) Saygı duruşunda hareket etmeden durmalıyız.</w:t>
      </w:r>
    </w:p>
    <w:p w:rsidR="004D00D5" w:rsidRPr="009C4D8F" w:rsidRDefault="004D00D5" w:rsidP="009C4D8F">
      <w:pPr>
        <w:ind w:left="360"/>
        <w:rPr>
          <w:sz w:val="28"/>
          <w:szCs w:val="28"/>
        </w:rPr>
      </w:pPr>
    </w:p>
    <w:p w:rsidR="004D00D5" w:rsidRPr="001B1557" w:rsidRDefault="004D00D5" w:rsidP="001B155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Pr="001B1557">
        <w:rPr>
          <w:rFonts w:ascii="Times New Roman" w:hAnsi="Times New Roman" w:cs="Times New Roman"/>
          <w:b/>
          <w:sz w:val="28"/>
          <w:szCs w:val="28"/>
        </w:rPr>
        <w:t xml:space="preserve">10.Aşağıdakilerden hangisi sağlık görevlilerinden birisi </w:t>
      </w:r>
      <w:r w:rsidRPr="001B1557">
        <w:rPr>
          <w:rFonts w:ascii="Times New Roman" w:hAnsi="Times New Roman" w:cs="Times New Roman"/>
          <w:b/>
          <w:sz w:val="28"/>
          <w:szCs w:val="28"/>
          <w:u w:val="single"/>
        </w:rPr>
        <w:t>değildir?</w:t>
      </w:r>
      <w:r w:rsidRPr="001B15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00D5" w:rsidRDefault="004D00D5" w:rsidP="001B155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B1557">
        <w:rPr>
          <w:rFonts w:ascii="Times New Roman" w:hAnsi="Times New Roman" w:cs="Times New Roman"/>
          <w:sz w:val="28"/>
          <w:szCs w:val="28"/>
        </w:rPr>
        <w:t xml:space="preserve">A) hemşire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B1557">
        <w:rPr>
          <w:rFonts w:ascii="Times New Roman" w:hAnsi="Times New Roman" w:cs="Times New Roman"/>
          <w:sz w:val="28"/>
          <w:szCs w:val="28"/>
        </w:rPr>
        <w:t xml:space="preserve">B) doktor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B1557">
        <w:rPr>
          <w:rFonts w:ascii="Times New Roman" w:hAnsi="Times New Roman" w:cs="Times New Roman"/>
          <w:sz w:val="28"/>
          <w:szCs w:val="28"/>
        </w:rPr>
        <w:t>C) zabıta</w:t>
      </w:r>
    </w:p>
    <w:p w:rsidR="004D00D5" w:rsidRPr="001B1557" w:rsidRDefault="004D00D5" w:rsidP="001B1557">
      <w:pPr>
        <w:rPr>
          <w:lang w:eastAsia="en-US"/>
        </w:rPr>
      </w:pPr>
    </w:p>
    <w:p w:rsidR="004D00D5" w:rsidRPr="001B1557" w:rsidRDefault="004D00D5" w:rsidP="001B155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1B1557">
        <w:rPr>
          <w:rFonts w:ascii="Times New Roman" w:hAnsi="Times New Roman" w:cs="Times New Roman"/>
          <w:b/>
          <w:sz w:val="28"/>
          <w:szCs w:val="28"/>
        </w:rPr>
        <w:t xml:space="preserve">11.  Milli bayramlarda aşağıdakilerden hangisi </w:t>
      </w:r>
      <w:r w:rsidRPr="001B1557">
        <w:rPr>
          <w:rFonts w:ascii="Times New Roman" w:hAnsi="Times New Roman" w:cs="Times New Roman"/>
          <w:b/>
          <w:sz w:val="28"/>
          <w:szCs w:val="28"/>
          <w:u w:val="single"/>
        </w:rPr>
        <w:t>yapılmaz?</w:t>
      </w:r>
      <w:r w:rsidRPr="001B15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00D5" w:rsidRPr="001B1557" w:rsidRDefault="004D00D5" w:rsidP="001B1557">
      <w:pPr>
        <w:rPr>
          <w:sz w:val="28"/>
          <w:szCs w:val="28"/>
          <w:lang w:eastAsia="en-US"/>
        </w:rPr>
      </w:pPr>
      <w:r w:rsidRPr="001B1557">
        <w:rPr>
          <w:sz w:val="28"/>
          <w:szCs w:val="28"/>
        </w:rPr>
        <w:t xml:space="preserve">A) Sınıflarımız süslenir. </w:t>
      </w:r>
      <w:r>
        <w:rPr>
          <w:sz w:val="28"/>
          <w:szCs w:val="28"/>
        </w:rPr>
        <w:t xml:space="preserve">  </w:t>
      </w:r>
      <w:r w:rsidRPr="001B1557">
        <w:rPr>
          <w:sz w:val="28"/>
          <w:szCs w:val="28"/>
        </w:rPr>
        <w:t>B) Kutlama programları hazırlanır.</w:t>
      </w:r>
      <w:r>
        <w:rPr>
          <w:sz w:val="28"/>
          <w:szCs w:val="28"/>
        </w:rPr>
        <w:t xml:space="preserve"> </w:t>
      </w:r>
      <w:r w:rsidRPr="001B1557">
        <w:rPr>
          <w:sz w:val="28"/>
          <w:szCs w:val="28"/>
        </w:rPr>
        <w:t xml:space="preserve"> C) Büyüklerimizin elleri öpülür.</w:t>
      </w:r>
    </w:p>
    <w:p w:rsidR="004D00D5" w:rsidRPr="001B1557" w:rsidRDefault="004D00D5" w:rsidP="001B1557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D00D5" w:rsidRPr="002173EE" w:rsidRDefault="004D00D5" w:rsidP="002173EE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2173EE">
        <w:rPr>
          <w:rFonts w:ascii="Times New Roman" w:hAnsi="Times New Roman"/>
          <w:b/>
          <w:sz w:val="28"/>
          <w:szCs w:val="28"/>
        </w:rPr>
        <w:t xml:space="preserve">12. </w:t>
      </w:r>
      <w:r w:rsidRPr="002173EE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  <w:r w:rsidRPr="002173EE">
        <w:rPr>
          <w:rFonts w:ascii="Times New Roman" w:hAnsi="Times New Roman"/>
          <w:b/>
          <w:sz w:val="28"/>
          <w:szCs w:val="28"/>
        </w:rPr>
        <w:t xml:space="preserve">Çetin, okul ve sınıf eşyalarını çok özenli kullanır. Buna göre Çetin </w:t>
      </w:r>
      <w:r w:rsidRPr="002173EE">
        <w:rPr>
          <w:rFonts w:ascii="Times New Roman" w:hAnsi="Times New Roman"/>
          <w:b/>
          <w:sz w:val="28"/>
          <w:szCs w:val="28"/>
          <w:u w:val="single"/>
        </w:rPr>
        <w:t>hangi davranışı yapmaz?</w:t>
      </w:r>
    </w:p>
    <w:p w:rsidR="004D00D5" w:rsidRPr="00190BA5" w:rsidRDefault="004D00D5" w:rsidP="002173EE">
      <w:pPr>
        <w:pStyle w:val="NoSpacing"/>
        <w:rPr>
          <w:rFonts w:ascii="Times New Roman" w:hAnsi="Times New Roman"/>
          <w:sz w:val="25"/>
          <w:szCs w:val="25"/>
        </w:rPr>
      </w:pPr>
      <w:r w:rsidRPr="00190BA5">
        <w:rPr>
          <w:rFonts w:ascii="Times New Roman" w:hAnsi="Times New Roman"/>
          <w:sz w:val="25"/>
          <w:szCs w:val="25"/>
        </w:rPr>
        <w:t xml:space="preserve">A) </w:t>
      </w:r>
      <w:r>
        <w:rPr>
          <w:rFonts w:ascii="Times New Roman" w:hAnsi="Times New Roman"/>
          <w:sz w:val="25"/>
          <w:szCs w:val="25"/>
        </w:rPr>
        <w:t xml:space="preserve"> </w:t>
      </w:r>
      <w:r w:rsidRPr="00190BA5">
        <w:rPr>
          <w:rFonts w:ascii="Times New Roman" w:hAnsi="Times New Roman"/>
          <w:sz w:val="25"/>
          <w:szCs w:val="25"/>
        </w:rPr>
        <w:t>Aydınlıkta ışıkları söndürür.</w:t>
      </w:r>
      <w:r>
        <w:rPr>
          <w:rFonts w:ascii="Times New Roman" w:hAnsi="Times New Roman"/>
          <w:sz w:val="25"/>
          <w:szCs w:val="25"/>
        </w:rPr>
        <w:t xml:space="preserve">    B)  </w:t>
      </w:r>
      <w:r w:rsidRPr="00190BA5">
        <w:rPr>
          <w:rFonts w:ascii="Times New Roman" w:hAnsi="Times New Roman"/>
          <w:sz w:val="25"/>
          <w:szCs w:val="25"/>
        </w:rPr>
        <w:t>İşi bitince muslukları açık bırakır.</w:t>
      </w:r>
      <w:r w:rsidRPr="002173EE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 </w:t>
      </w:r>
      <w:r w:rsidRPr="00190BA5">
        <w:rPr>
          <w:rFonts w:ascii="Times New Roman" w:hAnsi="Times New Roman"/>
          <w:sz w:val="25"/>
          <w:szCs w:val="25"/>
        </w:rPr>
        <w:t>C) Eşyaları özenlice kullanır.</w:t>
      </w:r>
    </w:p>
    <w:p w:rsidR="004D00D5" w:rsidRDefault="004D00D5" w:rsidP="002173EE">
      <w:pPr>
        <w:pStyle w:val="Default"/>
        <w:rPr>
          <w:sz w:val="28"/>
          <w:szCs w:val="28"/>
        </w:rPr>
      </w:pPr>
    </w:p>
    <w:p w:rsidR="004D00D5" w:rsidRPr="002173EE" w:rsidRDefault="004D00D5" w:rsidP="002173EE">
      <w:pPr>
        <w:rPr>
          <w:b/>
          <w:sz w:val="28"/>
          <w:szCs w:val="28"/>
        </w:rPr>
      </w:pPr>
      <w:r w:rsidRPr="002173EE">
        <w:rPr>
          <w:b/>
          <w:sz w:val="28"/>
          <w:szCs w:val="28"/>
        </w:rPr>
        <w:t>13.Sağlıklı beslenmek için ne yapmalıyız?</w:t>
      </w:r>
    </w:p>
    <w:p w:rsidR="004D00D5" w:rsidRPr="002173EE" w:rsidRDefault="004D00D5" w:rsidP="002173EE">
      <w:pPr>
        <w:rPr>
          <w:sz w:val="28"/>
          <w:szCs w:val="28"/>
        </w:rPr>
      </w:pPr>
      <w:r w:rsidRPr="002173EE">
        <w:rPr>
          <w:sz w:val="28"/>
          <w:szCs w:val="28"/>
        </w:rPr>
        <w:t>A) Yemek seçmeliyiz.</w:t>
      </w:r>
    </w:p>
    <w:p w:rsidR="004D00D5" w:rsidRPr="002173EE" w:rsidRDefault="004D00D5" w:rsidP="002173EE">
      <w:pPr>
        <w:rPr>
          <w:sz w:val="28"/>
          <w:szCs w:val="28"/>
        </w:rPr>
      </w:pPr>
      <w:r w:rsidRPr="002173EE">
        <w:rPr>
          <w:sz w:val="28"/>
          <w:szCs w:val="28"/>
        </w:rPr>
        <w:t>B) Çok yemeliyiz.</w:t>
      </w:r>
    </w:p>
    <w:p w:rsidR="004D00D5" w:rsidRPr="002173EE" w:rsidRDefault="004D00D5" w:rsidP="002173EE">
      <w:pPr>
        <w:rPr>
          <w:sz w:val="28"/>
          <w:szCs w:val="28"/>
        </w:rPr>
      </w:pPr>
      <w:r w:rsidRPr="002173EE">
        <w:rPr>
          <w:sz w:val="28"/>
          <w:szCs w:val="28"/>
        </w:rPr>
        <w:t>C) Her yemekten yeteri kadar ve düzenli yemeliyiz.</w:t>
      </w:r>
    </w:p>
    <w:p w:rsidR="004D00D5" w:rsidRDefault="004D00D5" w:rsidP="001B1557">
      <w:pPr>
        <w:rPr>
          <w:sz w:val="28"/>
          <w:szCs w:val="28"/>
          <w:lang w:eastAsia="en-US"/>
        </w:rPr>
      </w:pPr>
    </w:p>
    <w:p w:rsidR="004D00D5" w:rsidRPr="002173EE" w:rsidRDefault="004D00D5" w:rsidP="002173EE">
      <w:pPr>
        <w:rPr>
          <w:b/>
          <w:sz w:val="28"/>
          <w:szCs w:val="28"/>
        </w:rPr>
      </w:pPr>
      <w:r w:rsidRPr="002173EE">
        <w:rPr>
          <w:b/>
          <w:sz w:val="28"/>
          <w:szCs w:val="28"/>
        </w:rPr>
        <w:t>14. Aşağıdaki eşleştirmelerden hangisi doğrudur?</w:t>
      </w:r>
    </w:p>
    <w:p w:rsidR="004D00D5" w:rsidRPr="002173EE" w:rsidRDefault="004D00D5" w:rsidP="002173EE">
      <w:pPr>
        <w:rPr>
          <w:sz w:val="28"/>
          <w:szCs w:val="28"/>
        </w:rPr>
      </w:pPr>
      <w:r w:rsidRPr="002173EE">
        <w:rPr>
          <w:sz w:val="28"/>
          <w:szCs w:val="28"/>
        </w:rPr>
        <w:t xml:space="preserve">A) 23 Nisan 1920 </w:t>
      </w:r>
      <w:r w:rsidRPr="002173EE">
        <w:rPr>
          <w:sz w:val="28"/>
          <w:szCs w:val="28"/>
        </w:rPr>
        <w:sym w:font="Wingdings" w:char="F0E8"/>
      </w:r>
      <w:r w:rsidRPr="002173EE">
        <w:rPr>
          <w:sz w:val="28"/>
          <w:szCs w:val="28"/>
        </w:rPr>
        <w:t xml:space="preserve"> TBMM açıldı.</w:t>
      </w:r>
    </w:p>
    <w:p w:rsidR="004D00D5" w:rsidRPr="002173EE" w:rsidRDefault="004D00D5" w:rsidP="002173EE">
      <w:pPr>
        <w:rPr>
          <w:sz w:val="28"/>
          <w:szCs w:val="28"/>
        </w:rPr>
      </w:pPr>
      <w:r w:rsidRPr="002173EE">
        <w:rPr>
          <w:sz w:val="28"/>
          <w:szCs w:val="28"/>
        </w:rPr>
        <w:t xml:space="preserve">B) 19 Mayıs1919 </w:t>
      </w:r>
      <w:r w:rsidRPr="002173EE">
        <w:rPr>
          <w:sz w:val="28"/>
          <w:szCs w:val="28"/>
        </w:rPr>
        <w:sym w:font="Wingdings" w:char="F0E8"/>
      </w:r>
      <w:r w:rsidRPr="002173EE">
        <w:rPr>
          <w:sz w:val="28"/>
          <w:szCs w:val="28"/>
        </w:rPr>
        <w:t xml:space="preserve"> Cumhuriyet ilan edildi.</w:t>
      </w:r>
    </w:p>
    <w:p w:rsidR="004D00D5" w:rsidRPr="002173EE" w:rsidRDefault="004D00D5" w:rsidP="002173EE">
      <w:pPr>
        <w:rPr>
          <w:sz w:val="28"/>
          <w:szCs w:val="28"/>
        </w:rPr>
      </w:pPr>
      <w:r w:rsidRPr="002173EE">
        <w:rPr>
          <w:sz w:val="28"/>
          <w:szCs w:val="28"/>
        </w:rPr>
        <w:t xml:space="preserve">C) 29 Ekim 1923 </w:t>
      </w:r>
      <w:r w:rsidRPr="002173EE">
        <w:rPr>
          <w:sz w:val="28"/>
          <w:szCs w:val="28"/>
        </w:rPr>
        <w:sym w:font="Wingdings" w:char="F0E8"/>
      </w:r>
      <w:r w:rsidRPr="002173EE">
        <w:rPr>
          <w:sz w:val="28"/>
          <w:szCs w:val="28"/>
        </w:rPr>
        <w:t xml:space="preserve"> Çocuk Bayramı </w:t>
      </w:r>
    </w:p>
    <w:p w:rsidR="004D00D5" w:rsidRDefault="004D00D5" w:rsidP="002173EE">
      <w:pPr>
        <w:rPr>
          <w:sz w:val="28"/>
          <w:szCs w:val="28"/>
          <w:lang w:eastAsia="en-US"/>
        </w:rPr>
      </w:pPr>
    </w:p>
    <w:p w:rsidR="004D00D5" w:rsidRPr="00A6343D" w:rsidRDefault="004D00D5" w:rsidP="00A6343D">
      <w:pPr>
        <w:rPr>
          <w:sz w:val="28"/>
          <w:szCs w:val="28"/>
          <w:lang w:eastAsia="en-US"/>
        </w:rPr>
      </w:pPr>
    </w:p>
    <w:p w:rsidR="004D00D5" w:rsidRDefault="004D00D5" w:rsidP="00A6343D">
      <w:pPr>
        <w:rPr>
          <w:sz w:val="28"/>
          <w:szCs w:val="28"/>
          <w:lang w:eastAsia="en-US"/>
        </w:rPr>
      </w:pPr>
    </w:p>
    <w:p w:rsidR="004D00D5" w:rsidRDefault="004D00D5" w:rsidP="00A6343D">
      <w:pPr>
        <w:tabs>
          <w:tab w:val="left" w:pos="6165"/>
        </w:tabs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Pr="00A6343D">
        <w:rPr>
          <w:b/>
          <w:sz w:val="28"/>
          <w:szCs w:val="28"/>
          <w:lang w:eastAsia="en-US"/>
        </w:rPr>
        <w:t>BAŞARILAR</w:t>
      </w:r>
    </w:p>
    <w:p w:rsidR="004D00D5" w:rsidRPr="00A6343D" w:rsidRDefault="004D00D5" w:rsidP="00A6343D">
      <w:pPr>
        <w:tabs>
          <w:tab w:val="left" w:pos="6165"/>
        </w:tabs>
        <w:rPr>
          <w:b/>
          <w:sz w:val="28"/>
          <w:szCs w:val="28"/>
          <w:lang w:eastAsia="en-US"/>
        </w:rPr>
      </w:pPr>
      <w:hyperlink r:id="rId7" w:history="1">
        <w:r w:rsidRPr="0074355D">
          <w:rPr>
            <w:rStyle w:val="Hyperlink"/>
            <w:b/>
            <w:sz w:val="28"/>
            <w:szCs w:val="28"/>
            <w:lang w:eastAsia="en-US"/>
          </w:rPr>
          <w:t>www.sorubak.com</w:t>
        </w:r>
      </w:hyperlink>
      <w:r>
        <w:rPr>
          <w:b/>
          <w:sz w:val="28"/>
          <w:szCs w:val="28"/>
          <w:lang w:eastAsia="en-US"/>
        </w:rPr>
        <w:t xml:space="preserve"> </w:t>
      </w:r>
    </w:p>
    <w:sectPr w:rsidR="004D00D5" w:rsidRPr="00A6343D" w:rsidSect="001B1557">
      <w:pgSz w:w="11906" w:h="16838"/>
      <w:pgMar w:top="794" w:right="227" w:bottom="79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0D5" w:rsidRDefault="004D00D5" w:rsidP="000A004D">
      <w:r>
        <w:separator/>
      </w:r>
    </w:p>
  </w:endnote>
  <w:endnote w:type="continuationSeparator" w:id="0">
    <w:p w:rsidR="004D00D5" w:rsidRDefault="004D00D5" w:rsidP="000A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0D5" w:rsidRDefault="004D00D5" w:rsidP="000A004D">
      <w:r>
        <w:separator/>
      </w:r>
    </w:p>
  </w:footnote>
  <w:footnote w:type="continuationSeparator" w:id="0">
    <w:p w:rsidR="004D00D5" w:rsidRDefault="004D00D5" w:rsidP="000A0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534C"/>
    <w:multiLevelType w:val="hybridMultilevel"/>
    <w:tmpl w:val="B6823D2C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04D"/>
    <w:rsid w:val="000A004D"/>
    <w:rsid w:val="00190BA5"/>
    <w:rsid w:val="001B1557"/>
    <w:rsid w:val="002173EE"/>
    <w:rsid w:val="004D00D5"/>
    <w:rsid w:val="005C3AE4"/>
    <w:rsid w:val="0074355D"/>
    <w:rsid w:val="00766F89"/>
    <w:rsid w:val="00855D71"/>
    <w:rsid w:val="009C4D8F"/>
    <w:rsid w:val="00A6343D"/>
    <w:rsid w:val="00B50AC5"/>
    <w:rsid w:val="00D02E5F"/>
    <w:rsid w:val="00F25068"/>
    <w:rsid w:val="00F40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0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A00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004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0A00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004D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1B1557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2173EE"/>
    <w:rPr>
      <w:lang w:eastAsia="en-US"/>
    </w:rPr>
  </w:style>
  <w:style w:type="character" w:styleId="Hyperlink">
    <w:name w:val="Hyperlink"/>
    <w:basedOn w:val="DefaultParagraphFont"/>
    <w:uiPriority w:val="99"/>
    <w:rsid w:val="00D02E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550</Words>
  <Characters>3139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www.sorubak.com</cp:keywords>
  <dc:description/>
  <cp:lastModifiedBy>edanur</cp:lastModifiedBy>
  <cp:revision>3</cp:revision>
  <dcterms:created xsi:type="dcterms:W3CDTF">2014-12-14T11:55:00Z</dcterms:created>
  <dcterms:modified xsi:type="dcterms:W3CDTF">2014-12-18T15:34:00Z</dcterms:modified>
  <cp:contentStatus>www.sorubak.com;</cp:contentStatus>
</cp:coreProperties>
</file>