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1DE" w:rsidRDefault="004941DE" w:rsidP="00C128A8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5408;mso-position-horizontal:center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41DE" w:rsidRPr="00BC14EA" w:rsidRDefault="004941DE" w:rsidP="00BC14E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4D59C3">
        <w:rPr>
          <w:rFonts w:ascii="Comic Sans MS" w:hAnsi="Comic Sans MS"/>
          <w:sz w:val="24"/>
          <w:szCs w:val="24"/>
        </w:rPr>
        <w:t>ADI SOYADI:</w:t>
      </w:r>
    </w:p>
    <w:p w:rsidR="004941DE" w:rsidRPr="00C22FA5" w:rsidRDefault="004941DE" w:rsidP="00C128A8">
      <w:pPr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color w:val="FF0000"/>
          <w:sz w:val="24"/>
          <w:szCs w:val="24"/>
        </w:rPr>
        <w:t xml:space="preserve">EMİN SAYGIN İLKOKULU 2-E SINIFI </w:t>
      </w:r>
      <w:r w:rsidRPr="00C22FA5">
        <w:rPr>
          <w:rFonts w:ascii="Comic Sans MS" w:hAnsi="Comic Sans MS"/>
          <w:color w:val="FF0000"/>
          <w:sz w:val="24"/>
          <w:szCs w:val="24"/>
        </w:rPr>
        <w:t>MATEMATİK SINAVI -1</w:t>
      </w:r>
    </w:p>
    <w:p w:rsidR="004941DE" w:rsidRPr="00C22FA5" w:rsidRDefault="004941DE" w:rsidP="004D59C3">
      <w:pPr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1.)Aşağıdaki geometrik şekil üzerinde gösterilen yerlerin adlarını yazınız.</w:t>
      </w:r>
    </w:p>
    <w:p w:rsidR="004941DE" w:rsidRPr="004D59C3" w:rsidRDefault="004941DE" w:rsidP="001D0F8B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87.95pt;margin-top:26pt;width:103.25pt;height:133.5pt;z-index:251671552;visibility:visible">
            <v:imagedata r:id="rId5" o:title=""/>
            <w10:wrap type="square"/>
          </v:shape>
        </w:pic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28" type="#_x0000_t16" style="position:absolute;margin-left:42pt;margin-top:5.5pt;width:117pt;height:56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" strokecolor="#243f60" strokeweight="2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9" type="#_x0000_t32" style="position:absolute;margin-left:159.75pt;margin-top:5.5pt;width:75.75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" strokecolor="#be4b48">
            <v:stroke endarrow="open"/>
          </v:shape>
        </w:pict>
      </w:r>
      <w:r w:rsidRPr="004D59C3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                                                    </w:t>
      </w:r>
      <w:r w:rsidRPr="004D59C3">
        <w:rPr>
          <w:rFonts w:ascii="Comic Sans MS" w:hAnsi="Comic Sans MS"/>
          <w:sz w:val="24"/>
          <w:szCs w:val="24"/>
        </w:rPr>
        <w:t>………………</w:t>
      </w:r>
    </w:p>
    <w:p w:rsidR="004941DE" w:rsidRPr="004D59C3" w:rsidRDefault="004941DE" w:rsidP="004D59C3">
      <w:pPr>
        <w:tabs>
          <w:tab w:val="left" w:pos="409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Düz Ok Bağlayıcısı 2" o:spid="_x0000_s1030" type="#_x0000_t32" style="position:absolute;margin-left:87pt;margin-top:10.8pt;width:111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" strokecolor="#bc4542">
            <v:stroke endarrow="open"/>
          </v:shape>
        </w:pict>
      </w:r>
      <w:r w:rsidRPr="004D59C3">
        <w:rPr>
          <w:rFonts w:ascii="Comic Sans MS" w:hAnsi="Comic Sans MS"/>
          <w:sz w:val="24"/>
          <w:szCs w:val="24"/>
        </w:rPr>
        <w:tab/>
        <w:t>…………….</w:t>
      </w:r>
    </w:p>
    <w:p w:rsidR="004941DE" w:rsidRPr="004D59C3" w:rsidRDefault="004941DE" w:rsidP="004D59C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Düz Ok Bağlayıcısı 3" o:spid="_x0000_s1031" type="#_x0000_t32" style="position:absolute;margin-left:96.75pt;margin-top:10.85pt;width:0;height:22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" strokecolor="#be4b48">
            <v:stroke endarrow="open"/>
          </v:shape>
        </w:pict>
      </w:r>
      <w:r w:rsidRPr="004D59C3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</w:t>
      </w:r>
    </w:p>
    <w:p w:rsidR="004941DE" w:rsidRPr="004D59C3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 w:rsidRPr="004D59C3">
        <w:rPr>
          <w:rFonts w:ascii="Comic Sans MS" w:hAnsi="Comic Sans MS"/>
          <w:sz w:val="24"/>
          <w:szCs w:val="24"/>
        </w:rPr>
        <w:tab/>
        <w:t>…………………….</w:t>
      </w:r>
    </w:p>
    <w:p w:rsidR="004941DE" w:rsidRPr="00C22FA5" w:rsidRDefault="004941DE" w:rsidP="004D59C3">
      <w:pPr>
        <w:tabs>
          <w:tab w:val="left" w:pos="1830"/>
        </w:tabs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2.)Aşağıdaki sayıların okunuşlarını yazınız.</w:t>
      </w:r>
      <w:r w:rsidRPr="009F4E9F">
        <w:rPr>
          <w:rFonts w:ascii="Comic Sans MS" w:hAnsi="Comic Sans MS"/>
          <w:b/>
          <w:noProof/>
          <w:lang w:eastAsia="tr-TR"/>
        </w:rPr>
        <w:t xml:space="preserve"> 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53:…………………………………………………..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49:……………………………………………………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60:………………………………………………….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87:…………………………………………………</w:t>
      </w:r>
    </w:p>
    <w:p w:rsidR="004941DE" w:rsidRPr="00C22FA5" w:rsidRDefault="004941DE" w:rsidP="004D59C3">
      <w:pPr>
        <w:tabs>
          <w:tab w:val="left" w:pos="1830"/>
        </w:tabs>
        <w:rPr>
          <w:rFonts w:ascii="Comic Sans MS" w:hAnsi="Comic Sans MS"/>
          <w:color w:val="FF0000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>3.)Aşağıda okunuşları verilen sayıları rakamla yazınız.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Yetmiş dokuz:…………………….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Altmış:………………………………...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Yirmi üç:……………………………….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Otuz sekiz:…………………………..</w:t>
      </w:r>
    </w:p>
    <w:p w:rsidR="004941DE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 xml:space="preserve">4.)Aşağıdaki sayıların </w:t>
      </w:r>
      <w:r w:rsidRPr="00C22FA5">
        <w:rPr>
          <w:rFonts w:ascii="Comic Sans MS" w:hAnsi="Comic Sans MS"/>
          <w:color w:val="FF0000"/>
          <w:sz w:val="24"/>
          <w:szCs w:val="24"/>
          <w:u w:val="single"/>
        </w:rPr>
        <w:t>basamak adlarını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color w:val="FF0000"/>
          <w:sz w:val="24"/>
          <w:szCs w:val="24"/>
        </w:rPr>
        <w:t>(onlar b.-birler b.)</w:t>
      </w:r>
    </w:p>
    <w:p w:rsidR="004941DE" w:rsidRPr="004D59C3" w:rsidRDefault="004941DE" w:rsidP="004D59C3">
      <w:pPr>
        <w:tabs>
          <w:tab w:val="left" w:pos="183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group id="Grup 28" o:spid="_x0000_s1032" style="position:absolute;margin-left:304.5pt;margin-top:17.6pt;width:39pt;height:57.75pt;z-index:251651072" coordsize="4953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üz Ok Bağlayıcısı 8" o:spid="_x0000_s1033" type="#_x0000_t34" style="position:absolute;top:7334;width:4953;height: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IO8sMAAADbAAAADwAAAGRycy9kb3ducmV2LnhtbESP3YrCMBSE7xd8h3AE79bUUnalGkUE&#10;QRDEP/D20BzbYnJSm2jr228WFvZymJlvmPmyt0a8qPW1YwWTcQKCuHC65lLB5bz5nILwAVmjcUwK&#10;3uRhuRh8zDHXruMjvU6hFBHCPkcFVQhNLqUvKrLox64hjt7NtRZDlG0pdYtdhFsj0yT5khZrjgsV&#10;NrSuqLifnlbBPTOHo5k+ulu2S7/T/XVyaORGqdGwX81ABOrDf/ivvdUK0gx+v8Qf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iDvLDAAAA2wAAAA8AAAAAAAAAAAAA&#10;AAAAoQIAAGRycy9kb3ducmV2LnhtbFBLBQYAAAAABAAEAPkAAACRAwAAAAA=&#10;" strokecolor="#4a7ebb">
              <v:stroke endarrow="open"/>
            </v:shape>
            <v:line id="Düz Bağlayıcı 26" o:spid="_x0000_s1034" style="position:absolute;visibility:visible" from="1143,0" to="1143,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C4xsMAAADbAAAADwAAAGRycy9kb3ducmV2LnhtbESPQWvCQBSE70L/w/IKvemmFkKNriJC&#10;oYceohX0+Nx9ZkOzb2N2m6T/visUehxm5htmtRldI3rqQu1ZwfMsA0Gsvam5UnD8fJu+gggR2WDj&#10;mRT8UIDN+mGywsL4gffUH2IlEoRDgQpsjG0hZdCWHIaZb4mTd/Wdw5hkV0nT4ZDgrpHzLMulw5rT&#10;gsWWdpb01+HbKThZ/ChLfYnkX85bbSpj/G2h1NPjuF2CiDTG//Bf+90omOdw/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wuMbDAAAA2wAAAA8AAAAAAAAAAAAA&#10;AAAAoQIAAGRycy9kb3ducmV2LnhtbFBLBQYAAAAABAAEAPkAAACRAwAAAAA=&#10;" strokecolor="#4a7ebb"/>
            <v:shape id="Düz Ok Bağlayıcısı 27" o:spid="_x0000_s1035" type="#_x0000_t32" style="position:absolute;left:1143;top:3714;width:38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0QH8MAAADbAAAADwAAAGRycy9kb3ducmV2LnhtbESPT4vCMBTE78J+h/AWvGmqS91SjSJC&#10;Wa/+Wdi9PZtnW2xeSpNq/fZGEDwOM/MbZrHqTS2u1LrKsoLJOAJBnFtdcaHgeMhGCQjnkTXWlknB&#10;nRyslh+DBaba3nhH170vRICwS1FB6X2TSunykgy6sW2Ig3e2rUEfZFtI3eItwE0tp1E0kwYrDgsl&#10;NrQpKb/sO6Pg63zqfxK/lkn2ZzddF8fxb/av1PCzX89BeOr9O/xqb7WC6Tc8v4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dEB/DAAAA2wAAAA8AAAAAAAAAAAAA&#10;AAAAoQIAAGRycy9kb3ducmV2LnhtbFBLBQYAAAAABAAEAPkAAACRAwAAAAA=&#10;" strokecolor="#4579b8">
              <v:stroke endarrow="open"/>
            </v:shape>
          </v:group>
        </w:pict>
      </w:r>
      <w:r>
        <w:rPr>
          <w:noProof/>
          <w:lang w:eastAsia="tr-TR"/>
        </w:rPr>
        <w:pict>
          <v:line id="Düz Bağlayıcı 25" o:spid="_x0000_s1036" style="position:absolute;flip:x;z-index:251650048;visibility:visible" from="304.5pt,17.6pt" to="304.5pt,7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" strokecolor="#4a7ebb"/>
        </w:pict>
      </w:r>
      <w:r>
        <w:rPr>
          <w:noProof/>
          <w:lang w:eastAsia="tr-TR"/>
        </w:rPr>
        <w:pict>
          <v:group id="Grup 22" o:spid="_x0000_s1037" style="position:absolute;margin-left:3.75pt;margin-top:13.85pt;width:39pt;height:57.75pt;z-index:251649024" coordsize="4953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">
            <v:shape id="Düz Ok Bağlayıcısı 8" o:spid="_x0000_s1038" type="#_x0000_t34" style="position:absolute;top:7334;width:4953;height: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1noLsAAADaAAAADwAAAGRycy9kb3ducmV2LnhtbERPSwrCMBDdC94hjOBOU12IVKOIoCi4&#10;0OoBhmZsi82kNNFUT28WgsvH+y/XnanFi1pXWVYwGScgiHOrKy4U3K670RyE88gaa8uk4E0O1qt+&#10;b4mptoEv9Mp8IWIIuxQVlN43qZQuL8mgG9uGOHJ32xr0EbaF1C2GGG5qOU2SmTRYcWwosaFtSfkj&#10;exoF5nS7dJnckjT38DnuQ0HnsFFqOOg2CxCeOv8X/9wHrSBujVfiDZCrL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1rWeguwAAANoAAAAPAAAAAAAAAAAAAAAAAKECAABk&#10;cnMvZG93bnJldi54bWxQSwUGAAAAAAQABAD5AAAAiQMAAAAA&#10;" strokecolor="#4579b8">
              <v:stroke endarrow="open"/>
            </v:shape>
            <v:line id="Düz Bağlayıcı 7" o:spid="_x0000_s1039" style="position:absolute;flip:x;visibility:visible" from="0,0" to="0,7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jzx8QAAADaAAAADwAAAGRycy9kb3ducmV2LnhtbESPQWvCQBSE74L/YXmF3nSjFS3RVUSQ&#10;BgVtbQ89PrLPJDT7Ns2uJvrrXUHwOMzMN8xs0ZpSnKl2hWUFg34Egji1uuBMwc/3uvcOwnlkjaVl&#10;UnAhB4t5tzPDWNuGv+h88JkIEHYxKsi9r2IpXZqTQde3FXHwjrY26IOsM6lrbALclHIYRWNpsOCw&#10;kGNFq5zSv8PJKEgS3myuvN7/Dj7/P/xbsd2NmolSry/tcgrCU+uf4Uc70QomcL8Sbo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PPHxAAAANoAAAAPAAAAAAAAAAAA&#10;AAAAAKECAABkcnMvZG93bnJldi54bWxQSwUGAAAAAAQABAD5AAAAkgMAAAAA&#10;" strokecolor="#4579b8"/>
            <v:line id="Düz Bağlayıcı 10" o:spid="_x0000_s1040" style="position:absolute;visibility:visible" from="1143,0" to="1143,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"/>
          </v:group>
        </w:pict>
      </w:r>
      <w:r>
        <w:rPr>
          <w:rFonts w:ascii="Comic Sans MS" w:hAnsi="Comic Sans MS"/>
          <w:sz w:val="24"/>
          <w:szCs w:val="24"/>
        </w:rPr>
        <w:t>54                                                                                70</w:t>
      </w:r>
    </w:p>
    <w:p w:rsidR="004941DE" w:rsidRDefault="004941DE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Düz Ok Bağlayıcısı 11" o:spid="_x0000_s1041" type="#_x0000_t32" style="position:absolute;margin-left:12.75pt;margin-top:13.9pt;width:36.75pt;height:0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" strokecolor="#4579b8">
            <v:stroke endarrow="open"/>
          </v:shape>
        </w:pict>
      </w:r>
      <w:r>
        <w:rPr>
          <w:rFonts w:ascii="Comic Sans MS" w:hAnsi="Comic Sans MS"/>
          <w:sz w:val="24"/>
          <w:szCs w:val="24"/>
        </w:rPr>
        <w:t xml:space="preserve">              …………………………………</w:t>
      </w:r>
      <w:r>
        <w:rPr>
          <w:rFonts w:ascii="Comic Sans MS" w:hAnsi="Comic Sans MS"/>
          <w:sz w:val="24"/>
          <w:szCs w:val="24"/>
        </w:rPr>
        <w:tab/>
        <w:t>………………………………………..</w:t>
      </w:r>
    </w:p>
    <w:p w:rsidR="004941DE" w:rsidRDefault="004941DE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……………………………….</w:t>
      </w:r>
      <w:r>
        <w:rPr>
          <w:rFonts w:ascii="Comic Sans MS" w:hAnsi="Comic Sans MS"/>
          <w:sz w:val="24"/>
          <w:szCs w:val="24"/>
        </w:rPr>
        <w:tab/>
        <w:t>……………………………………………</w:t>
      </w:r>
    </w:p>
    <w:p w:rsidR="004941DE" w:rsidRDefault="004941DE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 w:rsidRPr="00C22FA5">
        <w:rPr>
          <w:rFonts w:ascii="Comic Sans MS" w:hAnsi="Comic Sans MS"/>
          <w:color w:val="FF0000"/>
          <w:sz w:val="24"/>
          <w:szCs w:val="24"/>
        </w:rPr>
        <w:t xml:space="preserve">5.)Aşağıdaki sayıların </w:t>
      </w:r>
      <w:r w:rsidRPr="00C22FA5">
        <w:rPr>
          <w:rFonts w:ascii="Comic Sans MS" w:hAnsi="Comic Sans MS"/>
          <w:color w:val="FF0000"/>
          <w:sz w:val="24"/>
          <w:szCs w:val="24"/>
          <w:u w:val="single"/>
        </w:rPr>
        <w:t>basamak değerlerini</w:t>
      </w:r>
      <w:r w:rsidRPr="00C22FA5">
        <w:rPr>
          <w:rFonts w:ascii="Comic Sans MS" w:hAnsi="Comic Sans MS"/>
          <w:color w:val="FF0000"/>
          <w:sz w:val="24"/>
          <w:szCs w:val="24"/>
        </w:rPr>
        <w:t xml:space="preserve"> yazınız.</w:t>
      </w:r>
    </w:p>
    <w:p w:rsidR="004941DE" w:rsidRDefault="004941DE" w:rsidP="009D3389">
      <w:pPr>
        <w:tabs>
          <w:tab w:val="left" w:pos="1830"/>
          <w:tab w:val="left" w:pos="699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group id="Grup 39" o:spid="_x0000_s1042" style="position:absolute;margin-left:295.5pt;margin-top:16.2pt;width:20.25pt;height:24pt;z-index:251655168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">
            <v:line id="Düz Bağlayıcı 40" o:spid="_x0000_s1043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pgicAAAADbAAAADwAAAGRycy9kb3ducmV2LnhtbERPz2vCMBS+D/wfwhN2W9NtIrNrlCIM&#10;PHhwOtiOz+StKWteahNr/e/NYeDx4/tdrkbXioH60HhW8JzlIIi1Nw3XCr4OH09vIEJENth6JgVX&#10;CrBaTh5KLIy/8CcN+1iLFMKhQAU2xq6QMmhLDkPmO+LE/freYUywr6Xp8ZLCXStf8nwuHTacGix2&#10;tLak//Znp+Db4na308dI/vWn0qY2xp8WSj1Ox+odRKQx3sX/7o1RMEvr05f0A+T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KYInAAAAA2wAAAA8AAAAAAAAAAAAAAAAA&#10;oQIAAGRycy9kb3ducmV2LnhtbFBLBQYAAAAABAAEAPkAAACOAwAAAAA=&#10;" strokecolor="#4a7ebb"/>
            <v:shape id="Düz Ok Bağlayıcısı 41" o:spid="_x0000_s1044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4se8YAAADbAAAADwAAAGRycy9kb3ducmV2LnhtbESPzWrDMBCE74W+g9hCb42cYEpwI5sk&#10;NOBLA/kx9LixNraxtXItJXH69FWh0OMwM98wi2w0nbjS4BrLCqaTCARxaXXDlYLjYfMyB+E8ssbO&#10;Mim4k4MsfXxYYKLtjXd03ftKBAi7BBXU3veJlK6syaCb2J44eGc7GPRBDpXUA94C3HRyFkWv0mDD&#10;YaHGntY1le3+YhSs8488X23m7fZUfLbv5jv+KnaxUs9P4/INhKfR/4f/2rlWEE/h90v4ATL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OLHvGAAAA2wAAAA8AAAAAAAAA&#10;AAAAAAAAoQIAAGRycy9kb3ducmV2LnhtbFBLBQYAAAAABAAEAPkAAACUAwAAAAA=&#10;" strokecolor="#4a7ebb">
              <v:stroke endarrow="open"/>
            </v:shape>
          </v:group>
        </w:pict>
      </w:r>
      <w:r>
        <w:rPr>
          <w:noProof/>
          <w:lang w:eastAsia="tr-TR"/>
        </w:rPr>
        <w:pict>
          <v:group id="Grup 36" o:spid="_x0000_s1045" style="position:absolute;margin-left:287.25pt;margin-top:16.2pt;width:30.75pt;height:56.25pt;z-index:251654144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">
            <v:line id="Düz Bağlayıcı 37" o:spid="_x0000_s1046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LgMQAAADbAAAADwAAAGRycy9kb3ducmV2LnhtbESPzWrDMBCE74G8g9hAb7HcBprGiWJM&#10;oNBDD/kptMeNtLFMrZVjqYn79lGhkOMwM98wq3JwrbhQHxrPCh6zHASx9qbhWsHH4XX6AiJEZIOt&#10;Z1LwSwHK9Xi0wsL4K+/oso+1SBAOBSqwMXaFlEFbchgy3xEn7+R7hzHJvpamx2uCu1Y+5fmzdNhw&#10;WrDY0caS/t7/OAWfFt+3W32M5GdflTa1Mf68UOphMlRLEJGGeA//t9+Mgtkc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5YuAxAAAANsAAAAPAAAAAAAAAAAA&#10;AAAAAKECAABkcnMvZG93bnJldi54bWxQSwUGAAAAAAQABAD5AAAAkgMAAAAA&#10;" strokecolor="#4a7ebb"/>
            <v:shape id="Düz Ok Bağlayıcısı 38" o:spid="_x0000_s1047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L2m8MAAADbAAAADwAAAGRycy9kb3ducmV2LnhtbERPy2rCQBTdF/yH4Qru6qRViqSO0oYG&#10;srHgC7q8Zq5JSOZOmhmTtF/fWRRcHs57vR1NI3rqXGVZwdM8AkGcW11xoeB0TB9XIJxH1thYJgU/&#10;5GC7mTysMdZ24D31B1+IEMIuRgWl920spctLMujmtiUO3NV2Bn2AXSF1h0MIN418jqIXabDi0FBi&#10;S0lJeX24GQVJtsuy93RVf17OX/WH+V1+n/dLpWbT8e0VhKfR38X/7kwrWISx4Uv4AX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y9pvDAAAA2wAAAA8AAAAAAAAAAAAA&#10;AAAAoQIAAGRycy9kb3ducmV2LnhtbFBLBQYAAAAABAAEAPkAAACRAwAAAAA=&#10;" strokecolor="#4a7ebb">
              <v:stroke endarrow="open"/>
            </v:shape>
          </v:group>
        </w:pict>
      </w:r>
      <w:r>
        <w:rPr>
          <w:noProof/>
          <w:lang w:eastAsia="tr-TR"/>
        </w:rPr>
        <w:pict>
          <v:group id="Grup 32" o:spid="_x0000_s1048" style="position:absolute;margin-left:3.75pt;margin-top:16.2pt;width:30.75pt;height:56.25pt;z-index:251652096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">
            <v:line id="Düz Bağlayıcı 30" o:spid="_x0000_s1049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mh+M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7r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JofjAAAAA2wAAAA8AAAAAAAAAAAAAAAAA&#10;oQIAAGRycy9kb3ducmV2LnhtbFBLBQYAAAAABAAEAPkAAACOAwAAAAA=&#10;" strokecolor="#4579b8"/>
            <v:shape id="Düz Ok Bağlayıcısı 31" o:spid="_x0000_s1050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G7LcIAAADbAAAADwAAAGRycy9kb3ducmV2LnhtbESPT4vCMBTE78J+h/AW9mZTVyqlGkWE&#10;sl79B+7tbfNsi81LaVLtfnsjCB6Hmd8Ms1gNphE36lxtWcEkikEQF1bXXCo4HvJxCsJ5ZI2NZVLw&#10;Tw5Wy4/RAjNt77yj296XIpSwy1BB5X2bSemKigy6yLbEwbvYzqAPsiul7vAeyk0jv+N4Jg3WHBYq&#10;bGlTUXHd90bB9PI3/KR+LdP8bDd9nyTJKf9V6utzWM9BeBr8O/yitzpwE3h+C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G7LcIAAADbAAAADwAAAAAAAAAAAAAA&#10;AAChAgAAZHJzL2Rvd25yZXYueG1sUEsFBgAAAAAEAAQA+QAAAJADAAAAAA==&#10;" strokecolor="#4579b8">
              <v:stroke endarrow="open"/>
            </v:shape>
          </v:group>
        </w:pict>
      </w:r>
      <w:r>
        <w:rPr>
          <w:noProof/>
          <w:lang w:eastAsia="tr-TR"/>
        </w:rPr>
        <w:pict>
          <v:group id="Grup 33" o:spid="_x0000_s1051" style="position:absolute;margin-left:11.25pt;margin-top:16.2pt;width:23.25pt;height:29.25pt;z-index:251653120" coordsize="3905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">
            <v:line id="Düz Bağlayıcı 34" o:spid="_x0000_s1052" style="position:absolute;visibility:visible" from="0,0" to="0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cV98QAAADbAAAADwAAAGRycy9kb3ducmV2LnhtbESPzWrDMBCE74G8g9hAb7HcpoTGiWJM&#10;oNBDD/kptMeNtLFMrZVjqYn79lGhkOMwM98wq3JwrbhQHxrPCh6zHASx9qbhWsHH4XX6AiJEZIOt&#10;Z1LwSwHK9Xi0wsL4K+/oso+1SBAOBSqwMXaFlEFbchgy3xEn7+R7hzHJvpamx2uCu1Y+5flcOmw4&#10;LVjsaGNJf+9/nIJPi+/brT5G8rOvSpvaGH9eKPUwGaoliEhDvIf/229GwewZ/r6k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NxX3xAAAANsAAAAPAAAAAAAAAAAA&#10;AAAAAKECAABkcnMvZG93bnJldi54bWxQSwUGAAAAAAQABAD5AAAAkgMAAAAA&#10;" strokecolor="#4a7ebb"/>
            <v:shape id="Düz Ok Bağlayıcısı 35" o:spid="_x0000_s1053" type="#_x0000_t32" style="position:absolute;top:5810;width:3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NZBcYAAADbAAAADwAAAGRycy9kb3ducmV2LnhtbESPT2vCQBTE70K/w/IK3nTTqkXSbKSV&#10;CrlY8B94fGZfk5Ds2zS71dRP3xWEHoeZ+Q2TLHrTiDN1rrKs4GkcgSDOra64ULDfrUZzEM4ja2ws&#10;k4JfcrBIHwYJxtpeeEPnrS9EgLCLUUHpfRtL6fKSDLqxbYmD92U7gz7IrpC6w0uAm0Y+R9GLNFhx&#10;WCixpWVJeb39MQqW2TrL3lfz+vN0ONYf5jr9PmymSg0f+7dXEJ56/x++tzOtYDKD25fwA2T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bzWQXGAAAA2wAAAA8AAAAAAAAA&#10;AAAAAAAAoQIAAGRycy9kb3ducmV2LnhtbFBLBQYAAAAABAAEAPkAAACUAwAAAAA=&#10;" strokecolor="#4a7ebb">
              <v:stroke endarrow="open"/>
            </v:shape>
          </v:group>
        </w:pict>
      </w:r>
      <w:r>
        <w:rPr>
          <w:rFonts w:ascii="Comic Sans MS" w:hAnsi="Comic Sans MS"/>
          <w:sz w:val="24"/>
          <w:szCs w:val="24"/>
        </w:rPr>
        <w:t>67                                                                           39</w:t>
      </w:r>
    </w:p>
    <w:p w:rsidR="004941DE" w:rsidRDefault="004941DE" w:rsidP="004F20BF">
      <w:pPr>
        <w:tabs>
          <w:tab w:val="left" w:pos="655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/>
          <w:sz w:val="24"/>
          <w:szCs w:val="24"/>
        </w:rPr>
        <w:tab/>
        <w:t>…………</w:t>
      </w:r>
    </w:p>
    <w:p w:rsidR="004941DE" w:rsidRDefault="004941DE" w:rsidP="004F20BF">
      <w:pPr>
        <w:tabs>
          <w:tab w:val="left" w:pos="6465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</w:t>
      </w:r>
      <w:r>
        <w:rPr>
          <w:rFonts w:ascii="Comic Sans MS" w:hAnsi="Comic Sans MS"/>
          <w:sz w:val="24"/>
          <w:szCs w:val="24"/>
        </w:rPr>
        <w:tab/>
        <w:t>..............</w:t>
      </w:r>
    </w:p>
    <w:p w:rsidR="004941DE" w:rsidRDefault="004941DE" w:rsidP="004F20BF">
      <w:pPr>
        <w:tabs>
          <w:tab w:val="left" w:pos="70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6</w:t>
      </w:r>
      <w:r w:rsidRPr="004F20BF">
        <w:rPr>
          <w:rFonts w:ascii="Comic Sans MS" w:hAnsi="Comic Sans MS"/>
          <w:color w:val="FF0000"/>
          <w:sz w:val="24"/>
          <w:szCs w:val="24"/>
        </w:rPr>
        <w:t>.)</w:t>
      </w:r>
      <w:r w:rsidRPr="00C22FA5">
        <w:rPr>
          <w:rFonts w:ascii="Comic Sans MS" w:hAnsi="Comic Sans MS"/>
          <w:color w:val="FF0000"/>
          <w:sz w:val="24"/>
          <w:szCs w:val="24"/>
        </w:rPr>
        <w:t>Aşağıda onluk ve birlik şeklinde verilen sayıları rakamla yazınız.</w:t>
      </w:r>
    </w:p>
    <w:p w:rsidR="004941DE" w:rsidRDefault="004941DE" w:rsidP="004F20BF">
      <w:pPr>
        <w:tabs>
          <w:tab w:val="left" w:pos="70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 onluk + 7 birlik     ………..                                   5 birlik + 1 onluk        ……..</w:t>
      </w:r>
    </w:p>
    <w:p w:rsidR="004941DE" w:rsidRDefault="004941DE" w:rsidP="004F20BF">
      <w:pPr>
        <w:tabs>
          <w:tab w:val="left" w:pos="70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onluk + 2 birlik     …………                                  7 birlik + 9 onluk        ………</w:t>
      </w:r>
    </w:p>
    <w:p w:rsidR="004941DE" w:rsidRDefault="004941DE" w:rsidP="004F20BF">
      <w:pPr>
        <w:tabs>
          <w:tab w:val="left" w:pos="7035"/>
        </w:tabs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shape id="Resim 5" o:spid="_x0000_s1054" type="#_x0000_t75" style="position:absolute;margin-left:414.75pt;margin-top:3.45pt;width:79.5pt;height:102.75pt;z-index:251669504;visibility:visible">
            <v:imagedata r:id="rId5" o:title=""/>
            <w10:wrap type="square"/>
          </v:shape>
        </w:pict>
      </w:r>
      <w:r>
        <w:rPr>
          <w:rFonts w:ascii="Comic Sans MS" w:hAnsi="Comic Sans MS"/>
          <w:color w:val="FF0000"/>
          <w:sz w:val="24"/>
          <w:szCs w:val="24"/>
        </w:rPr>
        <w:t>7</w:t>
      </w:r>
      <w:r w:rsidRPr="004F20BF">
        <w:rPr>
          <w:rFonts w:ascii="Comic Sans MS" w:hAnsi="Comic Sans MS"/>
          <w:color w:val="FF0000"/>
          <w:sz w:val="24"/>
          <w:szCs w:val="24"/>
        </w:rPr>
        <w:t>.)</w:t>
      </w:r>
      <w:r>
        <w:rPr>
          <w:rFonts w:ascii="Comic Sans MS" w:hAnsi="Comic Sans MS"/>
          <w:color w:val="FF0000"/>
          <w:sz w:val="24"/>
          <w:szCs w:val="24"/>
        </w:rPr>
        <w:t>Aşağıdaki şekilleri tamamlayınız.</w:t>
      </w:r>
      <w:r w:rsidRP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</w:t>
      </w:r>
    </w:p>
    <w:p w:rsidR="004941DE" w:rsidRDefault="004941DE" w:rsidP="004F20BF">
      <w:pPr>
        <w:tabs>
          <w:tab w:val="left" w:pos="7035"/>
        </w:tabs>
        <w:rPr>
          <w:rFonts w:ascii="Comic Sans MS" w:hAnsi="Comic Sans MS"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7" o:spid="_x0000_s1055" type="#_x0000_t5" style="position:absolute;margin-left:179.25pt;margin-top:6.9pt;width:11.25pt;height:1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" fillcolor="#4f81bd" strokecolor="#385d8a" strokeweight="2pt"/>
        </w:pict>
      </w:r>
      <w:r>
        <w:rPr>
          <w:noProof/>
          <w:lang w:eastAsia="tr-TR"/>
        </w:rPr>
        <w:pict>
          <v:shape id="İkizkenar Üçgen 56" o:spid="_x0000_s1056" type="#_x0000_t5" style="position:absolute;margin-left:157.5pt;margin-top:6.9pt;width:11.25pt;height:12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" fillcolor="#4f81bd" strokecolor="#385d8a" strokeweight="2pt"/>
        </w:pict>
      </w:r>
      <w:r>
        <w:rPr>
          <w:noProof/>
          <w:lang w:eastAsia="tr-TR"/>
        </w:rPr>
        <w:pict>
          <v:shape id="İkizkenar Üçgen 55" o:spid="_x0000_s1057" type="#_x0000_t5" style="position:absolute;margin-left:138pt;margin-top:6.9pt;width:11.25pt;height:12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" fillcolor="#4f81bd" strokecolor="#385d8a" strokeweight="2pt"/>
        </w:pict>
      </w:r>
      <w:r>
        <w:rPr>
          <w:noProof/>
          <w:lang w:eastAsia="tr-TR"/>
        </w:rPr>
        <w:pict>
          <v:shape id="İkizkenar Üçgen 54" o:spid="_x0000_s1058" type="#_x0000_t5" style="position:absolute;margin-left:119.25pt;margin-top:6.9pt;width:11.25pt;height:12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" fillcolor="#4f81bd" strokecolor="#243f60" strokeweight="2pt"/>
        </w:pict>
      </w:r>
      <w:r w:rsidRPr="00C22FA5">
        <w:rPr>
          <w:rFonts w:ascii="Comic Sans MS" w:hAnsi="Comic Sans MS"/>
          <w:sz w:val="24"/>
          <w:szCs w:val="24"/>
        </w:rPr>
        <w:t>1 desteye tamamla:</w:t>
      </w:r>
      <w:r w:rsidRP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                                     </w:t>
      </w:r>
      <w:r>
        <w:rPr>
          <w:noProof/>
          <w:lang w:eastAsia="tr-TR"/>
        </w:rPr>
        <w:pict>
          <v:shape id="_x0000_s1059" type="#_x0000_t75" style="position:absolute;margin-left:163.55pt;margin-top:653.95pt;width:81.1pt;height:102.7pt;z-index:251670528;visibility:visible;mso-wrap-distance-bottom:.51pt;mso-position-horizontal-relative:text;mso-position-vertical-relative:tex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">
            <v:imagedata r:id="rId6" o:title=""/>
            <o:lock v:ext="edit" aspectratio="f"/>
            <w10:wrap type="square"/>
          </v:shape>
        </w:pict>
      </w:r>
    </w:p>
    <w:p w:rsidR="004941DE" w:rsidRDefault="004941DE" w:rsidP="004F20BF">
      <w:pPr>
        <w:tabs>
          <w:tab w:val="left" w:pos="7035"/>
        </w:tabs>
        <w:rPr>
          <w:rFonts w:ascii="Comic Sans MS" w:hAnsi="Comic Sans MS"/>
          <w:noProof/>
          <w:sz w:val="24"/>
          <w:szCs w:val="24"/>
          <w:lang w:eastAsia="tr-TR"/>
        </w:rPr>
      </w:pPr>
    </w:p>
    <w:p w:rsidR="004941DE" w:rsidRDefault="004941DE" w:rsidP="004F20BF">
      <w:pPr>
        <w:tabs>
          <w:tab w:val="left" w:pos="7035"/>
        </w:tabs>
        <w:rPr>
          <w:rFonts w:ascii="Comic Sans MS" w:hAnsi="Comic Sans MS"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oval id="Oval 61" o:spid="_x0000_s1060" style="position:absolute;margin-left:190.5pt;margin-top:1.7pt;width:15pt;height:13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" fillcolor="window" strokecolor="#f79646" strokeweight="2pt"/>
        </w:pict>
      </w:r>
      <w:r>
        <w:rPr>
          <w:noProof/>
          <w:lang w:eastAsia="tr-TR"/>
        </w:rPr>
        <w:pict>
          <v:oval id="Oval 60" o:spid="_x0000_s1061" style="position:absolute;margin-left:170.25pt;margin-top:1.7pt;width:15pt;height:13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" fillcolor="window" strokecolor="#f79646" strokeweight="2pt"/>
        </w:pict>
      </w:r>
      <w:r>
        <w:rPr>
          <w:noProof/>
          <w:lang w:eastAsia="tr-TR"/>
        </w:rPr>
        <w:pict>
          <v:oval id="Oval 59" o:spid="_x0000_s1062" style="position:absolute;margin-left:146.25pt;margin-top:1.7pt;width:15pt;height:13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" fillcolor="window" strokecolor="#f79646" strokeweight="2pt"/>
        </w:pict>
      </w:r>
      <w:r>
        <w:rPr>
          <w:noProof/>
          <w:lang w:eastAsia="tr-TR"/>
        </w:rPr>
        <w:pict>
          <v:oval id="Oval 58" o:spid="_x0000_s1063" style="position:absolute;margin-left:119.25pt;margin-top:1.7pt;width:15pt;height:13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" strokecolor="#f79646" strokeweight="2pt"/>
        </w:pict>
      </w:r>
      <w:r w:rsidRPr="00C22FA5">
        <w:rPr>
          <w:rFonts w:ascii="Comic Sans MS" w:hAnsi="Comic Sans MS"/>
          <w:noProof/>
          <w:sz w:val="24"/>
          <w:szCs w:val="24"/>
          <w:lang w:eastAsia="tr-TR"/>
        </w:rPr>
        <w:t>1 düzineye tamamla:</w:t>
      </w:r>
      <w:r w:rsidRPr="00C22FA5">
        <w:rPr>
          <w:rFonts w:ascii="Comic Sans MS" w:hAnsi="Comic Sans MS"/>
          <w:noProof/>
          <w:color w:val="FF0000"/>
          <w:sz w:val="24"/>
          <w:szCs w:val="24"/>
          <w:lang w:eastAsia="tr-TR"/>
        </w:rPr>
        <w:t xml:space="preserve"> </w:t>
      </w:r>
    </w:p>
    <w:p w:rsidR="004941DE" w:rsidRDefault="004941DE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8</w:t>
      </w:r>
      <w:r w:rsidRPr="00A9321D">
        <w:rPr>
          <w:rFonts w:ascii="Comic Sans MS" w:hAnsi="Comic Sans MS"/>
          <w:color w:val="FF0000"/>
          <w:sz w:val="24"/>
          <w:szCs w:val="24"/>
        </w:rPr>
        <w:t>.</w:t>
      </w:r>
      <w:r>
        <w:rPr>
          <w:rFonts w:ascii="Comic Sans MS" w:hAnsi="Comic Sans MS"/>
          <w:color w:val="FF0000"/>
          <w:sz w:val="24"/>
          <w:szCs w:val="24"/>
        </w:rPr>
        <w:t>)</w:t>
      </w:r>
      <w:r w:rsidRPr="00A9321D">
        <w:rPr>
          <w:rFonts w:ascii="Comic Sans MS" w:hAnsi="Comic Sans MS"/>
          <w:color w:val="FF0000"/>
          <w:sz w:val="24"/>
          <w:szCs w:val="24"/>
        </w:rPr>
        <w:t>Aşağıda resimleri verilen standart olmayan ölçü birimlerinin adlarını yazınız.</w:t>
      </w:r>
    </w:p>
    <w:p w:rsidR="004941DE" w:rsidRDefault="004941DE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color w:val="FF0000"/>
          <w:sz w:val="24"/>
          <w:szCs w:val="24"/>
        </w:rPr>
      </w:pPr>
      <w:r w:rsidRPr="00AE150C">
        <w:rPr>
          <w:noProof/>
          <w:lang w:eastAsia="tr-TR"/>
        </w:rPr>
        <w:pict>
          <v:shape id="Resim 72" o:spid="_x0000_i1025" type="#_x0000_t75" style="width:107.25pt;height:49.5pt;visibility:visible">
            <v:imagedata r:id="rId7" o:title=""/>
          </v:shape>
        </w:pict>
      </w:r>
      <w:r>
        <w:rPr>
          <w:rFonts w:ascii="Comic Sans MS" w:hAnsi="Comic Sans MS"/>
          <w:color w:val="FF0000"/>
          <w:sz w:val="24"/>
          <w:szCs w:val="24"/>
        </w:rPr>
        <w:t xml:space="preserve">………………………                              </w:t>
      </w:r>
      <w:r w:rsidRPr="00AE150C">
        <w:rPr>
          <w:noProof/>
          <w:lang w:eastAsia="tr-TR"/>
        </w:rPr>
        <w:pict>
          <v:shape id="Resim 6" o:spid="_x0000_i1026" type="#_x0000_t75" style="width:86.25pt;height:78.75pt;visibility:visible">
            <v:imagedata r:id="rId8" o:title=""/>
          </v:shape>
        </w:pict>
      </w:r>
      <w:r>
        <w:rPr>
          <w:rFonts w:ascii="Comic Sans MS" w:hAnsi="Comic Sans MS"/>
          <w:color w:val="FF0000"/>
          <w:sz w:val="24"/>
          <w:szCs w:val="24"/>
        </w:rPr>
        <w:t>………………..</w:t>
      </w:r>
    </w:p>
    <w:p w:rsidR="004941DE" w:rsidRDefault="004941DE" w:rsidP="00A9321D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rPr>
          <w:rFonts w:ascii="Comic Sans MS" w:hAnsi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shape id="Düz Ok Bağlayıcısı 75" o:spid="_x0000_s1064" type="#_x0000_t32" style="position:absolute;margin-left:352.5pt;margin-top:2.3pt;width:42.75pt;height:4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" strokecolor="#c0504d" strokeweight="2pt">
            <v:stroke startarrow="open" endarrow="open"/>
            <v:shadow on="t" color="black" opacity="24903f" origin=",.5" offset="0,.55556mm"/>
          </v:shape>
        </w:pict>
      </w:r>
      <w:r w:rsidRPr="00AE150C">
        <w:rPr>
          <w:noProof/>
          <w:lang w:eastAsia="tr-TR"/>
        </w:rPr>
        <w:pict>
          <v:shape id="Resim 73" o:spid="_x0000_i1027" type="#_x0000_t75" style="width:114pt;height:82.5pt;visibility:visible">
            <v:imagedata r:id="rId9" o:title=""/>
          </v:shape>
        </w:pict>
      </w:r>
      <w:r>
        <w:rPr>
          <w:rFonts w:ascii="Comic Sans MS" w:hAnsi="Comic Sans MS"/>
          <w:color w:val="FF0000"/>
          <w:sz w:val="24"/>
          <w:szCs w:val="24"/>
        </w:rPr>
        <w:t>…………………</w:t>
      </w:r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>
        <w:rPr>
          <w:rFonts w:ascii="Comic Sans MS" w:hAnsi="Comic Sans MS"/>
          <w:color w:val="FF0000"/>
          <w:sz w:val="24"/>
          <w:szCs w:val="24"/>
        </w:rPr>
        <w:tab/>
      </w:r>
      <w:r w:rsidRPr="00AE150C">
        <w:rPr>
          <w:noProof/>
          <w:lang w:eastAsia="tr-TR"/>
        </w:rPr>
        <w:pict>
          <v:shape id="Resim 74" o:spid="_x0000_i1028" type="#_x0000_t75" style="width:91.5pt;height:66.75pt;visibility:visible">
            <v:imagedata r:id="rId10" o:title=""/>
          </v:shape>
        </w:pict>
      </w:r>
      <w:r>
        <w:rPr>
          <w:rFonts w:ascii="Comic Sans MS" w:hAnsi="Comic Sans MS"/>
          <w:color w:val="FF0000"/>
          <w:sz w:val="24"/>
          <w:szCs w:val="24"/>
        </w:rPr>
        <w:t>………………….</w:t>
      </w:r>
    </w:p>
    <w:p w:rsidR="004941DE" w:rsidRDefault="004941DE" w:rsidP="00A9321D">
      <w:pPr>
        <w:tabs>
          <w:tab w:val="left" w:pos="6060"/>
          <w:tab w:val="left" w:pos="7920"/>
          <w:tab w:val="left" w:pos="8235"/>
          <w:tab w:val="left" w:pos="9330"/>
        </w:tabs>
        <w:rPr>
          <w:rFonts w:ascii="Comic Sans MS" w:hAnsi="Comic Sans MS"/>
          <w:color w:val="FF0000"/>
          <w:sz w:val="24"/>
          <w:szCs w:val="24"/>
        </w:rPr>
      </w:pPr>
      <w:r w:rsidRPr="00AE150C">
        <w:rPr>
          <w:noProof/>
          <w:lang w:eastAsia="tr-TR"/>
        </w:rPr>
        <w:pict>
          <v:shape id="Resim 5" o:spid="_x0000_i1029" type="#_x0000_t75" style="width:68.25pt;height:63pt;visibility:visible">
            <v:imagedata r:id="rId11" o:title=""/>
          </v:shape>
        </w:pict>
      </w:r>
      <w:r>
        <w:rPr>
          <w:rFonts w:ascii="Comic Sans MS" w:hAnsi="Comic Sans MS"/>
          <w:color w:val="FF0000"/>
          <w:sz w:val="24"/>
          <w:szCs w:val="24"/>
        </w:rPr>
        <w:t>……………..</w:t>
      </w:r>
    </w:p>
    <w:p w:rsidR="004941DE" w:rsidRPr="001D0F8B" w:rsidRDefault="004941DE" w:rsidP="001D0F8B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Resim 17" o:spid="_x0000_s1065" type="#_x0000_t75" style="position:absolute;margin-left:314.4pt;margin-top:29.55pt;width:59.5pt;height:58.5pt;z-index:-251648000;visibility:visible">
            <v:imagedata r:id="rId12" o:title=""/>
          </v:shape>
        </w:pict>
      </w:r>
      <w:r>
        <w:rPr>
          <w:noProof/>
          <w:lang w:eastAsia="tr-TR"/>
        </w:rPr>
        <w:pict>
          <v:shape id="Resim 7" o:spid="_x0000_s1066" type="#_x0000_t75" style="position:absolute;margin-left:168.9pt;margin-top:25.8pt;width:63.75pt;height:62.25pt;z-index:-251649024;visibility:visible">
            <v:imagedata r:id="rId13" o:title=""/>
          </v:shape>
        </w:pict>
      </w:r>
      <w:r w:rsidRPr="001D0F8B">
        <w:rPr>
          <w:rFonts w:ascii="Comic Sans MS" w:hAnsi="Comic Sans MS"/>
        </w:rPr>
        <w:t>9.</w:t>
      </w:r>
      <w:r>
        <w:rPr>
          <w:rFonts w:ascii="Comic Sans MS" w:hAnsi="Comic Sans MS"/>
        </w:rPr>
        <w:t>)</w:t>
      </w:r>
      <w:r w:rsidRPr="001D0F8B">
        <w:rPr>
          <w:rFonts w:ascii="Comic Sans MS" w:hAnsi="Comic Sans MS"/>
        </w:rPr>
        <w:t xml:space="preserve">Aşağıdaki şekillerden hangisinin köşe ve ayrıtları </w:t>
      </w:r>
      <w:r w:rsidRPr="001D0F8B">
        <w:rPr>
          <w:rFonts w:ascii="Comic Sans MS" w:hAnsi="Comic Sans MS"/>
          <w:b/>
        </w:rPr>
        <w:t>yoktur?</w:t>
      </w:r>
    </w:p>
    <w:p w:rsidR="004941DE" w:rsidRPr="001D0F8B" w:rsidRDefault="004941DE" w:rsidP="001D0F8B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shape id="Resim 12" o:spid="_x0000_s1067" type="#_x0000_t75" style="position:absolute;margin-left:20.4pt;margin-top:.65pt;width:104.5pt;height:44.25pt;z-index:-251650048;visibility:visible">
            <v:imagedata r:id="rId14" o:title=""/>
          </v:shape>
        </w:pict>
      </w:r>
      <w:r w:rsidRPr="001D0F8B">
        <w:rPr>
          <w:rFonts w:ascii="Comic Sans MS" w:hAnsi="Comic Sans MS"/>
          <w:b/>
        </w:rPr>
        <w:t>A.</w:t>
      </w:r>
      <w:r w:rsidRPr="001D0F8B">
        <w:rPr>
          <w:rFonts w:ascii="Comic Sans MS" w:hAnsi="Comic Sans MS"/>
          <w:b/>
          <w:noProof/>
          <w:lang w:eastAsia="tr-TR"/>
        </w:rPr>
        <w:t xml:space="preserve">                                             B</w:t>
      </w:r>
      <w:r w:rsidRPr="001D0F8B">
        <w:rPr>
          <w:rFonts w:ascii="Comic Sans MS" w:hAnsi="Comic Sans MS"/>
          <w:noProof/>
          <w:lang w:eastAsia="tr-TR"/>
        </w:rPr>
        <w:t xml:space="preserve">.                                         </w:t>
      </w:r>
      <w:r w:rsidRPr="001D0F8B">
        <w:rPr>
          <w:rFonts w:ascii="Comic Sans MS" w:hAnsi="Comic Sans MS"/>
          <w:b/>
          <w:noProof/>
          <w:lang w:eastAsia="tr-TR"/>
        </w:rPr>
        <w:t xml:space="preserve">C.                               </w:t>
      </w:r>
    </w:p>
    <w:p w:rsidR="004941DE" w:rsidRPr="001D0F8B" w:rsidRDefault="004941DE" w:rsidP="001D0F8B">
      <w:pPr>
        <w:rPr>
          <w:rFonts w:ascii="Comic Sans MS" w:hAnsi="Comic Sans MS"/>
          <w:noProof/>
          <w:lang w:eastAsia="tr-TR"/>
        </w:rPr>
      </w:pPr>
    </w:p>
    <w:p w:rsidR="004941DE" w:rsidRDefault="004941DE" w:rsidP="001D0F8B">
      <w:pPr>
        <w:ind w:hanging="36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</w:t>
      </w:r>
    </w:p>
    <w:p w:rsidR="004941DE" w:rsidRPr="001D0F8B" w:rsidRDefault="004941DE" w:rsidP="001D0F8B">
      <w:pPr>
        <w:ind w:hanging="360"/>
        <w:rPr>
          <w:rFonts w:ascii="Comic Sans MS" w:hAnsi="Comic Sans MS"/>
          <w:b/>
        </w:rPr>
      </w:pPr>
      <w:r>
        <w:rPr>
          <w:rFonts w:ascii="Comic Sans MS" w:hAnsi="Comic Sans MS"/>
          <w:b/>
          <w:i/>
        </w:rPr>
        <w:t xml:space="preserve">   </w:t>
      </w:r>
      <w:r w:rsidRPr="001D0F8B">
        <w:rPr>
          <w:rFonts w:ascii="Comic Sans MS" w:hAnsi="Comic Sans MS"/>
          <w:b/>
          <w:i/>
        </w:rPr>
        <w:t>10</w:t>
      </w:r>
      <w:r>
        <w:rPr>
          <w:rFonts w:ascii="Comic Sans MS" w:hAnsi="Comic Sans MS"/>
          <w:b/>
          <w:i/>
        </w:rPr>
        <w:t>.</w:t>
      </w:r>
      <w:r w:rsidRPr="001D0F8B">
        <w:rPr>
          <w:rFonts w:ascii="Comic Sans MS" w:hAnsi="Comic Sans MS"/>
          <w:b/>
          <w:i/>
        </w:rPr>
        <w:t>)  Tablo: Markette satılan ürünler</w:t>
      </w:r>
    </w:p>
    <w:tbl>
      <w:tblPr>
        <w:tblpPr w:leftFromText="141" w:rightFromText="141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440"/>
      </w:tblGrid>
      <w:tr w:rsidR="004941DE" w:rsidRPr="001D0F8B" w:rsidTr="001D0F8B">
        <w:tc>
          <w:tcPr>
            <w:tcW w:w="1368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>Satılan ürünler</w:t>
            </w:r>
          </w:p>
        </w:tc>
        <w:tc>
          <w:tcPr>
            <w:tcW w:w="1440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>Ürün sayısı</w:t>
            </w:r>
          </w:p>
        </w:tc>
      </w:tr>
      <w:tr w:rsidR="004941DE" w:rsidRPr="001D0F8B" w:rsidTr="001D0F8B">
        <w:tc>
          <w:tcPr>
            <w:tcW w:w="1368" w:type="dxa"/>
          </w:tcPr>
          <w:p w:rsidR="004941DE" w:rsidRPr="001D0F8B" w:rsidRDefault="004941DE" w:rsidP="001D0F8B">
            <w:pPr>
              <w:ind w:right="-288"/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>Meyve suyu</w:t>
            </w:r>
          </w:p>
        </w:tc>
        <w:tc>
          <w:tcPr>
            <w:tcW w:w="1440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 xml:space="preserve">     9</w:t>
            </w:r>
          </w:p>
        </w:tc>
      </w:tr>
      <w:tr w:rsidR="004941DE" w:rsidRPr="001D0F8B" w:rsidTr="001D0F8B">
        <w:tc>
          <w:tcPr>
            <w:tcW w:w="1368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 xml:space="preserve">Süt </w:t>
            </w:r>
          </w:p>
        </w:tc>
        <w:tc>
          <w:tcPr>
            <w:tcW w:w="1440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 xml:space="preserve">    32 </w:t>
            </w:r>
          </w:p>
        </w:tc>
      </w:tr>
      <w:tr w:rsidR="004941DE" w:rsidRPr="001D0F8B" w:rsidTr="001D0F8B">
        <w:tc>
          <w:tcPr>
            <w:tcW w:w="1368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 xml:space="preserve">Yumurta </w:t>
            </w:r>
          </w:p>
        </w:tc>
        <w:tc>
          <w:tcPr>
            <w:tcW w:w="1440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 xml:space="preserve">    18</w:t>
            </w:r>
          </w:p>
        </w:tc>
      </w:tr>
      <w:tr w:rsidR="004941DE" w:rsidRPr="001D0F8B" w:rsidTr="001D0F8B">
        <w:tc>
          <w:tcPr>
            <w:tcW w:w="1368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 xml:space="preserve">Şeker </w:t>
            </w:r>
          </w:p>
        </w:tc>
        <w:tc>
          <w:tcPr>
            <w:tcW w:w="1440" w:type="dxa"/>
          </w:tcPr>
          <w:p w:rsidR="004941DE" w:rsidRPr="001D0F8B" w:rsidRDefault="004941DE" w:rsidP="001D0F8B">
            <w:pPr>
              <w:rPr>
                <w:rFonts w:ascii="Comic Sans MS" w:hAnsi="Comic Sans MS"/>
                <w:b/>
              </w:rPr>
            </w:pPr>
            <w:r w:rsidRPr="001D0F8B">
              <w:rPr>
                <w:rFonts w:ascii="Comic Sans MS" w:hAnsi="Comic Sans MS"/>
                <w:b/>
              </w:rPr>
              <w:t xml:space="preserve">    24</w:t>
            </w:r>
          </w:p>
        </w:tc>
      </w:tr>
    </w:tbl>
    <w:p w:rsidR="004941DE" w:rsidRPr="001D0F8B" w:rsidRDefault="004941DE" w:rsidP="001D0F8B">
      <w:pPr>
        <w:ind w:hanging="360"/>
        <w:rPr>
          <w:rFonts w:ascii="Comic Sans MS" w:hAnsi="Comic Sans MS"/>
          <w:b/>
        </w:rPr>
      </w:pPr>
      <w:r w:rsidRPr="001D0F8B">
        <w:rPr>
          <w:rFonts w:ascii="Comic Sans MS" w:hAnsi="Comic Sans MS"/>
          <w:b/>
        </w:rPr>
        <w:t xml:space="preserve">      a) Markette  kaç tane  meyve suyu satılmıştır?...........  </w:t>
      </w:r>
    </w:p>
    <w:p w:rsidR="004941DE" w:rsidRPr="001D0F8B" w:rsidRDefault="004941DE" w:rsidP="001D0F8B">
      <w:pPr>
        <w:ind w:hanging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Pr="001D0F8B">
        <w:rPr>
          <w:rFonts w:ascii="Comic Sans MS" w:hAnsi="Comic Sans MS"/>
          <w:b/>
        </w:rPr>
        <w:t>b) En çok hangi ürün satılmıştır?...............</w:t>
      </w:r>
    </w:p>
    <w:p w:rsidR="004941DE" w:rsidRPr="001D0F8B" w:rsidRDefault="004941DE" w:rsidP="001D0F8B">
      <w:pPr>
        <w:ind w:hanging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Pr="001D0F8B">
        <w:rPr>
          <w:rFonts w:ascii="Comic Sans MS" w:hAnsi="Comic Sans MS"/>
          <w:b/>
        </w:rPr>
        <w:t>c) Markette kaç tane süt satılmıştır? ………..</w:t>
      </w:r>
    </w:p>
    <w:p w:rsidR="004941DE" w:rsidRPr="00F25629" w:rsidRDefault="004941DE" w:rsidP="001D0F8B">
      <w:pPr>
        <w:ind w:hanging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  <w:r w:rsidRPr="00F25629">
        <w:rPr>
          <w:rFonts w:ascii="Comic Sans MS" w:hAnsi="Comic Sans MS"/>
          <w:b/>
        </w:rPr>
        <w:t>ç) ) Markette toplam  kaç tane  şeker  ve  meyve suyu</w:t>
      </w:r>
      <w:r>
        <w:rPr>
          <w:rFonts w:ascii="Comic Sans MS" w:hAnsi="Comic Sans MS"/>
          <w:b/>
        </w:rPr>
        <w:t xml:space="preserve"> satılmıştır?.....</w:t>
      </w:r>
    </w:p>
    <w:p w:rsidR="004941DE" w:rsidRPr="001D0F8B" w:rsidRDefault="004941DE" w:rsidP="001D0F8B">
      <w:pPr>
        <w:ind w:hanging="360"/>
        <w:rPr>
          <w:rFonts w:ascii="Comic Sans MS" w:hAnsi="Comic Sans MS"/>
          <w:b/>
        </w:rPr>
      </w:pPr>
      <w:r w:rsidRPr="001D0F8B">
        <w:rPr>
          <w:rFonts w:ascii="Comic Sans MS" w:hAnsi="Comic Sans MS"/>
          <w:b/>
        </w:rPr>
        <w:t xml:space="preserve">           </w:t>
      </w:r>
      <w:hyperlink r:id="rId15" w:history="1">
        <w:r>
          <w:rPr>
            <w:rStyle w:val="Hyperlink"/>
            <w:b/>
            <w:sz w:val="28"/>
          </w:rPr>
          <w:t>www.sorubak.com</w:t>
        </w:r>
      </w:hyperlink>
    </w:p>
    <w:p w:rsidR="004941DE" w:rsidRPr="00F25629" w:rsidRDefault="004941DE" w:rsidP="009F4E9F">
      <w:pPr>
        <w:tabs>
          <w:tab w:val="left" w:pos="1170"/>
        </w:tabs>
        <w:ind w:left="4248" w:firstLine="5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BAŞARILAR DİLERİM ÇALIŞKAN ARILARIM                                                        </w:t>
      </w:r>
    </w:p>
    <w:sectPr w:rsidR="004941DE" w:rsidRPr="00F25629" w:rsidSect="00F25629">
      <w:pgSz w:w="11906" w:h="16838"/>
      <w:pgMar w:top="426" w:right="282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7ABA"/>
    <w:multiLevelType w:val="hybridMultilevel"/>
    <w:tmpl w:val="00C61C66"/>
    <w:lvl w:ilvl="0" w:tplc="F8848154">
      <w:start w:val="6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E"/>
    <w:multiLevelType w:val="hybridMultilevel"/>
    <w:tmpl w:val="EE66879C"/>
    <w:lvl w:ilvl="0" w:tplc="DC52BDF4">
      <w:start w:val="6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F1165"/>
    <w:multiLevelType w:val="hybridMultilevel"/>
    <w:tmpl w:val="4B06AACA"/>
    <w:lvl w:ilvl="0" w:tplc="DECE2BBC">
      <w:start w:val="6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C7A18"/>
    <w:multiLevelType w:val="hybridMultilevel"/>
    <w:tmpl w:val="3F2E4E2E"/>
    <w:lvl w:ilvl="0" w:tplc="71E60084">
      <w:start w:val="6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59C3"/>
    <w:rsid w:val="00110062"/>
    <w:rsid w:val="001452D9"/>
    <w:rsid w:val="001D0F8B"/>
    <w:rsid w:val="001D2FB4"/>
    <w:rsid w:val="002339F6"/>
    <w:rsid w:val="00342041"/>
    <w:rsid w:val="004941DE"/>
    <w:rsid w:val="004D59C3"/>
    <w:rsid w:val="004F20BF"/>
    <w:rsid w:val="005074F1"/>
    <w:rsid w:val="00546F87"/>
    <w:rsid w:val="00675095"/>
    <w:rsid w:val="006E2799"/>
    <w:rsid w:val="008764FD"/>
    <w:rsid w:val="008F4D0C"/>
    <w:rsid w:val="009802F7"/>
    <w:rsid w:val="00982196"/>
    <w:rsid w:val="009D3389"/>
    <w:rsid w:val="009F0DD3"/>
    <w:rsid w:val="009F4E9F"/>
    <w:rsid w:val="00A025C3"/>
    <w:rsid w:val="00A9321D"/>
    <w:rsid w:val="00A93B32"/>
    <w:rsid w:val="00AC1BEE"/>
    <w:rsid w:val="00AD7526"/>
    <w:rsid w:val="00AE150C"/>
    <w:rsid w:val="00B42998"/>
    <w:rsid w:val="00BC14EA"/>
    <w:rsid w:val="00C128A8"/>
    <w:rsid w:val="00C22FA5"/>
    <w:rsid w:val="00CA77C1"/>
    <w:rsid w:val="00D614B9"/>
    <w:rsid w:val="00D92218"/>
    <w:rsid w:val="00DD7C5F"/>
    <w:rsid w:val="00E467F0"/>
    <w:rsid w:val="00F14F7E"/>
    <w:rsid w:val="00F2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420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9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321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46F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59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346</Words>
  <Characters>1975</Characters>
  <Application>Microsoft Office Outlook</Application>
  <DocSecurity>0</DocSecurity>
  <Lines>0</Lines>
  <Paragraphs>0</Paragraphs>
  <ScaleCrop>false</ScaleCrop>
  <Manager>www.egitimdeposu.net</Manager>
  <Company>www.egitimdeposu.net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5</cp:revision>
  <cp:lastPrinted>2014-11-04T19:27:00Z</cp:lastPrinted>
  <dcterms:created xsi:type="dcterms:W3CDTF">2014-11-04T19:29:00Z</dcterms:created>
  <dcterms:modified xsi:type="dcterms:W3CDTF">2014-11-05T20:09:00Z</dcterms:modified>
  <cp:category>www.sorubak.com</cp:category>
</cp:coreProperties>
</file>