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E55" w:rsidRDefault="000D7E55">
      <w:r>
        <w:t>ADIM:…………………………………………..</w:t>
      </w:r>
    </w:p>
    <w:p w:rsidR="000D7E55" w:rsidRDefault="000D7E55">
      <w:r>
        <w:t>SOYADIM:……………………………………..                          TARİH:…….. KASIM 2014</w:t>
      </w:r>
    </w:p>
    <w:p w:rsidR="000D7E55" w:rsidRDefault="000D7E55"/>
    <w:p w:rsidR="000D7E55" w:rsidRPr="00EF4E39" w:rsidRDefault="000D7E55" w:rsidP="009A7820">
      <w:pPr>
        <w:pStyle w:val="NoSpacing"/>
        <w:jc w:val="center"/>
        <w:rPr>
          <w:b/>
          <w:sz w:val="28"/>
        </w:rPr>
      </w:pPr>
      <w:r w:rsidRPr="00EF4E39">
        <w:rPr>
          <w:b/>
          <w:sz w:val="28"/>
        </w:rPr>
        <w:t>CENGİZ TOPEL İLKOKULU 2. SINIF MATEMATİK DERSİ</w:t>
      </w:r>
    </w:p>
    <w:p w:rsidR="000D7E55" w:rsidRPr="00EF4E39" w:rsidRDefault="000D7E55" w:rsidP="009A7820">
      <w:pPr>
        <w:pStyle w:val="NoSpacing"/>
        <w:jc w:val="center"/>
        <w:rPr>
          <w:b/>
          <w:sz w:val="28"/>
        </w:rPr>
      </w:pPr>
      <w:r w:rsidRPr="00EF4E39">
        <w:rPr>
          <w:b/>
          <w:sz w:val="28"/>
        </w:rPr>
        <w:t>GENEL TEKRAR ETKİNLİĞİ –1</w:t>
      </w:r>
    </w:p>
    <w:p w:rsidR="000D7E55" w:rsidRDefault="000D7E55" w:rsidP="009A7820">
      <w:pPr>
        <w:pStyle w:val="NoSpacing"/>
        <w:jc w:val="both"/>
        <w:rPr>
          <w:b/>
          <w:sz w:val="32"/>
        </w:rPr>
      </w:pPr>
    </w:p>
    <w:p w:rsidR="000D7E55" w:rsidRDefault="000D7E55" w:rsidP="009A7820">
      <w:pPr>
        <w:pStyle w:val="NoSpacing"/>
        <w:numPr>
          <w:ilvl w:val="0"/>
          <w:numId w:val="1"/>
        </w:numPr>
        <w:jc w:val="both"/>
        <w:rPr>
          <w:b/>
          <w:sz w:val="32"/>
        </w:rPr>
      </w:pPr>
      <w:r w:rsidRPr="009A7820">
        <w:rPr>
          <w:b/>
          <w:sz w:val="28"/>
        </w:rPr>
        <w:t xml:space="preserve">Aşağıdaki geometrik cisimlerden hangisi  </w:t>
      </w:r>
      <w:r>
        <w:rPr>
          <w:b/>
          <w:sz w:val="28"/>
        </w:rPr>
        <w:t>“</w:t>
      </w:r>
      <w:r w:rsidRPr="009A7820">
        <w:rPr>
          <w:b/>
          <w:sz w:val="28"/>
        </w:rPr>
        <w:t>küp</w:t>
      </w:r>
      <w:r>
        <w:rPr>
          <w:b/>
          <w:sz w:val="28"/>
        </w:rPr>
        <w:t>”</w:t>
      </w:r>
      <w:r w:rsidRPr="009A7820">
        <w:rPr>
          <w:b/>
          <w:sz w:val="28"/>
        </w:rPr>
        <w:t>tür</w:t>
      </w:r>
      <w:r>
        <w:rPr>
          <w:b/>
          <w:sz w:val="32"/>
        </w:rPr>
        <w:t>?</w:t>
      </w:r>
    </w:p>
    <w:p w:rsidR="000D7E55" w:rsidRDefault="000D7E55" w:rsidP="009A7820">
      <w:pPr>
        <w:pStyle w:val="NoSpacing"/>
        <w:ind w:left="720"/>
        <w:jc w:val="both"/>
        <w:rPr>
          <w:b/>
          <w:sz w:val="32"/>
        </w:rPr>
      </w:pPr>
      <w:r>
        <w:rPr>
          <w:noProof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2" o:spid="_x0000_s1026" type="#_x0000_t16" style="position:absolute;left:0;text-align:left;margin-left:146.8pt;margin-top:15.75pt;width:48.55pt;height:45.2pt;z-index:2516500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" strokecolor="#ffc000" strokeweight="2.5pt">
            <v:fill rotate="t"/>
            <v:shadow color="#868686"/>
          </v:shape>
        </w:pict>
      </w:r>
      <w:r>
        <w:rPr>
          <w:noProof/>
          <w:lang w:eastAsia="tr-TR"/>
        </w:rPr>
        <w:pict>
          <v:shape id="Küp 3" o:spid="_x0000_s1027" type="#_x0000_t16" style="position:absolute;left:0;text-align:left;margin-left:253.6pt;margin-top:19.1pt;width:58.25pt;height:35.65pt;z-index:2516510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" strokecolor="#70ad47" strokeweight="2.5pt">
            <v:shadow color="#868686"/>
          </v:shape>
        </w:pict>
      </w:r>
    </w:p>
    <w:p w:rsidR="000D7E55" w:rsidRPr="009A7820" w:rsidRDefault="000D7E55" w:rsidP="009A7820">
      <w:pPr>
        <w:pStyle w:val="NoSpacing"/>
        <w:jc w:val="both"/>
        <w:rPr>
          <w:b/>
          <w:sz w:val="32"/>
        </w:rPr>
      </w:pPr>
      <w:r>
        <w:rPr>
          <w:noProof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Silindir 1" o:spid="_x0000_s1028" type="#_x0000_t22" style="position:absolute;left:0;text-align:left;margin-left:23.05pt;margin-top:.35pt;width:44.4pt;height:51.8pt;z-index:2516490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" adj="4631" strokecolor="#5b9bd5" strokeweight="2.5pt">
            <v:fill rotate="t"/>
            <v:stroke joinstyle="miter"/>
            <v:shadow color="#868686"/>
          </v:shape>
        </w:pict>
      </w:r>
      <w:r w:rsidRPr="009A7820">
        <w:rPr>
          <w:b/>
          <w:sz w:val="32"/>
        </w:rPr>
        <w:t>A)                          B)                            C)</w:t>
      </w:r>
    </w:p>
    <w:p w:rsidR="000D7E55" w:rsidRPr="009A7820" w:rsidRDefault="000D7E55" w:rsidP="009A7820">
      <w:pPr>
        <w:pStyle w:val="NoSpacing"/>
        <w:ind w:left="720"/>
        <w:jc w:val="both"/>
        <w:rPr>
          <w:b/>
          <w:sz w:val="32"/>
        </w:rPr>
      </w:pPr>
    </w:p>
    <w:p w:rsidR="000D7E55" w:rsidRDefault="000D7E55" w:rsidP="009A7820">
      <w:pPr>
        <w:jc w:val="center"/>
        <w:rPr>
          <w:b/>
          <w:sz w:val="24"/>
        </w:rPr>
      </w:pPr>
    </w:p>
    <w:p w:rsidR="000D7E55" w:rsidRDefault="000D7E55" w:rsidP="00D82663">
      <w:pPr>
        <w:rPr>
          <w:b/>
          <w:sz w:val="24"/>
        </w:rPr>
      </w:pPr>
    </w:p>
    <w:p w:rsidR="000D7E55" w:rsidRPr="009A7820" w:rsidRDefault="000D7E55" w:rsidP="00D82663">
      <w:pPr>
        <w:pStyle w:val="ListParagraph"/>
        <w:numPr>
          <w:ilvl w:val="0"/>
          <w:numId w:val="1"/>
        </w:numPr>
        <w:rPr>
          <w:b/>
          <w:sz w:val="28"/>
        </w:rPr>
      </w:pPr>
      <w:r>
        <w:rPr>
          <w:noProof/>
          <w:lang w:eastAsia="tr-TR"/>
        </w:rPr>
        <w:pict>
          <v:shape id="_x0000_s1029" type="#_x0000_t16" style="position:absolute;left:0;text-align:left;margin-left:263.85pt;margin-top:40.7pt;width:73.6pt;height:48pt;z-index:251660288"/>
        </w:pict>
      </w:r>
      <w:r>
        <w:rPr>
          <w:b/>
          <w:sz w:val="28"/>
        </w:rPr>
        <w:t xml:space="preserve">Aşağıdaki geometrik cisimlerden hangisinin köşesi ve ayrıtı </w:t>
      </w:r>
      <w:r w:rsidRPr="00B90B35">
        <w:rPr>
          <w:b/>
          <w:sz w:val="28"/>
          <w:highlight w:val="yellow"/>
          <w:u w:val="single"/>
        </w:rPr>
        <w:t>yoktur?</w:t>
      </w:r>
      <w:r w:rsidRPr="009A7820">
        <w:rPr>
          <w:b/>
          <w:noProof/>
          <w:sz w:val="24"/>
          <w:lang w:eastAsia="tr-TR"/>
        </w:rPr>
        <w:t xml:space="preserve"> </w:t>
      </w:r>
    </w:p>
    <w:p w:rsidR="000D7E55" w:rsidRPr="00EF4E39" w:rsidRDefault="000D7E55" w:rsidP="00EF4E39">
      <w:pPr>
        <w:jc w:val="both"/>
        <w:rPr>
          <w:b/>
          <w:sz w:val="32"/>
        </w:rPr>
      </w:pPr>
      <w:r>
        <w:rPr>
          <w:noProof/>
          <w:lang w:eastAsia="tr-TR"/>
        </w:rPr>
        <w:pict>
          <v:shape id="Silindir 5" o:spid="_x0000_s1030" type="#_x0000_t22" style="position:absolute;left:0;text-align:left;margin-left:39.15pt;margin-top:-.2pt;width:34.8pt;height:54.45pt;z-index:251652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" adj="3448" strokecolor="#70ad47" strokeweight="2.5pt">
            <v:fill rotate="t"/>
            <v:stroke joinstyle="miter"/>
            <v:shadow color="#868686"/>
          </v:shape>
        </w:pict>
      </w:r>
      <w:r>
        <w:rPr>
          <w:noProof/>
          <w:lang w:eastAsia="tr-TR"/>
        </w:rPr>
        <w:pict>
          <v:shape id="Küp 6" o:spid="_x0000_s1031" type="#_x0000_t16" style="position:absolute;left:0;text-align:left;margin-left:135.5pt;margin-top:.25pt;width:52.6pt;height:43.6pt;z-index:251653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" strokecolor="#70ad47" strokeweight="2.5pt">
            <v:fill rotate="t"/>
            <v:shadow color="#868686"/>
          </v:shape>
        </w:pict>
      </w:r>
      <w:r w:rsidRPr="00EF4E39">
        <w:rPr>
          <w:b/>
          <w:sz w:val="32"/>
        </w:rPr>
        <w:t xml:space="preserve">A)                       B)                             C) </w:t>
      </w:r>
    </w:p>
    <w:p w:rsidR="000D7E55" w:rsidRDefault="000D7E55" w:rsidP="00EF4E39">
      <w:pPr>
        <w:pStyle w:val="ListParagraph"/>
        <w:jc w:val="both"/>
        <w:rPr>
          <w:b/>
          <w:sz w:val="32"/>
        </w:rPr>
      </w:pPr>
      <w:r>
        <w:rPr>
          <w:b/>
          <w:sz w:val="32"/>
        </w:rPr>
        <w:t xml:space="preserve">                                                                </w:t>
      </w:r>
    </w:p>
    <w:p w:rsidR="000D7E55" w:rsidRPr="00D82663" w:rsidRDefault="000D7E55" w:rsidP="00D82663">
      <w:pPr>
        <w:rPr>
          <w:b/>
          <w:sz w:val="24"/>
        </w:rPr>
      </w:pPr>
      <w:r>
        <w:rPr>
          <w:noProof/>
          <w:lang w:eastAsia="tr-TR"/>
        </w:rPr>
        <w:pict>
          <v:shape id="Küp 32" o:spid="_x0000_s1032" type="#_x0000_t16" style="position:absolute;margin-left:227pt;margin-top:42.75pt;width:44.1pt;height:74.9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" strokecolor="#4472c4" strokeweight="2.5pt">
            <v:fill rotate="t"/>
            <v:shadow color="#868686"/>
          </v:shape>
        </w:pict>
      </w:r>
      <w:r w:rsidRPr="00D82663">
        <w:rPr>
          <w:b/>
          <w:sz w:val="28"/>
        </w:rPr>
        <w:t xml:space="preserve">3. Aşağıdaki geometrik cisimlerin  </w:t>
      </w:r>
      <w:r w:rsidRPr="00B90B35">
        <w:rPr>
          <w:b/>
          <w:sz w:val="28"/>
          <w:u w:val="single"/>
        </w:rPr>
        <w:t>köşelerini</w:t>
      </w:r>
      <w:r w:rsidRPr="00D82663">
        <w:rPr>
          <w:b/>
          <w:sz w:val="28"/>
        </w:rPr>
        <w:t xml:space="preserve"> çizerek gösteriniz.</w:t>
      </w:r>
    </w:p>
    <w:p w:rsidR="000D7E55" w:rsidRDefault="000D7E55" w:rsidP="009A7820">
      <w:pPr>
        <w:pStyle w:val="ListParagraph"/>
        <w:jc w:val="both"/>
        <w:rPr>
          <w:b/>
          <w:sz w:val="28"/>
        </w:rPr>
      </w:pPr>
    </w:p>
    <w:p w:rsidR="000D7E55" w:rsidRDefault="000D7E55" w:rsidP="009A7820">
      <w:pPr>
        <w:pStyle w:val="ListParagraph"/>
        <w:jc w:val="both"/>
        <w:rPr>
          <w:b/>
          <w:sz w:val="28"/>
        </w:rPr>
      </w:pPr>
      <w:r>
        <w:rPr>
          <w:noProof/>
          <w:lang w:eastAsia="tr-TR"/>
        </w:rPr>
        <w:pict>
          <v:shape id="Küp 23" o:spid="_x0000_s1033" type="#_x0000_t16" style="position:absolute;left:0;text-align:left;margin-left:127.1pt;margin-top:16.95pt;width:59.75pt;height:62.55pt;z-index:251654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" strokecolor="#ffc000" strokeweight="2.5pt">
            <v:fill rotate="t"/>
            <v:shadow color="#868686"/>
          </v:shape>
        </w:pict>
      </w:r>
    </w:p>
    <w:p w:rsidR="000D7E55" w:rsidRDefault="000D7E55" w:rsidP="009A7820">
      <w:pPr>
        <w:pStyle w:val="ListParagraph"/>
        <w:jc w:val="both"/>
        <w:rPr>
          <w:b/>
          <w:sz w:val="28"/>
        </w:rPr>
      </w:pPr>
      <w:r>
        <w:rPr>
          <w:noProof/>
          <w:lang w:eastAsia="tr-TR"/>
        </w:rPr>
        <w:pict>
          <v:shape id="_x0000_s1034" type="#_x0000_t16" style="position:absolute;left:0;text-align:left;margin-left:17.15pt;margin-top:7.8pt;width:73.6pt;height:48pt;z-index:251661312"/>
        </w:pict>
      </w:r>
    </w:p>
    <w:p w:rsidR="000D7E55" w:rsidRDefault="000D7E55" w:rsidP="00EF4E39"/>
    <w:p w:rsidR="000D7E55" w:rsidRDefault="000D7E55" w:rsidP="00EF4E39"/>
    <w:p w:rsidR="000D7E55" w:rsidRDefault="000D7E55" w:rsidP="00EF4E39"/>
    <w:p w:rsidR="000D7E55" w:rsidRDefault="000D7E55" w:rsidP="00EF4E39"/>
    <w:p w:rsidR="000D7E55" w:rsidRDefault="000D7E55" w:rsidP="00172BBC">
      <w:pPr>
        <w:ind w:firstLine="284"/>
      </w:pPr>
      <w:r>
        <w:t>ADIM:…………………………………………..</w:t>
      </w:r>
    </w:p>
    <w:p w:rsidR="000D7E55" w:rsidRDefault="000D7E55" w:rsidP="00172BBC">
      <w:pPr>
        <w:ind w:firstLine="284"/>
      </w:pPr>
      <w:r>
        <w:t>SOYADIM:……………………………………..                          TARİH:…….. KASIM 2014</w:t>
      </w:r>
    </w:p>
    <w:p w:rsidR="000D7E55" w:rsidRDefault="000D7E55" w:rsidP="00172BBC">
      <w:pPr>
        <w:ind w:firstLine="284"/>
      </w:pPr>
    </w:p>
    <w:p w:rsidR="000D7E55" w:rsidRPr="00EF4E39" w:rsidRDefault="000D7E55" w:rsidP="00172BBC">
      <w:pPr>
        <w:pStyle w:val="NoSpacing"/>
        <w:ind w:firstLine="284"/>
        <w:jc w:val="center"/>
        <w:rPr>
          <w:b/>
          <w:sz w:val="28"/>
        </w:rPr>
      </w:pPr>
      <w:r w:rsidRPr="00EF4E39">
        <w:rPr>
          <w:b/>
          <w:sz w:val="28"/>
        </w:rPr>
        <w:t>CENGİZ TOPEL İLKOKULU 2. SINIF MATEMATİK DERSİ</w:t>
      </w:r>
    </w:p>
    <w:p w:rsidR="000D7E55" w:rsidRPr="00EF4E39" w:rsidRDefault="000D7E55" w:rsidP="00172BBC">
      <w:pPr>
        <w:pStyle w:val="NoSpacing"/>
        <w:ind w:firstLine="284"/>
        <w:jc w:val="center"/>
        <w:rPr>
          <w:b/>
          <w:sz w:val="28"/>
        </w:rPr>
      </w:pPr>
      <w:r w:rsidRPr="00EF4E39">
        <w:rPr>
          <w:b/>
          <w:sz w:val="28"/>
        </w:rPr>
        <w:t>GENEL TEKRAR ETKİNLİĞİ –1</w:t>
      </w:r>
    </w:p>
    <w:p w:rsidR="000D7E55" w:rsidRDefault="000D7E55" w:rsidP="00172BBC">
      <w:pPr>
        <w:pStyle w:val="NoSpacing"/>
        <w:ind w:firstLine="284"/>
        <w:jc w:val="both"/>
        <w:rPr>
          <w:b/>
          <w:sz w:val="32"/>
        </w:rPr>
      </w:pPr>
    </w:p>
    <w:p w:rsidR="000D7E55" w:rsidRDefault="000D7E55" w:rsidP="00172BBC">
      <w:pPr>
        <w:pStyle w:val="NoSpacing"/>
        <w:ind w:left="720" w:firstLine="284"/>
        <w:jc w:val="both"/>
        <w:rPr>
          <w:b/>
          <w:sz w:val="32"/>
        </w:rPr>
      </w:pPr>
      <w:r>
        <w:rPr>
          <w:b/>
          <w:sz w:val="28"/>
        </w:rPr>
        <w:t>1.</w:t>
      </w:r>
      <w:r w:rsidRPr="009A7820">
        <w:rPr>
          <w:b/>
          <w:sz w:val="28"/>
        </w:rPr>
        <w:t xml:space="preserve">Aşağıdaki geometrik cisimlerden hangisi  </w:t>
      </w:r>
      <w:r>
        <w:rPr>
          <w:b/>
          <w:sz w:val="28"/>
        </w:rPr>
        <w:t>“</w:t>
      </w:r>
      <w:r w:rsidRPr="009A7820">
        <w:rPr>
          <w:b/>
          <w:sz w:val="28"/>
        </w:rPr>
        <w:t>küp</w:t>
      </w:r>
      <w:r>
        <w:rPr>
          <w:b/>
          <w:sz w:val="28"/>
        </w:rPr>
        <w:t>”</w:t>
      </w:r>
      <w:r w:rsidRPr="009A7820">
        <w:rPr>
          <w:b/>
          <w:sz w:val="28"/>
        </w:rPr>
        <w:t>tür</w:t>
      </w:r>
      <w:r>
        <w:rPr>
          <w:b/>
          <w:sz w:val="32"/>
        </w:rPr>
        <w:t>?</w:t>
      </w:r>
    </w:p>
    <w:p w:rsidR="000D7E55" w:rsidRDefault="000D7E55" w:rsidP="00172BBC">
      <w:pPr>
        <w:pStyle w:val="NoSpacing"/>
        <w:ind w:left="720" w:firstLine="284"/>
        <w:jc w:val="both"/>
        <w:rPr>
          <w:b/>
          <w:sz w:val="32"/>
        </w:rPr>
      </w:pPr>
      <w:r>
        <w:rPr>
          <w:noProof/>
          <w:lang w:eastAsia="tr-TR"/>
        </w:rPr>
        <w:pict>
          <v:shape id="Silindir 24" o:spid="_x0000_s1035" type="#_x0000_t22" style="position:absolute;left:0;text-align:left;margin-left:68.55pt;margin-top:15.75pt;width:36.4pt;height:52.05pt;z-index:251655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" adj="3777" strokecolor="#70ad47" strokeweight="2.5pt">
            <v:fill rotate="t"/>
            <v:stroke joinstyle="miter"/>
            <v:shadow color="#868686"/>
          </v:shape>
        </w:pict>
      </w:r>
      <w:r>
        <w:rPr>
          <w:noProof/>
          <w:lang w:eastAsia="tr-TR"/>
        </w:rPr>
        <w:pict>
          <v:shape id="Küp 26" o:spid="_x0000_s1036" type="#_x0000_t16" style="position:absolute;left:0;text-align:left;margin-left:278.95pt;margin-top:19.1pt;width:79.3pt;height:41.35pt;z-index:251657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" strokecolor="#4472c4" strokeweight="2.5pt">
            <v:shadow color="#868686"/>
          </v:shape>
        </w:pict>
      </w:r>
    </w:p>
    <w:p w:rsidR="000D7E55" w:rsidRPr="009A7820" w:rsidRDefault="000D7E55" w:rsidP="00172BBC">
      <w:pPr>
        <w:pStyle w:val="NoSpacing"/>
        <w:ind w:firstLine="284"/>
        <w:jc w:val="both"/>
        <w:rPr>
          <w:b/>
          <w:sz w:val="32"/>
        </w:rPr>
      </w:pPr>
      <w:r>
        <w:rPr>
          <w:noProof/>
          <w:lang w:eastAsia="tr-TR"/>
        </w:rPr>
        <w:pict>
          <v:shape id="Küp 25" o:spid="_x0000_s1037" type="#_x0000_t16" style="position:absolute;left:0;text-align:left;margin-left:182.25pt;margin-top:.35pt;width:47.75pt;height:46pt;z-index:251656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" strokecolor="#70ad47" strokeweight="2.5pt">
            <v:fill rotate="t"/>
            <v:shadow color="#868686"/>
          </v:shape>
        </w:pict>
      </w:r>
      <w:r>
        <w:rPr>
          <w:b/>
          <w:sz w:val="32"/>
        </w:rPr>
        <w:t xml:space="preserve">       </w:t>
      </w:r>
      <w:r w:rsidRPr="009A7820">
        <w:rPr>
          <w:b/>
          <w:sz w:val="32"/>
        </w:rPr>
        <w:t>A)                          B)                            C)</w:t>
      </w:r>
    </w:p>
    <w:p w:rsidR="000D7E55" w:rsidRPr="009A7820" w:rsidRDefault="000D7E55" w:rsidP="00172BBC">
      <w:pPr>
        <w:pStyle w:val="NoSpacing"/>
        <w:ind w:left="720" w:firstLine="284"/>
        <w:jc w:val="both"/>
        <w:rPr>
          <w:b/>
          <w:sz w:val="32"/>
        </w:rPr>
      </w:pPr>
    </w:p>
    <w:p w:rsidR="000D7E55" w:rsidRDefault="000D7E55" w:rsidP="00172BBC">
      <w:pPr>
        <w:ind w:firstLine="284"/>
        <w:jc w:val="both"/>
        <w:rPr>
          <w:b/>
          <w:sz w:val="24"/>
        </w:rPr>
      </w:pPr>
    </w:p>
    <w:p w:rsidR="000D7E55" w:rsidRPr="00172BBC" w:rsidRDefault="000D7E55" w:rsidP="00172BBC">
      <w:pPr>
        <w:ind w:left="360" w:firstLine="284"/>
        <w:jc w:val="both"/>
        <w:rPr>
          <w:b/>
          <w:sz w:val="28"/>
        </w:rPr>
      </w:pPr>
      <w:r>
        <w:rPr>
          <w:b/>
          <w:sz w:val="28"/>
        </w:rPr>
        <w:t>2.</w:t>
      </w:r>
      <w:r w:rsidRPr="00172BBC">
        <w:rPr>
          <w:b/>
          <w:sz w:val="28"/>
        </w:rPr>
        <w:t xml:space="preserve">Aşağıdaki geometrik cisimlerden hangisinin köşesi ve ayrıtı </w:t>
      </w:r>
      <w:r w:rsidRPr="00172BBC">
        <w:rPr>
          <w:b/>
          <w:sz w:val="28"/>
          <w:highlight w:val="yellow"/>
          <w:u w:val="single"/>
        </w:rPr>
        <w:t>yoktur?</w:t>
      </w:r>
      <w:r w:rsidRPr="00172BBC">
        <w:rPr>
          <w:b/>
          <w:noProof/>
          <w:sz w:val="24"/>
          <w:lang w:eastAsia="tr-TR"/>
        </w:rPr>
        <w:t xml:space="preserve"> </w:t>
      </w:r>
    </w:p>
    <w:p w:rsidR="000D7E55" w:rsidRPr="009A7820" w:rsidRDefault="000D7E55" w:rsidP="00172BBC">
      <w:pPr>
        <w:pStyle w:val="ListParagraph"/>
        <w:ind w:firstLine="284"/>
        <w:jc w:val="both"/>
        <w:rPr>
          <w:b/>
          <w:sz w:val="28"/>
        </w:rPr>
      </w:pPr>
      <w:r>
        <w:rPr>
          <w:noProof/>
          <w:lang w:eastAsia="tr-TR"/>
        </w:rPr>
        <w:pict>
          <v:shape id="_x0000_s1038" type="#_x0000_t22" style="position:absolute;left:0;text-align:left;margin-left:57.05pt;margin-top:2.45pt;width:34.8pt;height:54.4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" adj="3448" strokecolor="#70ad47" strokeweight="2.5pt">
            <v:fill rotate="t"/>
            <v:stroke joinstyle="miter"/>
            <v:shadow color="#868686"/>
          </v:shape>
        </w:pict>
      </w:r>
      <w:r>
        <w:rPr>
          <w:noProof/>
          <w:lang w:eastAsia="tr-TR"/>
        </w:rPr>
        <w:pict>
          <v:shape id="_x0000_s1039" type="#_x0000_t16" style="position:absolute;left:0;text-align:left;margin-left:278.95pt;margin-top:2.45pt;width:73.6pt;height:48pt;z-index:251662336"/>
        </w:pict>
      </w:r>
      <w:r>
        <w:rPr>
          <w:noProof/>
          <w:lang w:eastAsia="tr-TR"/>
        </w:rPr>
        <w:pict>
          <v:shape id="_x0000_s1040" type="#_x0000_t16" style="position:absolute;left:0;text-align:left;margin-left:157.55pt;margin-top:2.45pt;width:52.6pt;height:43.6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" strokecolor="#70ad47" strokeweight="2.5pt">
            <v:fill rotate="t"/>
            <v:shadow color="#868686"/>
          </v:shape>
        </w:pict>
      </w:r>
    </w:p>
    <w:p w:rsidR="000D7E55" w:rsidRPr="00EF4E39" w:rsidRDefault="000D7E55" w:rsidP="00172BBC">
      <w:pPr>
        <w:ind w:firstLine="284"/>
        <w:jc w:val="both"/>
        <w:rPr>
          <w:b/>
          <w:sz w:val="32"/>
        </w:rPr>
      </w:pPr>
      <w:r>
        <w:rPr>
          <w:b/>
          <w:sz w:val="32"/>
        </w:rPr>
        <w:t xml:space="preserve">   </w:t>
      </w:r>
      <w:r w:rsidRPr="00EF4E39">
        <w:rPr>
          <w:b/>
          <w:sz w:val="32"/>
        </w:rPr>
        <w:t xml:space="preserve">A)                     </w:t>
      </w:r>
      <w:r>
        <w:rPr>
          <w:b/>
          <w:sz w:val="32"/>
        </w:rPr>
        <w:t xml:space="preserve">   </w:t>
      </w:r>
      <w:r w:rsidRPr="00EF4E39">
        <w:rPr>
          <w:b/>
          <w:sz w:val="32"/>
        </w:rPr>
        <w:t xml:space="preserve">  B)                             C) </w:t>
      </w:r>
    </w:p>
    <w:p w:rsidR="000D7E55" w:rsidRDefault="000D7E55" w:rsidP="00172BBC">
      <w:pPr>
        <w:pStyle w:val="ListParagraph"/>
        <w:ind w:firstLine="284"/>
        <w:jc w:val="both"/>
        <w:rPr>
          <w:b/>
          <w:sz w:val="32"/>
        </w:rPr>
      </w:pPr>
      <w:r>
        <w:rPr>
          <w:b/>
          <w:sz w:val="32"/>
        </w:rPr>
        <w:t xml:space="preserve">                                                                </w:t>
      </w:r>
    </w:p>
    <w:p w:rsidR="000D7E55" w:rsidRPr="00D82663" w:rsidRDefault="000D7E55" w:rsidP="00172BBC">
      <w:pPr>
        <w:ind w:firstLine="284"/>
        <w:rPr>
          <w:b/>
          <w:sz w:val="24"/>
        </w:rPr>
      </w:pPr>
      <w:r>
        <w:rPr>
          <w:noProof/>
          <w:lang w:eastAsia="tr-TR"/>
        </w:rPr>
        <w:pict>
          <v:shape id="Küp 33" o:spid="_x0000_s1041" type="#_x0000_t16" style="position:absolute;left:0;text-align:left;margin-left:269.45pt;margin-top:35.7pt;width:44.1pt;height:74.9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" strokecolor="#70ad47" strokeweight="2.5pt">
            <v:fill rotate="t"/>
            <v:shadow color="#868686"/>
          </v:shape>
        </w:pict>
      </w:r>
      <w:r w:rsidRPr="00D82663">
        <w:rPr>
          <w:b/>
          <w:sz w:val="28"/>
        </w:rPr>
        <w:t xml:space="preserve">3. Aşağıdaki geometrik cisimlerin  </w:t>
      </w:r>
      <w:r w:rsidRPr="00B90B35">
        <w:rPr>
          <w:b/>
          <w:sz w:val="28"/>
          <w:u w:val="single"/>
        </w:rPr>
        <w:t>köşelerini</w:t>
      </w:r>
      <w:r w:rsidRPr="00D82663">
        <w:rPr>
          <w:b/>
          <w:sz w:val="28"/>
        </w:rPr>
        <w:t xml:space="preserve"> çizerek gösteriniz.</w:t>
      </w:r>
    </w:p>
    <w:p w:rsidR="000D7E55" w:rsidRDefault="000D7E55" w:rsidP="00172BBC">
      <w:pPr>
        <w:pStyle w:val="ListParagraph"/>
        <w:ind w:firstLine="284"/>
        <w:jc w:val="both"/>
        <w:rPr>
          <w:b/>
          <w:sz w:val="28"/>
        </w:rPr>
      </w:pPr>
      <w:r>
        <w:rPr>
          <w:noProof/>
          <w:lang w:eastAsia="tr-TR"/>
        </w:rPr>
        <w:pict>
          <v:shape id="_x0000_s1042" type="#_x0000_t16" style="position:absolute;left:0;text-align:left;margin-left:149.45pt;margin-top:10.75pt;width:60.7pt;height:60.8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" strokecolor="#70ad47" strokeweight="2.5pt">
            <v:fill rotate="t"/>
            <v:shadow color="#868686"/>
          </v:shape>
        </w:pict>
      </w:r>
      <w:r>
        <w:rPr>
          <w:noProof/>
          <w:lang w:eastAsia="tr-TR"/>
        </w:rPr>
        <w:pict>
          <v:shape id="_x0000_s1043" type="#_x0000_t16" style="position:absolute;left:0;text-align:left;margin-left:33.75pt;margin-top:17.75pt;width:73.6pt;height:48pt;z-index:251663360"/>
        </w:pict>
      </w:r>
    </w:p>
    <w:p w:rsidR="000D7E55" w:rsidRDefault="000D7E55" w:rsidP="00172BBC">
      <w:pPr>
        <w:pStyle w:val="ListParagraph"/>
        <w:ind w:firstLine="284"/>
        <w:jc w:val="both"/>
        <w:rPr>
          <w:b/>
          <w:sz w:val="28"/>
        </w:rPr>
      </w:pPr>
    </w:p>
    <w:p w:rsidR="000D7E55" w:rsidRDefault="000D7E55" w:rsidP="00172BBC">
      <w:pPr>
        <w:pStyle w:val="ListParagraph"/>
        <w:ind w:firstLine="284"/>
        <w:jc w:val="both"/>
        <w:rPr>
          <w:b/>
          <w:sz w:val="28"/>
        </w:rPr>
      </w:pPr>
    </w:p>
    <w:p w:rsidR="000D7E55" w:rsidRDefault="000D7E55" w:rsidP="00172BBC">
      <w:pPr>
        <w:pStyle w:val="ListParagraph"/>
        <w:ind w:firstLine="284"/>
        <w:jc w:val="both"/>
        <w:rPr>
          <w:b/>
          <w:sz w:val="28"/>
        </w:rPr>
      </w:pPr>
    </w:p>
    <w:p w:rsidR="000D7E55" w:rsidRDefault="000D7E55" w:rsidP="00172BBC">
      <w:pPr>
        <w:pStyle w:val="NoSpacing"/>
        <w:ind w:firstLine="284"/>
        <w:rPr>
          <w:b/>
          <w:sz w:val="24"/>
        </w:rPr>
      </w:pPr>
    </w:p>
    <w:p w:rsidR="000D7E55" w:rsidRDefault="000D7E55" w:rsidP="00C43CF0">
      <w:pPr>
        <w:pStyle w:val="NoSpacing"/>
        <w:rPr>
          <w:b/>
          <w:sz w:val="24"/>
        </w:rPr>
      </w:pPr>
    </w:p>
    <w:p w:rsidR="000D7E55" w:rsidRDefault="000D7E55" w:rsidP="00C43CF0">
      <w:pPr>
        <w:pStyle w:val="NoSpacing"/>
        <w:rPr>
          <w:b/>
          <w:sz w:val="24"/>
        </w:rPr>
      </w:pPr>
    </w:p>
    <w:p w:rsidR="000D7E55" w:rsidRDefault="000D7E55" w:rsidP="00C43CF0">
      <w:pPr>
        <w:pStyle w:val="NoSpacing"/>
        <w:rPr>
          <w:b/>
          <w:sz w:val="24"/>
        </w:rPr>
      </w:pPr>
    </w:p>
    <w:p w:rsidR="000D7E55" w:rsidRPr="00C43CF0" w:rsidRDefault="000D7E55" w:rsidP="00C43CF0">
      <w:pPr>
        <w:pStyle w:val="NoSpacing"/>
        <w:rPr>
          <w:b/>
          <w:sz w:val="24"/>
        </w:rPr>
      </w:pPr>
      <w:r w:rsidRPr="00C43CF0">
        <w:rPr>
          <w:b/>
          <w:sz w:val="24"/>
        </w:rPr>
        <w:t xml:space="preserve">4.Aşağıdakilerden hangisi </w:t>
      </w:r>
      <w:r w:rsidRPr="00C43CF0">
        <w:rPr>
          <w:b/>
          <w:sz w:val="24"/>
          <w:highlight w:val="yellow"/>
          <w:u w:val="single"/>
        </w:rPr>
        <w:t>standart olmayan</w:t>
      </w:r>
      <w:r w:rsidRPr="00C43CF0">
        <w:rPr>
          <w:b/>
          <w:sz w:val="24"/>
        </w:rPr>
        <w:t xml:space="preserve"> bir ölçme </w:t>
      </w:r>
    </w:p>
    <w:p w:rsidR="000D7E55" w:rsidRPr="00C43CF0" w:rsidRDefault="000D7E55" w:rsidP="00C43CF0">
      <w:pPr>
        <w:pStyle w:val="NoSpacing"/>
      </w:pPr>
      <w:r w:rsidRPr="00C43CF0">
        <w:rPr>
          <w:b/>
          <w:sz w:val="24"/>
        </w:rPr>
        <w:t>aracı değildir</w:t>
      </w:r>
      <w:r w:rsidRPr="00C43CF0">
        <w:t>?</w:t>
      </w:r>
    </w:p>
    <w:p w:rsidR="000D7E55" w:rsidRDefault="000D7E55" w:rsidP="00D82663">
      <w:pPr>
        <w:spacing w:line="276" w:lineRule="auto"/>
        <w:jc w:val="both"/>
        <w:rPr>
          <w:sz w:val="28"/>
        </w:rPr>
      </w:pPr>
      <w:r>
        <w:rPr>
          <w:sz w:val="28"/>
        </w:rPr>
        <w:t xml:space="preserve">            </w:t>
      </w:r>
      <w:r w:rsidRPr="00C43CF0">
        <w:rPr>
          <w:sz w:val="28"/>
        </w:rPr>
        <w:t>a)</w:t>
      </w:r>
      <w:r>
        <w:rPr>
          <w:sz w:val="28"/>
        </w:rPr>
        <w:t xml:space="preserve">  kulaç           </w:t>
      </w:r>
      <w:r w:rsidRPr="00C43CF0">
        <w:rPr>
          <w:sz w:val="28"/>
        </w:rPr>
        <w:t>b)</w:t>
      </w:r>
      <w:r>
        <w:rPr>
          <w:sz w:val="28"/>
        </w:rPr>
        <w:t xml:space="preserve">   karış         </w:t>
      </w:r>
      <w:r w:rsidRPr="00C43CF0">
        <w:rPr>
          <w:sz w:val="28"/>
        </w:rPr>
        <w:t xml:space="preserve">c)  metre  </w:t>
      </w:r>
    </w:p>
    <w:p w:rsidR="000D7E55" w:rsidRPr="00D82663" w:rsidRDefault="000D7E55" w:rsidP="00D82663">
      <w:pPr>
        <w:spacing w:line="276" w:lineRule="auto"/>
        <w:jc w:val="both"/>
        <w:rPr>
          <w:sz w:val="12"/>
        </w:rPr>
      </w:pPr>
    </w:p>
    <w:p w:rsidR="000D7E55" w:rsidRPr="00C43CF0" w:rsidRDefault="000D7E55" w:rsidP="00C43CF0">
      <w:pPr>
        <w:pStyle w:val="NoSpacing"/>
        <w:rPr>
          <w:b/>
          <w:sz w:val="24"/>
        </w:rPr>
      </w:pPr>
      <w:r w:rsidRPr="00C43CF0">
        <w:rPr>
          <w:b/>
          <w:sz w:val="24"/>
        </w:rPr>
        <w:t>5.Silgimizin boyunu aşağıdaki ölçme birimlerinden hangisi</w:t>
      </w:r>
    </w:p>
    <w:p w:rsidR="000D7E55" w:rsidRPr="00C43CF0" w:rsidRDefault="000D7E55" w:rsidP="00C43CF0">
      <w:pPr>
        <w:pStyle w:val="NoSpacing"/>
        <w:rPr>
          <w:b/>
          <w:sz w:val="24"/>
        </w:rPr>
      </w:pPr>
      <w:r w:rsidRPr="00C43CF0">
        <w:rPr>
          <w:b/>
          <w:sz w:val="24"/>
        </w:rPr>
        <w:t xml:space="preserve"> ile ölçebiliriz?</w:t>
      </w:r>
    </w:p>
    <w:p w:rsidR="000D7E55" w:rsidRDefault="000D7E55" w:rsidP="00C43CF0">
      <w:pPr>
        <w:pStyle w:val="ListParagraph"/>
        <w:numPr>
          <w:ilvl w:val="0"/>
          <w:numId w:val="4"/>
        </w:numPr>
        <w:jc w:val="both"/>
        <w:rPr>
          <w:sz w:val="28"/>
        </w:rPr>
      </w:pPr>
      <w:r w:rsidRPr="00D82663">
        <w:rPr>
          <w:sz w:val="24"/>
        </w:rPr>
        <w:t>KARIŞ            B) ADIM                   C) PARMAK</w:t>
      </w:r>
    </w:p>
    <w:p w:rsidR="000D7E55" w:rsidRPr="00D82663" w:rsidRDefault="000D7E55" w:rsidP="00D82663">
      <w:pPr>
        <w:pStyle w:val="ListParagraph"/>
        <w:jc w:val="both"/>
        <w:rPr>
          <w:sz w:val="14"/>
        </w:rPr>
      </w:pPr>
    </w:p>
    <w:p w:rsidR="000D7E55" w:rsidRPr="00D82663" w:rsidRDefault="000D7E55" w:rsidP="00C43CF0">
      <w:pPr>
        <w:jc w:val="both"/>
        <w:rPr>
          <w:b/>
        </w:rPr>
      </w:pPr>
      <w:r w:rsidRPr="00D82663">
        <w:rPr>
          <w:b/>
        </w:rPr>
        <w:t>6.Aşağıdaki sayıları onluk ve birliklerine ayırarak yazınız.</w:t>
      </w:r>
    </w:p>
    <w:p w:rsidR="000D7E55" w:rsidRDefault="000D7E55" w:rsidP="00C43CF0">
      <w:pPr>
        <w:jc w:val="both"/>
        <w:rPr>
          <w:sz w:val="28"/>
        </w:rPr>
      </w:pPr>
      <w:r w:rsidRPr="00D82663">
        <w:rPr>
          <w:sz w:val="28"/>
          <w:highlight w:val="yellow"/>
        </w:rPr>
        <w:t>34=………onluk ..…birlik</w:t>
      </w:r>
      <w:r>
        <w:rPr>
          <w:sz w:val="28"/>
        </w:rPr>
        <w:t xml:space="preserve">            </w:t>
      </w:r>
      <w:r w:rsidRPr="00D82663">
        <w:rPr>
          <w:sz w:val="28"/>
          <w:highlight w:val="yellow"/>
        </w:rPr>
        <w:t>58=……onluk ……birlik</w:t>
      </w:r>
    </w:p>
    <w:p w:rsidR="000D7E55" w:rsidRPr="00D82663" w:rsidRDefault="000D7E55" w:rsidP="00C43CF0">
      <w:pPr>
        <w:jc w:val="both"/>
        <w:rPr>
          <w:sz w:val="10"/>
        </w:rPr>
      </w:pPr>
    </w:p>
    <w:p w:rsidR="000D7E55" w:rsidRDefault="000D7E55" w:rsidP="00A84431">
      <w:pPr>
        <w:jc w:val="both"/>
        <w:rPr>
          <w:b/>
          <w:sz w:val="28"/>
        </w:rPr>
      </w:pPr>
      <w:r w:rsidRPr="00D82663">
        <w:rPr>
          <w:b/>
          <w:sz w:val="24"/>
        </w:rPr>
        <w:t>7. Aşağıda onluk birliğine ayrılmış sayıları rakamla yazınız.</w:t>
      </w:r>
    </w:p>
    <w:p w:rsidR="000D7E55" w:rsidRDefault="000D7E55" w:rsidP="00A84431">
      <w:pPr>
        <w:jc w:val="both"/>
        <w:rPr>
          <w:sz w:val="28"/>
        </w:rPr>
      </w:pPr>
      <w:r w:rsidRPr="00D82663">
        <w:rPr>
          <w:sz w:val="28"/>
          <w:highlight w:val="yellow"/>
        </w:rPr>
        <w:t>2 onluk+3 birlik=………..</w:t>
      </w:r>
      <w:r w:rsidRPr="00D82663">
        <w:rPr>
          <w:sz w:val="28"/>
        </w:rPr>
        <w:t xml:space="preserve">              </w:t>
      </w:r>
      <w:r w:rsidRPr="00D82663">
        <w:rPr>
          <w:sz w:val="28"/>
          <w:highlight w:val="yellow"/>
        </w:rPr>
        <w:t>8onluk+6 birlik=……</w:t>
      </w:r>
    </w:p>
    <w:p w:rsidR="000D7E55" w:rsidRPr="00D82663" w:rsidRDefault="000D7E55" w:rsidP="00D82663">
      <w:pPr>
        <w:rPr>
          <w:sz w:val="28"/>
        </w:rPr>
      </w:pPr>
    </w:p>
    <w:p w:rsidR="000D7E55" w:rsidRDefault="000D7E55" w:rsidP="00A84431">
      <w:pPr>
        <w:jc w:val="both"/>
        <w:rPr>
          <w:b/>
          <w:sz w:val="28"/>
        </w:rPr>
      </w:pPr>
      <w:r>
        <w:rPr>
          <w:b/>
          <w:sz w:val="28"/>
        </w:rPr>
        <w:t>8.Aşağıdaki toplama işlemlerini yapınız.</w:t>
      </w:r>
    </w:p>
    <w:p w:rsidR="000D7E55" w:rsidRDefault="000D7E55" w:rsidP="00A84431">
      <w:pPr>
        <w:jc w:val="both"/>
        <w:rPr>
          <w:b/>
          <w:sz w:val="28"/>
        </w:rPr>
      </w:pPr>
      <w:r w:rsidRPr="00594F55">
        <w:rPr>
          <w:b/>
          <w:noProof/>
          <w:sz w:val="28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4" o:spid="_x0000_i1025" type="#_x0000_t75" style="width:319.5pt;height:75.75pt;visibility:visible">
            <v:imagedata r:id="rId7" o:title=""/>
          </v:shape>
        </w:pict>
      </w:r>
    </w:p>
    <w:p w:rsidR="000D7E55" w:rsidRPr="00A84431" w:rsidRDefault="000D7E55" w:rsidP="00A84431">
      <w:pPr>
        <w:jc w:val="both"/>
        <w:rPr>
          <w:b/>
          <w:sz w:val="28"/>
        </w:rPr>
      </w:pPr>
      <w:r>
        <w:rPr>
          <w:b/>
          <w:sz w:val="28"/>
        </w:rPr>
        <w:t>9.</w:t>
      </w:r>
      <w:r w:rsidRPr="00A84431">
        <w:rPr>
          <w:b/>
          <w:sz w:val="28"/>
        </w:rPr>
        <w:t>Aşağıdaki çıkarma işlemlerini yapınız.</w:t>
      </w:r>
    </w:p>
    <w:p w:rsidR="000D7E55" w:rsidRDefault="000D7E55" w:rsidP="00C43CF0">
      <w:pPr>
        <w:jc w:val="both"/>
        <w:rPr>
          <w:b/>
          <w:sz w:val="28"/>
        </w:rPr>
      </w:pPr>
      <w:r w:rsidRPr="0091284F">
        <w:rPr>
          <w:noProof/>
          <w:lang w:eastAsia="tr-TR"/>
        </w:rPr>
        <w:pict>
          <v:shape id="Resim 36" o:spid="_x0000_i1026" type="#_x0000_t75" style="width:326.25pt;height:63pt;visibility:visible">
            <v:imagedata r:id="rId8" o:title=""/>
          </v:shape>
        </w:pict>
      </w:r>
    </w:p>
    <w:p w:rsidR="000D7E55" w:rsidRDefault="000D7E55" w:rsidP="00B90B35">
      <w:pPr>
        <w:rPr>
          <w:b/>
          <w:sz w:val="28"/>
        </w:rPr>
      </w:pPr>
      <w:r>
        <w:rPr>
          <w:b/>
          <w:sz w:val="28"/>
        </w:rPr>
        <w:t>Sorular bitti. Cevaplarını kontrol edebilirisin.   :)</w:t>
      </w:r>
    </w:p>
    <w:p w:rsidR="000D7E55" w:rsidRPr="00B90B35" w:rsidRDefault="000D7E55" w:rsidP="00172BBC">
      <w:pPr>
        <w:pStyle w:val="NoSpacing"/>
        <w:ind w:left="284" w:firstLine="284"/>
        <w:rPr>
          <w:b/>
          <w:sz w:val="24"/>
        </w:rPr>
      </w:pPr>
      <w:r w:rsidRPr="00C43CF0">
        <w:rPr>
          <w:b/>
          <w:sz w:val="24"/>
        </w:rPr>
        <w:t>4.</w:t>
      </w:r>
      <w:r w:rsidRPr="00B90B35">
        <w:rPr>
          <w:b/>
          <w:sz w:val="24"/>
        </w:rPr>
        <w:t xml:space="preserve">Aşağıdakilerden hangisi </w:t>
      </w:r>
      <w:r w:rsidRPr="00B90B35">
        <w:rPr>
          <w:b/>
          <w:sz w:val="24"/>
          <w:highlight w:val="yellow"/>
          <w:u w:val="single"/>
        </w:rPr>
        <w:t>standart olmayan</w:t>
      </w:r>
      <w:r w:rsidRPr="00B90B35">
        <w:rPr>
          <w:b/>
          <w:sz w:val="24"/>
        </w:rPr>
        <w:t xml:space="preserve"> bir ölçme </w:t>
      </w:r>
    </w:p>
    <w:p w:rsidR="000D7E55" w:rsidRPr="00B90B35" w:rsidRDefault="000D7E55" w:rsidP="00172BBC">
      <w:pPr>
        <w:pStyle w:val="NoSpacing"/>
        <w:ind w:left="284" w:firstLine="284"/>
      </w:pPr>
      <w:r w:rsidRPr="00B90B35">
        <w:rPr>
          <w:b/>
          <w:sz w:val="24"/>
        </w:rPr>
        <w:t>aracı değildir</w:t>
      </w:r>
      <w:r w:rsidRPr="00B90B35">
        <w:t>?</w:t>
      </w:r>
    </w:p>
    <w:p w:rsidR="000D7E55" w:rsidRDefault="000D7E55" w:rsidP="00172BBC">
      <w:pPr>
        <w:spacing w:line="276" w:lineRule="auto"/>
        <w:ind w:left="284" w:firstLine="284"/>
        <w:jc w:val="both"/>
        <w:rPr>
          <w:sz w:val="28"/>
        </w:rPr>
      </w:pPr>
      <w:r>
        <w:rPr>
          <w:sz w:val="28"/>
        </w:rPr>
        <w:t xml:space="preserve">              a)  kulaç         </w:t>
      </w:r>
      <w:r w:rsidRPr="00C43CF0">
        <w:rPr>
          <w:sz w:val="28"/>
        </w:rPr>
        <w:t xml:space="preserve">   b)</w:t>
      </w:r>
      <w:r>
        <w:rPr>
          <w:sz w:val="28"/>
        </w:rPr>
        <w:t xml:space="preserve">   karış             </w:t>
      </w:r>
      <w:r w:rsidRPr="00C43CF0">
        <w:rPr>
          <w:sz w:val="28"/>
        </w:rPr>
        <w:t xml:space="preserve"> c)  metre  </w:t>
      </w:r>
    </w:p>
    <w:p w:rsidR="000D7E55" w:rsidRPr="00D82663" w:rsidRDefault="000D7E55" w:rsidP="00172BBC">
      <w:pPr>
        <w:spacing w:line="276" w:lineRule="auto"/>
        <w:ind w:left="284" w:firstLine="284"/>
        <w:jc w:val="both"/>
        <w:rPr>
          <w:sz w:val="12"/>
        </w:rPr>
      </w:pPr>
    </w:p>
    <w:p w:rsidR="000D7E55" w:rsidRPr="00C43CF0" w:rsidRDefault="000D7E55" w:rsidP="00172BBC">
      <w:pPr>
        <w:pStyle w:val="NoSpacing"/>
        <w:ind w:left="284" w:firstLine="284"/>
        <w:rPr>
          <w:b/>
          <w:sz w:val="24"/>
        </w:rPr>
      </w:pPr>
      <w:r w:rsidRPr="00C43CF0">
        <w:rPr>
          <w:b/>
          <w:sz w:val="24"/>
        </w:rPr>
        <w:t>5.Silgimizin boyunu aşağıdaki ölçme birimlerinden hangisi</w:t>
      </w:r>
    </w:p>
    <w:p w:rsidR="000D7E55" w:rsidRPr="00C43CF0" w:rsidRDefault="000D7E55" w:rsidP="00172BBC">
      <w:pPr>
        <w:pStyle w:val="NoSpacing"/>
        <w:ind w:left="284" w:firstLine="284"/>
        <w:rPr>
          <w:b/>
          <w:sz w:val="24"/>
        </w:rPr>
      </w:pPr>
      <w:r w:rsidRPr="00C43CF0">
        <w:rPr>
          <w:b/>
          <w:sz w:val="24"/>
        </w:rPr>
        <w:t xml:space="preserve"> ile ölçebiliriz?</w:t>
      </w:r>
    </w:p>
    <w:p w:rsidR="000D7E55" w:rsidRDefault="000D7E55" w:rsidP="00172BBC">
      <w:pPr>
        <w:pStyle w:val="ListParagraph"/>
        <w:numPr>
          <w:ilvl w:val="0"/>
          <w:numId w:val="4"/>
        </w:numPr>
        <w:ind w:left="284" w:firstLine="284"/>
        <w:jc w:val="both"/>
        <w:rPr>
          <w:sz w:val="28"/>
        </w:rPr>
      </w:pPr>
      <w:r w:rsidRPr="00D82663">
        <w:rPr>
          <w:sz w:val="24"/>
        </w:rPr>
        <w:t xml:space="preserve">KARIŞ            </w:t>
      </w:r>
      <w:r>
        <w:rPr>
          <w:sz w:val="24"/>
        </w:rPr>
        <w:t xml:space="preserve"> </w:t>
      </w:r>
      <w:r w:rsidRPr="00D82663">
        <w:rPr>
          <w:sz w:val="24"/>
        </w:rPr>
        <w:t xml:space="preserve">B) </w:t>
      </w:r>
      <w:r>
        <w:rPr>
          <w:sz w:val="24"/>
        </w:rPr>
        <w:t xml:space="preserve">  </w:t>
      </w:r>
      <w:r w:rsidRPr="00D82663">
        <w:rPr>
          <w:sz w:val="24"/>
        </w:rPr>
        <w:t>ADIM                   C) PARMAK</w:t>
      </w:r>
    </w:p>
    <w:p w:rsidR="000D7E55" w:rsidRPr="00D82663" w:rsidRDefault="000D7E55" w:rsidP="00172BBC">
      <w:pPr>
        <w:pStyle w:val="ListParagraph"/>
        <w:ind w:left="284" w:firstLine="284"/>
        <w:jc w:val="both"/>
        <w:rPr>
          <w:sz w:val="14"/>
        </w:rPr>
      </w:pPr>
    </w:p>
    <w:p w:rsidR="000D7E55" w:rsidRPr="00D82663" w:rsidRDefault="000D7E55" w:rsidP="00172BBC">
      <w:pPr>
        <w:ind w:left="284" w:firstLine="284"/>
        <w:jc w:val="both"/>
        <w:rPr>
          <w:b/>
        </w:rPr>
      </w:pPr>
      <w:r w:rsidRPr="00D82663">
        <w:rPr>
          <w:b/>
        </w:rPr>
        <w:t>6.Aşağıdaki sayıları onluk ve birliklerine ayırarak yazınız.</w:t>
      </w:r>
    </w:p>
    <w:p w:rsidR="000D7E55" w:rsidRDefault="000D7E55" w:rsidP="00172BBC">
      <w:pPr>
        <w:ind w:left="284" w:firstLine="284"/>
        <w:jc w:val="both"/>
        <w:rPr>
          <w:sz w:val="28"/>
        </w:rPr>
      </w:pPr>
      <w:r w:rsidRPr="00D82663">
        <w:rPr>
          <w:sz w:val="28"/>
          <w:highlight w:val="yellow"/>
        </w:rPr>
        <w:t>34=………onluk ..…birlik</w:t>
      </w:r>
      <w:r>
        <w:rPr>
          <w:sz w:val="28"/>
        </w:rPr>
        <w:t xml:space="preserve">            </w:t>
      </w:r>
      <w:r w:rsidRPr="00D82663">
        <w:rPr>
          <w:sz w:val="28"/>
          <w:highlight w:val="yellow"/>
        </w:rPr>
        <w:t>58=……onluk ……birlik</w:t>
      </w:r>
    </w:p>
    <w:p w:rsidR="000D7E55" w:rsidRPr="00D82663" w:rsidRDefault="000D7E55" w:rsidP="00172BBC">
      <w:pPr>
        <w:ind w:left="284" w:firstLine="284"/>
        <w:jc w:val="both"/>
        <w:rPr>
          <w:sz w:val="10"/>
        </w:rPr>
      </w:pPr>
    </w:p>
    <w:p w:rsidR="000D7E55" w:rsidRDefault="000D7E55" w:rsidP="00172BBC">
      <w:pPr>
        <w:ind w:left="284" w:firstLine="284"/>
        <w:jc w:val="both"/>
        <w:rPr>
          <w:b/>
          <w:sz w:val="28"/>
        </w:rPr>
      </w:pPr>
      <w:r w:rsidRPr="00D82663">
        <w:rPr>
          <w:b/>
          <w:sz w:val="24"/>
        </w:rPr>
        <w:t>7. Aşağıda onluk birliğine ayrılmış sayıları rakamla yazınız.</w:t>
      </w:r>
    </w:p>
    <w:p w:rsidR="000D7E55" w:rsidRDefault="000D7E55" w:rsidP="00172BBC">
      <w:pPr>
        <w:ind w:left="284" w:firstLine="284"/>
        <w:jc w:val="both"/>
        <w:rPr>
          <w:sz w:val="28"/>
        </w:rPr>
      </w:pPr>
      <w:r w:rsidRPr="00D82663">
        <w:rPr>
          <w:sz w:val="28"/>
          <w:highlight w:val="yellow"/>
        </w:rPr>
        <w:t>2 onluk+3 birlik=………..</w:t>
      </w:r>
      <w:r w:rsidRPr="00D82663">
        <w:rPr>
          <w:sz w:val="28"/>
        </w:rPr>
        <w:t xml:space="preserve">              </w:t>
      </w:r>
      <w:r w:rsidRPr="00D82663">
        <w:rPr>
          <w:sz w:val="28"/>
          <w:highlight w:val="yellow"/>
        </w:rPr>
        <w:t>8onluk+6 birlik=……</w:t>
      </w:r>
    </w:p>
    <w:p w:rsidR="000D7E55" w:rsidRPr="00D82663" w:rsidRDefault="000D7E55" w:rsidP="00172BBC">
      <w:pPr>
        <w:ind w:left="284" w:firstLine="284"/>
        <w:rPr>
          <w:sz w:val="28"/>
        </w:rPr>
      </w:pPr>
    </w:p>
    <w:p w:rsidR="000D7E55" w:rsidRDefault="000D7E55" w:rsidP="00172BBC">
      <w:pPr>
        <w:ind w:left="284" w:firstLine="284"/>
        <w:jc w:val="both"/>
        <w:rPr>
          <w:b/>
          <w:sz w:val="28"/>
        </w:rPr>
      </w:pPr>
      <w:r>
        <w:rPr>
          <w:b/>
          <w:sz w:val="28"/>
        </w:rPr>
        <w:t>8.Aşağıdaki toplama işlemlerini yapınız.</w:t>
      </w:r>
    </w:p>
    <w:p w:rsidR="000D7E55" w:rsidRDefault="000D7E55" w:rsidP="00172BBC">
      <w:pPr>
        <w:ind w:left="284" w:firstLine="284"/>
        <w:jc w:val="both"/>
        <w:rPr>
          <w:b/>
          <w:sz w:val="28"/>
        </w:rPr>
      </w:pPr>
      <w:r w:rsidRPr="00594F55">
        <w:rPr>
          <w:b/>
          <w:noProof/>
          <w:sz w:val="28"/>
          <w:lang w:eastAsia="tr-TR"/>
        </w:rPr>
        <w:pict>
          <v:shape id="Resim 39" o:spid="_x0000_i1027" type="#_x0000_t75" style="width:329.25pt;height:75.75pt;visibility:visible">
            <v:imagedata r:id="rId7" o:title=""/>
          </v:shape>
        </w:pict>
      </w:r>
    </w:p>
    <w:p w:rsidR="000D7E55" w:rsidRPr="00A84431" w:rsidRDefault="000D7E55" w:rsidP="00172BBC">
      <w:pPr>
        <w:ind w:left="284" w:firstLine="284"/>
        <w:jc w:val="both"/>
        <w:rPr>
          <w:b/>
          <w:sz w:val="28"/>
        </w:rPr>
      </w:pPr>
      <w:r>
        <w:rPr>
          <w:b/>
          <w:sz w:val="28"/>
        </w:rPr>
        <w:t>9.</w:t>
      </w:r>
      <w:r w:rsidRPr="00A84431">
        <w:rPr>
          <w:b/>
          <w:sz w:val="28"/>
        </w:rPr>
        <w:t>Aşağıdaki çıkarma işlemlerini yapınız.</w:t>
      </w:r>
    </w:p>
    <w:p w:rsidR="000D7E55" w:rsidRDefault="000D7E55" w:rsidP="00172BBC">
      <w:pPr>
        <w:ind w:left="284" w:firstLine="284"/>
        <w:jc w:val="both"/>
        <w:rPr>
          <w:b/>
          <w:sz w:val="28"/>
        </w:rPr>
      </w:pPr>
      <w:r w:rsidRPr="0091284F">
        <w:rPr>
          <w:noProof/>
          <w:lang w:eastAsia="tr-TR"/>
        </w:rPr>
        <w:pict>
          <v:shape id="Resim 40" o:spid="_x0000_i1028" type="#_x0000_t75" style="width:321.75pt;height:63pt;visibility:visible">
            <v:imagedata r:id="rId8" o:title=""/>
          </v:shape>
        </w:pict>
      </w:r>
    </w:p>
    <w:p w:rsidR="000D7E55" w:rsidRPr="00C43CF0" w:rsidRDefault="000D7E55" w:rsidP="00172BBC">
      <w:pPr>
        <w:ind w:left="284" w:firstLine="284"/>
        <w:rPr>
          <w:b/>
          <w:sz w:val="28"/>
        </w:rPr>
      </w:pPr>
      <w:r>
        <w:rPr>
          <w:b/>
          <w:sz w:val="28"/>
        </w:rPr>
        <w:t>Sorular bitti. Cevaplarını kontrol edebilirisin.   :)</w:t>
      </w:r>
      <w:bookmarkStart w:id="0" w:name="_GoBack"/>
      <w:bookmarkEnd w:id="0"/>
      <w:r>
        <w:rPr>
          <w:b/>
          <w:sz w:val="28"/>
        </w:rPr>
        <w:t xml:space="preserve"> </w:t>
      </w:r>
      <w:hyperlink r:id="rId9" w:history="1">
        <w:r w:rsidRPr="00E62D32">
          <w:rPr>
            <w:rStyle w:val="Hyperlink"/>
            <w:b/>
            <w:sz w:val="28"/>
          </w:rPr>
          <w:t>www.sorubak.com</w:t>
        </w:r>
      </w:hyperlink>
      <w:r>
        <w:rPr>
          <w:b/>
          <w:sz w:val="28"/>
        </w:rPr>
        <w:t xml:space="preserve"> </w:t>
      </w:r>
    </w:p>
    <w:sectPr w:rsidR="000D7E55" w:rsidRPr="00C43CF0" w:rsidSect="00172BBC">
      <w:pgSz w:w="16838" w:h="11906" w:orient="landscape"/>
      <w:pgMar w:top="720" w:right="720" w:bottom="720" w:left="720" w:header="708" w:footer="708" w:gutter="0"/>
      <w:cols w:num="2" w:space="102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7E55" w:rsidRDefault="000D7E55" w:rsidP="00166C45">
      <w:pPr>
        <w:spacing w:after="0" w:line="240" w:lineRule="auto"/>
      </w:pPr>
      <w:r>
        <w:separator/>
      </w:r>
    </w:p>
  </w:endnote>
  <w:endnote w:type="continuationSeparator" w:id="0">
    <w:p w:rsidR="000D7E55" w:rsidRDefault="000D7E55" w:rsidP="00166C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7E55" w:rsidRDefault="000D7E55" w:rsidP="00166C45">
      <w:pPr>
        <w:spacing w:after="0" w:line="240" w:lineRule="auto"/>
      </w:pPr>
      <w:r>
        <w:separator/>
      </w:r>
    </w:p>
  </w:footnote>
  <w:footnote w:type="continuationSeparator" w:id="0">
    <w:p w:rsidR="000D7E55" w:rsidRDefault="000D7E55" w:rsidP="00166C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7A305F"/>
    <w:multiLevelType w:val="hybridMultilevel"/>
    <w:tmpl w:val="438222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FD36E50"/>
    <w:multiLevelType w:val="hybridMultilevel"/>
    <w:tmpl w:val="3534847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02C11F9"/>
    <w:multiLevelType w:val="hybridMultilevel"/>
    <w:tmpl w:val="F8488E30"/>
    <w:lvl w:ilvl="0" w:tplc="FCACD70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4B540A9C"/>
    <w:multiLevelType w:val="hybridMultilevel"/>
    <w:tmpl w:val="D6C84CD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1370E5C"/>
    <w:multiLevelType w:val="hybridMultilevel"/>
    <w:tmpl w:val="B9D8411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6C45"/>
    <w:rsid w:val="000D7E55"/>
    <w:rsid w:val="0010115C"/>
    <w:rsid w:val="00166C45"/>
    <w:rsid w:val="00172BBC"/>
    <w:rsid w:val="002A2E5F"/>
    <w:rsid w:val="0042127D"/>
    <w:rsid w:val="00426432"/>
    <w:rsid w:val="00594F55"/>
    <w:rsid w:val="0091284F"/>
    <w:rsid w:val="009A7820"/>
    <w:rsid w:val="009F7E9F"/>
    <w:rsid w:val="00A77E36"/>
    <w:rsid w:val="00A84431"/>
    <w:rsid w:val="00AD357D"/>
    <w:rsid w:val="00B90B35"/>
    <w:rsid w:val="00C43CF0"/>
    <w:rsid w:val="00D82663"/>
    <w:rsid w:val="00E233DA"/>
    <w:rsid w:val="00E62D32"/>
    <w:rsid w:val="00EF4E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E5F"/>
    <w:pPr>
      <w:spacing w:after="160" w:line="259" w:lineRule="auto"/>
    </w:pPr>
    <w:rPr>
      <w:lang w:eastAsia="zh-TW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66C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66C4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66C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66C45"/>
    <w:rPr>
      <w:rFonts w:cs="Times New Roman"/>
    </w:rPr>
  </w:style>
  <w:style w:type="paragraph" w:styleId="NoSpacing">
    <w:name w:val="No Spacing"/>
    <w:uiPriority w:val="99"/>
    <w:qFormat/>
    <w:rsid w:val="009A7820"/>
    <w:rPr>
      <w:lang w:eastAsia="zh-TW"/>
    </w:rPr>
  </w:style>
  <w:style w:type="paragraph" w:styleId="ListParagraph">
    <w:name w:val="List Paragraph"/>
    <w:basedOn w:val="Normal"/>
    <w:uiPriority w:val="99"/>
    <w:qFormat/>
    <w:rsid w:val="009A782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B90B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90B3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E233D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3</Pages>
  <Words>371</Words>
  <Characters>2115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GUL</dc:creator>
  <cp:keywords/>
  <dc:description/>
  <cp:lastModifiedBy>edanur</cp:lastModifiedBy>
  <cp:revision>4</cp:revision>
  <cp:lastPrinted>2014-11-05T08:43:00Z</cp:lastPrinted>
  <dcterms:created xsi:type="dcterms:W3CDTF">2014-11-05T07:18:00Z</dcterms:created>
  <dcterms:modified xsi:type="dcterms:W3CDTF">2014-11-05T20:07:00Z</dcterms:modified>
</cp:coreProperties>
</file>