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E4" w:rsidRDefault="00D522E4">
      <w:r>
        <w:t>ADI SOYADI:......................................................................................................</w:t>
      </w:r>
    </w:p>
    <w:p w:rsidR="00D522E4" w:rsidRPr="003B6521" w:rsidRDefault="00D522E4" w:rsidP="00C50768">
      <w:pPr>
        <w:jc w:val="center"/>
        <w:rPr>
          <w:b/>
          <w:sz w:val="24"/>
          <w:szCs w:val="24"/>
        </w:rPr>
      </w:pPr>
      <w:r w:rsidRPr="003B6521">
        <w:rPr>
          <w:b/>
          <w:sz w:val="24"/>
          <w:szCs w:val="24"/>
        </w:rPr>
        <w:t>MATEMATİK DERSİ 2.ÜNİTE KONULARI ÖLÇME SORULARI</w:t>
      </w:r>
    </w:p>
    <w:p w:rsidR="00D522E4" w:rsidRPr="003B6521" w:rsidRDefault="00D522E4" w:rsidP="00C50768">
      <w:pPr>
        <w:rPr>
          <w:sz w:val="26"/>
          <w:szCs w:val="26"/>
        </w:rPr>
      </w:pPr>
      <w:r w:rsidRPr="003B6521">
        <w:rPr>
          <w:b/>
          <w:sz w:val="24"/>
          <w:szCs w:val="24"/>
        </w:rPr>
        <w:t>1.</w:t>
      </w:r>
      <w:r w:rsidRPr="00C50768">
        <w:rPr>
          <w:sz w:val="24"/>
          <w:szCs w:val="24"/>
        </w:rPr>
        <w:t xml:space="preserve"> </w:t>
      </w:r>
      <w:r w:rsidRPr="003B6521">
        <w:rPr>
          <w:sz w:val="26"/>
          <w:szCs w:val="26"/>
        </w:rPr>
        <w:t xml:space="preserve">Aşağıda verilen ifadelerden </w:t>
      </w:r>
      <w:r w:rsidRPr="003B6521">
        <w:rPr>
          <w:b/>
          <w:sz w:val="26"/>
          <w:szCs w:val="26"/>
        </w:rPr>
        <w:t>doğru olanların  başına  (D ),yanlış olanların başına (Y )</w:t>
      </w:r>
      <w:r w:rsidRPr="003B6521">
        <w:rPr>
          <w:sz w:val="26"/>
          <w:szCs w:val="26"/>
        </w:rPr>
        <w:t xml:space="preserve"> harfini koyunuz.</w:t>
      </w:r>
    </w:p>
    <w:p w:rsidR="00D522E4" w:rsidRPr="003B6521" w:rsidRDefault="00D522E4" w:rsidP="00C50768">
      <w:pPr>
        <w:rPr>
          <w:sz w:val="28"/>
          <w:szCs w:val="28"/>
        </w:rPr>
      </w:pPr>
      <w:r w:rsidRPr="003B6521">
        <w:rPr>
          <w:sz w:val="26"/>
          <w:szCs w:val="26"/>
        </w:rPr>
        <w:t xml:space="preserve">(    </w:t>
      </w:r>
      <w:r w:rsidRPr="003B6521">
        <w:rPr>
          <w:sz w:val="28"/>
          <w:szCs w:val="28"/>
        </w:rPr>
        <w:t>)   Silindirde bir tane dikdörtgensel bölge vardır.</w:t>
      </w:r>
    </w:p>
    <w:p w:rsidR="00D522E4" w:rsidRPr="003B6521" w:rsidRDefault="00D522E4" w:rsidP="00C50768">
      <w:pPr>
        <w:rPr>
          <w:sz w:val="28"/>
          <w:szCs w:val="28"/>
        </w:rPr>
      </w:pPr>
      <w:r w:rsidRPr="003B6521">
        <w:rPr>
          <w:sz w:val="28"/>
          <w:szCs w:val="28"/>
        </w:rPr>
        <w:t>(    )   Dairenin sınırı çemberi oluşturur.</w:t>
      </w:r>
    </w:p>
    <w:p w:rsidR="00D522E4" w:rsidRPr="003B6521" w:rsidRDefault="00D522E4" w:rsidP="00C50768">
      <w:pPr>
        <w:rPr>
          <w:sz w:val="28"/>
          <w:szCs w:val="28"/>
        </w:rPr>
      </w:pPr>
      <w:r w:rsidRPr="003B6521">
        <w:rPr>
          <w:sz w:val="28"/>
          <w:szCs w:val="28"/>
        </w:rPr>
        <w:t>(     )   Küpün her yüzeyini boyayıp bastırırsak karesel bölge oluşur.</w:t>
      </w:r>
    </w:p>
    <w:p w:rsidR="00D522E4" w:rsidRPr="003B6521" w:rsidRDefault="00D522E4" w:rsidP="00C50768">
      <w:pPr>
        <w:rPr>
          <w:sz w:val="28"/>
          <w:szCs w:val="28"/>
        </w:rPr>
      </w:pPr>
      <w:r w:rsidRPr="003B6521">
        <w:rPr>
          <w:sz w:val="28"/>
          <w:szCs w:val="28"/>
        </w:rPr>
        <w:t>(    )  "  3" rakamı simetrik  değildir.</w:t>
      </w:r>
    </w:p>
    <w:p w:rsidR="00D522E4" w:rsidRPr="003B6521" w:rsidRDefault="00D522E4" w:rsidP="00C50768">
      <w:pPr>
        <w:rPr>
          <w:sz w:val="28"/>
          <w:szCs w:val="28"/>
        </w:rPr>
      </w:pPr>
      <w:r w:rsidRPr="003B6521">
        <w:rPr>
          <w:sz w:val="28"/>
          <w:szCs w:val="28"/>
        </w:rPr>
        <w:t xml:space="preserve"> (    )   82 sayısının onlar basamağında 2 bulunur.</w:t>
      </w:r>
    </w:p>
    <w:p w:rsidR="00D522E4" w:rsidRPr="003B6521" w:rsidRDefault="00D522E4" w:rsidP="00C50768">
      <w:pPr>
        <w:rPr>
          <w:sz w:val="28"/>
          <w:szCs w:val="28"/>
        </w:rPr>
      </w:pPr>
      <w:r w:rsidRPr="003B6521">
        <w:rPr>
          <w:sz w:val="28"/>
          <w:szCs w:val="28"/>
        </w:rPr>
        <w:t>(    )     16 + 25= 31 eder.</w:t>
      </w:r>
    </w:p>
    <w:p w:rsidR="00D522E4" w:rsidRPr="003B6521" w:rsidRDefault="00D522E4" w:rsidP="00C50768">
      <w:pPr>
        <w:rPr>
          <w:sz w:val="28"/>
          <w:szCs w:val="28"/>
        </w:rPr>
      </w:pPr>
      <w:r w:rsidRPr="003B6521">
        <w:rPr>
          <w:b/>
          <w:sz w:val="28"/>
          <w:szCs w:val="28"/>
        </w:rPr>
        <w:t>2.</w:t>
      </w:r>
      <w:r w:rsidRPr="003B6521">
        <w:rPr>
          <w:sz w:val="28"/>
          <w:szCs w:val="28"/>
        </w:rPr>
        <w:t xml:space="preserve"> Aşağıda verilen </w:t>
      </w:r>
      <w:r w:rsidRPr="003B6521">
        <w:rPr>
          <w:b/>
          <w:sz w:val="28"/>
          <w:szCs w:val="28"/>
        </w:rPr>
        <w:t>toplama işlemlerini</w:t>
      </w:r>
      <w:r w:rsidRPr="003B6521">
        <w:rPr>
          <w:sz w:val="28"/>
          <w:szCs w:val="28"/>
        </w:rPr>
        <w:t xml:space="preserve"> yapınız.</w:t>
      </w:r>
    </w:p>
    <w:p w:rsidR="00D522E4" w:rsidRPr="003B6521" w:rsidRDefault="00D522E4" w:rsidP="00C50768">
      <w:pPr>
        <w:rPr>
          <w:sz w:val="28"/>
          <w:szCs w:val="28"/>
        </w:rPr>
      </w:pPr>
      <w:r w:rsidRPr="003B6521">
        <w:rPr>
          <w:sz w:val="28"/>
          <w:szCs w:val="28"/>
        </w:rPr>
        <w:t>15+9+14=                                      42 +39=                                                      13+29+39=</w:t>
      </w:r>
    </w:p>
    <w:p w:rsidR="00D522E4" w:rsidRPr="003B6521" w:rsidRDefault="00D522E4" w:rsidP="00C50768">
      <w:pPr>
        <w:rPr>
          <w:sz w:val="28"/>
          <w:szCs w:val="28"/>
        </w:rPr>
      </w:pPr>
      <w:r w:rsidRPr="003B6521">
        <w:rPr>
          <w:b/>
          <w:sz w:val="28"/>
          <w:szCs w:val="28"/>
        </w:rPr>
        <w:t>3.</w:t>
      </w:r>
      <w:r w:rsidRPr="003B6521">
        <w:rPr>
          <w:sz w:val="28"/>
          <w:szCs w:val="28"/>
        </w:rPr>
        <w:t xml:space="preserve"> Aşağıda verilen </w:t>
      </w:r>
      <w:r w:rsidRPr="003B6521">
        <w:rPr>
          <w:b/>
          <w:sz w:val="28"/>
          <w:szCs w:val="28"/>
        </w:rPr>
        <w:t>çıkarma işlemlerini</w:t>
      </w:r>
      <w:r w:rsidRPr="003B6521">
        <w:rPr>
          <w:sz w:val="28"/>
          <w:szCs w:val="28"/>
        </w:rPr>
        <w:t xml:space="preserve"> yapınız.</w:t>
      </w:r>
    </w:p>
    <w:p w:rsidR="00D522E4" w:rsidRPr="003B6521" w:rsidRDefault="00D522E4" w:rsidP="00033344">
      <w:pPr>
        <w:rPr>
          <w:sz w:val="28"/>
          <w:szCs w:val="28"/>
        </w:rPr>
      </w:pPr>
      <w:r w:rsidRPr="003B6521">
        <w:rPr>
          <w:sz w:val="28"/>
          <w:szCs w:val="28"/>
        </w:rPr>
        <w:t>96-48=                                            45-16=                                                           80-36=</w:t>
      </w:r>
    </w:p>
    <w:p w:rsidR="00D522E4" w:rsidRPr="003B6521" w:rsidRDefault="00D522E4" w:rsidP="00AC63EC">
      <w:pPr>
        <w:rPr>
          <w:sz w:val="28"/>
          <w:szCs w:val="28"/>
        </w:rPr>
      </w:pPr>
      <w:r w:rsidRPr="003B6521">
        <w:rPr>
          <w:b/>
          <w:sz w:val="28"/>
          <w:szCs w:val="28"/>
        </w:rPr>
        <w:t>4.</w:t>
      </w:r>
      <w:r w:rsidRPr="003B6521">
        <w:rPr>
          <w:sz w:val="28"/>
          <w:szCs w:val="28"/>
        </w:rPr>
        <w:t xml:space="preserve"> Aşağıda verilen saatlerin </w:t>
      </w:r>
      <w:r w:rsidRPr="003B6521">
        <w:rPr>
          <w:b/>
          <w:sz w:val="28"/>
          <w:szCs w:val="28"/>
          <w:u w:val="single"/>
        </w:rPr>
        <w:t>öğleden son</w:t>
      </w:r>
      <w:r w:rsidRPr="003B6521">
        <w:rPr>
          <w:b/>
          <w:sz w:val="28"/>
          <w:szCs w:val="28"/>
        </w:rPr>
        <w:t>ra</w:t>
      </w:r>
      <w:r w:rsidRPr="003B6521">
        <w:rPr>
          <w:sz w:val="28"/>
          <w:szCs w:val="28"/>
        </w:rPr>
        <w:t xml:space="preserve"> kaçı gösterdiğini yazınız.</w:t>
      </w:r>
    </w:p>
    <w:p w:rsidR="00D522E4" w:rsidRPr="003B6521" w:rsidRDefault="00D522E4" w:rsidP="00AC63EC">
      <w:pPr>
        <w:rPr>
          <w:sz w:val="26"/>
          <w:szCs w:val="2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3" style="position:absolute;margin-left:-7.45pt;margin-top:20.85pt;width:100.5pt;height:95.25pt;z-index:251654144;visibility:visible">
            <v:imagedata r:id="rId6" o:title=""/>
            <w10:wrap type="square"/>
          </v:shape>
        </w:pict>
      </w:r>
    </w:p>
    <w:p w:rsidR="00D522E4" w:rsidRDefault="00D522E4" w:rsidP="00AC63EC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               </w:t>
      </w:r>
      <w:r w:rsidRPr="00C06117">
        <w:rPr>
          <w:noProof/>
          <w:sz w:val="24"/>
          <w:szCs w:val="24"/>
          <w:lang w:eastAsia="tr-TR"/>
        </w:rPr>
        <w:pict>
          <v:shape id="Resim 4" o:spid="_x0000_i1025" type="#_x0000_t75" alt="1 buçuk" style="width:96pt;height:95.25pt;visibility:visible">
            <v:imagedata r:id="rId7" o:title=""/>
          </v:shape>
        </w:pict>
      </w:r>
    </w:p>
    <w:p w:rsidR="00D522E4" w:rsidRDefault="00D522E4" w:rsidP="00AC63EC">
      <w:pPr>
        <w:rPr>
          <w:sz w:val="24"/>
          <w:szCs w:val="24"/>
        </w:rPr>
      </w:pPr>
      <w:r>
        <w:rPr>
          <w:sz w:val="24"/>
          <w:szCs w:val="24"/>
        </w:rPr>
        <w:t xml:space="preserve">       ....................                                                          ............................................................</w:t>
      </w:r>
    </w:p>
    <w:p w:rsidR="00D522E4" w:rsidRPr="003B6521" w:rsidRDefault="00D522E4" w:rsidP="00AC63EC">
      <w:pPr>
        <w:tabs>
          <w:tab w:val="left" w:pos="1395"/>
        </w:tabs>
        <w:rPr>
          <w:sz w:val="26"/>
          <w:szCs w:val="26"/>
        </w:rPr>
      </w:pPr>
      <w:r w:rsidRPr="003B6521">
        <w:rPr>
          <w:b/>
          <w:sz w:val="26"/>
          <w:szCs w:val="26"/>
        </w:rPr>
        <w:t>5</w:t>
      </w:r>
      <w:r w:rsidRPr="00F94806">
        <w:rPr>
          <w:b/>
          <w:sz w:val="28"/>
          <w:szCs w:val="28"/>
        </w:rPr>
        <w:t>.</w:t>
      </w:r>
      <w:r w:rsidRPr="00F94806">
        <w:rPr>
          <w:sz w:val="28"/>
          <w:szCs w:val="28"/>
        </w:rPr>
        <w:t xml:space="preserve"> Aşağıda belirtilen saatleri çiziniz.</w:t>
      </w:r>
    </w:p>
    <w:p w:rsidR="00D522E4" w:rsidRPr="003B6521" w:rsidRDefault="00D522E4" w:rsidP="00AC63EC">
      <w:pPr>
        <w:tabs>
          <w:tab w:val="left" w:pos="1395"/>
        </w:tabs>
        <w:rPr>
          <w:sz w:val="26"/>
          <w:szCs w:val="26"/>
        </w:rPr>
      </w:pPr>
      <w:r>
        <w:rPr>
          <w:noProof/>
          <w:lang w:eastAsia="tr-TR"/>
        </w:rPr>
        <w:pict>
          <v:shape id="Resim 24" o:spid="_x0000_s1027" type="#_x0000_t75" alt="http://1.bp.blogspot.com/-Frr4_8IPktU/Tt4aCZaPO-I/AAAAAAAACXM/TQkjiNIBFgw/s200/Clock_face4.jpg" style="position:absolute;margin-left:-11.95pt;margin-top:3.05pt;width:112.5pt;height:114.75pt;z-index:-251665408;visibility:visible">
            <v:imagedata r:id="rId8" o:title=""/>
          </v:shape>
        </w:pict>
      </w:r>
    </w:p>
    <w:p w:rsidR="00D522E4" w:rsidRPr="00AC63EC" w:rsidRDefault="00D522E4" w:rsidP="00AC63EC">
      <w:pPr>
        <w:tabs>
          <w:tab w:val="left" w:pos="1395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31" o:spid="_x0000_s1028" type="#_x0000_t75" alt="http://1.bp.blogspot.com/-Frr4_8IPktU/Tt4aCZaPO-I/AAAAAAAACXM/TQkjiNIBFgw/s200/Clock_face4.jpg" style="position:absolute;margin-left:371.3pt;margin-top:-16.45pt;width:90.75pt;height:92.25pt;z-index:-251664384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29" type="#_x0000_t75" alt="http://1.bp.blogspot.com/-Frr4_8IPktU/Tt4aCZaPO-I/AAAAAAAACXM/TQkjiNIBFgw/s200/Clock_face4.jpg" style="position:absolute;margin-left:175.55pt;margin-top:-16.45pt;width:117.75pt;height:105.75pt;z-index:-251663360;visibility:visible">
            <v:imagedata r:id="rId8" o:title=""/>
          </v:shape>
        </w:pict>
      </w:r>
      <w:r>
        <w:rPr>
          <w:sz w:val="24"/>
          <w:szCs w:val="24"/>
        </w:rPr>
        <w:tab/>
      </w:r>
      <w:r>
        <w:rPr>
          <w:sz w:val="24"/>
          <w:szCs w:val="24"/>
        </w:rPr>
        <w:br w:type="textWrapping" w:clear="all"/>
      </w:r>
    </w:p>
    <w:p w:rsidR="00D522E4" w:rsidRDefault="00D522E4" w:rsidP="00AC63EC">
      <w:pPr>
        <w:rPr>
          <w:sz w:val="24"/>
          <w:szCs w:val="24"/>
        </w:rPr>
      </w:pPr>
    </w:p>
    <w:p w:rsidR="00D522E4" w:rsidRDefault="00D522E4" w:rsidP="00AC63EC">
      <w:pPr>
        <w:rPr>
          <w:sz w:val="24"/>
          <w:szCs w:val="24"/>
        </w:rPr>
      </w:pPr>
    </w:p>
    <w:p w:rsidR="00D522E4" w:rsidRDefault="00D522E4" w:rsidP="00C75BE0">
      <w:pPr>
        <w:tabs>
          <w:tab w:val="left" w:pos="4530"/>
          <w:tab w:val="left" w:pos="780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16.00</w:t>
      </w:r>
      <w:r>
        <w:rPr>
          <w:sz w:val="24"/>
          <w:szCs w:val="24"/>
        </w:rPr>
        <w:tab/>
        <w:t xml:space="preserve">23.30                                                      02.30          </w:t>
      </w:r>
    </w:p>
    <w:p w:rsidR="00D522E4" w:rsidRPr="003B6521" w:rsidRDefault="00D522E4" w:rsidP="00C75BE0">
      <w:pPr>
        <w:rPr>
          <w:sz w:val="28"/>
          <w:szCs w:val="28"/>
        </w:rPr>
      </w:pPr>
      <w:r w:rsidRPr="003B6521">
        <w:rPr>
          <w:b/>
          <w:sz w:val="28"/>
          <w:szCs w:val="28"/>
        </w:rPr>
        <w:t>7.</w:t>
      </w:r>
      <w:r w:rsidRPr="003B6521">
        <w:rPr>
          <w:sz w:val="28"/>
          <w:szCs w:val="28"/>
        </w:rPr>
        <w:t xml:space="preserve">  Verilen şekil ve harfin </w:t>
      </w:r>
      <w:r w:rsidRPr="003B6521">
        <w:rPr>
          <w:b/>
          <w:sz w:val="28"/>
          <w:szCs w:val="28"/>
        </w:rPr>
        <w:t>birer simetrilerini</w:t>
      </w:r>
      <w:r w:rsidRPr="003B6521">
        <w:rPr>
          <w:sz w:val="28"/>
          <w:szCs w:val="28"/>
        </w:rPr>
        <w:t xml:space="preserve"> çiziniz.</w:t>
      </w:r>
    </w:p>
    <w:p w:rsidR="00D522E4" w:rsidRPr="00D067C5" w:rsidRDefault="00D522E4" w:rsidP="00D067C5">
      <w:pPr>
        <w:tabs>
          <w:tab w:val="left" w:pos="2715"/>
          <w:tab w:val="left" w:pos="7170"/>
        </w:tabs>
        <w:ind w:firstLine="708"/>
        <w:rPr>
          <w:sz w:val="60"/>
          <w:szCs w:val="60"/>
        </w:rPr>
      </w:pP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0" type="#_x0000_t69" style="position:absolute;left:0;text-align:left;margin-left:-1.45pt;margin-top:6.35pt;width:81.75pt;height:26.65pt;z-index:251655168"/>
        </w:pict>
      </w:r>
      <w:r>
        <w:rPr>
          <w:sz w:val="24"/>
          <w:szCs w:val="24"/>
        </w:rPr>
        <w:tab/>
      </w:r>
      <w:r w:rsidRPr="00D067C5">
        <w:rPr>
          <w:sz w:val="40"/>
          <w:szCs w:val="40"/>
        </w:rPr>
        <w:t xml:space="preserve">   </w:t>
      </w:r>
      <w:r>
        <w:rPr>
          <w:sz w:val="40"/>
          <w:szCs w:val="40"/>
        </w:rPr>
        <w:t xml:space="preserve"> </w:t>
      </w:r>
      <w:r w:rsidRPr="00D067C5">
        <w:rPr>
          <w:sz w:val="60"/>
          <w:szCs w:val="60"/>
        </w:rPr>
        <w:t xml:space="preserve"> </w:t>
      </w:r>
      <w:r>
        <w:rPr>
          <w:sz w:val="60"/>
          <w:szCs w:val="60"/>
        </w:rPr>
        <w:t xml:space="preserve">                 </w:t>
      </w:r>
      <w:r w:rsidRPr="00D067C5">
        <w:rPr>
          <w:sz w:val="60"/>
          <w:szCs w:val="60"/>
        </w:rPr>
        <w:t>V</w:t>
      </w:r>
      <w:r>
        <w:rPr>
          <w:sz w:val="60"/>
          <w:szCs w:val="60"/>
        </w:rPr>
        <w:tab/>
        <w:t xml:space="preserve">     </w:t>
      </w:r>
    </w:p>
    <w:p w:rsidR="00D522E4" w:rsidRDefault="00D522E4" w:rsidP="00AC63EC">
      <w:pPr>
        <w:rPr>
          <w:sz w:val="24"/>
          <w:szCs w:val="24"/>
        </w:rPr>
      </w:pPr>
    </w:p>
    <w:p w:rsidR="00D522E4" w:rsidRPr="003B6521" w:rsidRDefault="00D522E4" w:rsidP="00C75BE0">
      <w:pPr>
        <w:tabs>
          <w:tab w:val="left" w:pos="4530"/>
          <w:tab w:val="left" w:pos="7800"/>
        </w:tabs>
        <w:rPr>
          <w:sz w:val="28"/>
          <w:szCs w:val="28"/>
        </w:rPr>
      </w:pPr>
      <w:r w:rsidRPr="003B6521">
        <w:rPr>
          <w:b/>
          <w:sz w:val="28"/>
          <w:szCs w:val="28"/>
        </w:rPr>
        <w:t>8.</w:t>
      </w:r>
      <w:r w:rsidRPr="003B6521">
        <w:rPr>
          <w:sz w:val="28"/>
          <w:szCs w:val="28"/>
        </w:rPr>
        <w:t xml:space="preserve">  "GGG HH K GGG HH K"  </w:t>
      </w:r>
      <w:r w:rsidRPr="003B6521">
        <w:rPr>
          <w:b/>
          <w:sz w:val="28"/>
          <w:szCs w:val="28"/>
          <w:u w:val="single"/>
        </w:rPr>
        <w:t>Örüntüsünün kuralına uygun</w:t>
      </w:r>
      <w:r w:rsidRPr="003B6521">
        <w:rPr>
          <w:sz w:val="28"/>
          <w:szCs w:val="28"/>
        </w:rPr>
        <w:t xml:space="preserve"> siz bir örüntü oluşturunuz.</w:t>
      </w:r>
      <w:r w:rsidRPr="003B6521">
        <w:rPr>
          <w:sz w:val="28"/>
          <w:szCs w:val="28"/>
        </w:rPr>
        <w:tab/>
      </w:r>
    </w:p>
    <w:p w:rsidR="00D522E4" w:rsidRDefault="00D522E4" w:rsidP="00C75BE0">
      <w:pPr>
        <w:tabs>
          <w:tab w:val="left" w:pos="4530"/>
          <w:tab w:val="left" w:pos="7800"/>
        </w:tabs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:rsidR="00D522E4" w:rsidRPr="003B6521" w:rsidRDefault="00D522E4" w:rsidP="00C75BE0">
      <w:pPr>
        <w:tabs>
          <w:tab w:val="left" w:pos="4530"/>
          <w:tab w:val="left" w:pos="7800"/>
        </w:tabs>
        <w:rPr>
          <w:sz w:val="28"/>
          <w:szCs w:val="28"/>
        </w:rPr>
      </w:pPr>
      <w:r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1" type="#_x0000_t68" style="position:absolute;margin-left:162.8pt;margin-top:25.9pt;width:9.75pt;height:21.05pt;z-index:251660288">
            <v:textbox style="layout-flow:vertical-ideographic"/>
          </v:shape>
        </w:pict>
      </w:r>
      <w:r>
        <w:rPr>
          <w:noProof/>
          <w:lang w:eastAsia="tr-TR"/>
        </w:rPr>
        <w:pict>
          <v:shape id="_x0000_s1032" type="#_x0000_t68" style="position:absolute;margin-left:92.3pt;margin-top:25.9pt;width:9.75pt;height:21.05pt;z-index:251658240">
            <v:textbox style="layout-flow:vertical-ideographic"/>
          </v:shape>
        </w:pict>
      </w:r>
      <w:r>
        <w:rPr>
          <w:noProof/>
          <w:lang w:eastAsia="tr-TR"/>
        </w:rPr>
        <w:pict>
          <v:shape id="_x0000_s1033" type="#_x0000_t68" style="position:absolute;margin-left:70.55pt;margin-top:25.9pt;width:9.75pt;height:21.05pt;z-index:251657216">
            <v:textbox style="layout-flow:vertical-ideographic"/>
          </v:shape>
        </w:pict>
      </w:r>
      <w:r w:rsidRPr="003B6521">
        <w:rPr>
          <w:b/>
          <w:sz w:val="28"/>
          <w:szCs w:val="28"/>
        </w:rPr>
        <w:t>9.</w:t>
      </w:r>
      <w:r w:rsidRPr="003B6521">
        <w:rPr>
          <w:sz w:val="28"/>
          <w:szCs w:val="28"/>
        </w:rPr>
        <w:t xml:space="preserve"> Aşağıda verilen </w:t>
      </w:r>
      <w:r w:rsidRPr="003B6521">
        <w:rPr>
          <w:b/>
          <w:sz w:val="28"/>
          <w:szCs w:val="28"/>
        </w:rPr>
        <w:t>örüntüde kuralı bozan şekli</w:t>
      </w:r>
      <w:r>
        <w:rPr>
          <w:b/>
          <w:sz w:val="28"/>
          <w:szCs w:val="28"/>
        </w:rPr>
        <w:t xml:space="preserve">n altını </w:t>
      </w:r>
      <w:r w:rsidRPr="003B6521">
        <w:rPr>
          <w:sz w:val="28"/>
          <w:szCs w:val="28"/>
        </w:rPr>
        <w:t xml:space="preserve"> </w:t>
      </w:r>
      <w:r>
        <w:rPr>
          <w:sz w:val="28"/>
          <w:szCs w:val="28"/>
        </w:rPr>
        <w:t>çiziniz.</w:t>
      </w:r>
      <w:r w:rsidRPr="003B6521">
        <w:rPr>
          <w:sz w:val="28"/>
          <w:szCs w:val="28"/>
        </w:rPr>
        <w:t xml:space="preserve">        </w:t>
      </w:r>
    </w:p>
    <w:p w:rsidR="00D522E4" w:rsidRPr="003B6521" w:rsidRDefault="00D522E4" w:rsidP="00D067C5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margin-left:235.55pt;margin-top:6.2pt;width:48pt;height:7.15pt;z-index:251662336"/>
        </w:pict>
      </w:r>
      <w:r>
        <w:rPr>
          <w:noProof/>
          <w:lang w:eastAsia="tr-TR"/>
        </w:rPr>
        <w:pict>
          <v:shape id="_x0000_s1035" type="#_x0000_t13" style="position:absolute;margin-left:178.55pt;margin-top:6.2pt;width:48pt;height:7.15pt;z-index:251661312"/>
        </w:pict>
      </w:r>
      <w:r>
        <w:rPr>
          <w:noProof/>
          <w:lang w:eastAsia="tr-TR"/>
        </w:rPr>
        <w:pict>
          <v:shape id="_x0000_s1036" type="#_x0000_t13" style="position:absolute;margin-left:109.55pt;margin-top:6.2pt;width:48pt;height:7.15pt;z-index:251659264"/>
        </w:pict>
      </w:r>
      <w:r>
        <w:rPr>
          <w:noProof/>
          <w:lang w:eastAsia="tr-TR"/>
        </w:rPr>
        <w:pict>
          <v:shape id="_x0000_s1037" type="#_x0000_t13" style="position:absolute;margin-left:6.05pt;margin-top:6.2pt;width:48pt;height:7.15pt;z-index:251656192"/>
        </w:pict>
      </w:r>
    </w:p>
    <w:p w:rsidR="00D522E4" w:rsidRPr="003B6521" w:rsidRDefault="00D522E4" w:rsidP="00D067C5">
      <w:pPr>
        <w:rPr>
          <w:sz w:val="28"/>
          <w:szCs w:val="28"/>
        </w:rPr>
      </w:pPr>
      <w:r w:rsidRPr="003B6521">
        <w:rPr>
          <w:b/>
          <w:sz w:val="28"/>
          <w:szCs w:val="28"/>
        </w:rPr>
        <w:t>10.</w:t>
      </w:r>
      <w:r w:rsidRPr="003B6521">
        <w:rPr>
          <w:sz w:val="28"/>
          <w:szCs w:val="28"/>
        </w:rPr>
        <w:t xml:space="preserve">  Ezgi'nin  2 düzine cevizi vardı.Dedesi ona 36 ceviz daha verdi.Ezgi 'nin kaç cevizi oldu?</w:t>
      </w:r>
    </w:p>
    <w:p w:rsidR="00D522E4" w:rsidRPr="003B6521" w:rsidRDefault="00D522E4" w:rsidP="00D067C5">
      <w:pPr>
        <w:rPr>
          <w:sz w:val="28"/>
          <w:szCs w:val="28"/>
        </w:rPr>
      </w:pPr>
    </w:p>
    <w:p w:rsidR="00D522E4" w:rsidRDefault="00D522E4" w:rsidP="00D067C5">
      <w:pPr>
        <w:rPr>
          <w:sz w:val="24"/>
          <w:szCs w:val="24"/>
        </w:rPr>
      </w:pPr>
    </w:p>
    <w:p w:rsidR="00D522E4" w:rsidRPr="003B6521" w:rsidRDefault="00D522E4" w:rsidP="00D067C5">
      <w:pPr>
        <w:rPr>
          <w:sz w:val="28"/>
          <w:szCs w:val="28"/>
        </w:rPr>
      </w:pPr>
      <w:r w:rsidRPr="003B6521">
        <w:rPr>
          <w:b/>
          <w:sz w:val="28"/>
          <w:szCs w:val="28"/>
        </w:rPr>
        <w:t>11.</w:t>
      </w:r>
      <w:r w:rsidRPr="003B6521">
        <w:rPr>
          <w:sz w:val="28"/>
          <w:szCs w:val="28"/>
        </w:rPr>
        <w:t xml:space="preserve"> Bir kolide bulunan 76 bardağın 17 tanesi kırıldı.</w:t>
      </w:r>
      <w:r w:rsidRPr="003B6521">
        <w:rPr>
          <w:b/>
          <w:sz w:val="28"/>
          <w:szCs w:val="28"/>
          <w:u w:val="single"/>
        </w:rPr>
        <w:t>Geriye kaç sağlam</w:t>
      </w:r>
      <w:r w:rsidRPr="003B6521">
        <w:rPr>
          <w:sz w:val="28"/>
          <w:szCs w:val="28"/>
        </w:rPr>
        <w:t xml:space="preserve"> bardak kaldı?</w:t>
      </w:r>
    </w:p>
    <w:p w:rsidR="00D522E4" w:rsidRPr="003B6521" w:rsidRDefault="00D522E4" w:rsidP="00D067C5">
      <w:pPr>
        <w:rPr>
          <w:sz w:val="28"/>
          <w:szCs w:val="28"/>
        </w:rPr>
      </w:pPr>
    </w:p>
    <w:p w:rsidR="00D522E4" w:rsidRDefault="00D522E4" w:rsidP="00D067C5">
      <w:pPr>
        <w:rPr>
          <w:sz w:val="24"/>
          <w:szCs w:val="24"/>
        </w:rPr>
      </w:pPr>
    </w:p>
    <w:p w:rsidR="00D522E4" w:rsidRPr="003B6521" w:rsidRDefault="00D522E4" w:rsidP="00D067C5">
      <w:pPr>
        <w:rPr>
          <w:sz w:val="28"/>
          <w:szCs w:val="28"/>
        </w:rPr>
      </w:pPr>
      <w:r w:rsidRPr="003B6521">
        <w:rPr>
          <w:b/>
          <w:sz w:val="28"/>
          <w:szCs w:val="28"/>
        </w:rPr>
        <w:t>12.</w:t>
      </w:r>
      <w:r>
        <w:rPr>
          <w:sz w:val="28"/>
          <w:szCs w:val="28"/>
        </w:rPr>
        <w:t xml:space="preserve"> Ceren  3</w:t>
      </w:r>
      <w:r w:rsidRPr="003B6521">
        <w:rPr>
          <w:sz w:val="28"/>
          <w:szCs w:val="28"/>
        </w:rPr>
        <w:t xml:space="preserve">2 yaşında,kardeşi ise Ceren 'den 13 yaş küçüktür. </w:t>
      </w:r>
      <w:r w:rsidRPr="003B6521">
        <w:rPr>
          <w:b/>
          <w:sz w:val="28"/>
          <w:szCs w:val="28"/>
          <w:u w:val="single"/>
        </w:rPr>
        <w:t>İkisinin yaşlarının toplamı</w:t>
      </w:r>
      <w:r w:rsidRPr="003B6521">
        <w:rPr>
          <w:sz w:val="28"/>
          <w:szCs w:val="28"/>
        </w:rPr>
        <w:t xml:space="preserve"> kaçtır?</w:t>
      </w:r>
      <w:r w:rsidRPr="003B6521">
        <w:rPr>
          <w:sz w:val="28"/>
          <w:szCs w:val="28"/>
        </w:rPr>
        <w:tab/>
      </w:r>
    </w:p>
    <w:p w:rsidR="00D522E4" w:rsidRDefault="00D522E4" w:rsidP="003767EF">
      <w:pPr>
        <w:rPr>
          <w:sz w:val="24"/>
          <w:szCs w:val="24"/>
        </w:rPr>
      </w:pPr>
      <w:hyperlink r:id="rId9" w:history="1">
        <w:r w:rsidRPr="0074355D">
          <w:rPr>
            <w:rStyle w:val="Hyperlink"/>
            <w:b/>
            <w:sz w:val="28"/>
            <w:szCs w:val="28"/>
          </w:rPr>
          <w:t>www.sorubak.com</w:t>
        </w:r>
      </w:hyperlink>
    </w:p>
    <w:p w:rsidR="00D522E4" w:rsidRDefault="00D522E4" w:rsidP="003767EF">
      <w:pPr>
        <w:rPr>
          <w:sz w:val="24"/>
          <w:szCs w:val="24"/>
        </w:rPr>
      </w:pPr>
    </w:p>
    <w:p w:rsidR="00D522E4" w:rsidRPr="003B6521" w:rsidRDefault="00D522E4" w:rsidP="003B6521">
      <w:pPr>
        <w:rPr>
          <w:sz w:val="24"/>
          <w:szCs w:val="24"/>
        </w:rPr>
      </w:pPr>
    </w:p>
    <w:p w:rsidR="00D522E4" w:rsidRPr="003B6521" w:rsidRDefault="00D522E4" w:rsidP="003B6521">
      <w:pPr>
        <w:rPr>
          <w:sz w:val="24"/>
          <w:szCs w:val="24"/>
        </w:rPr>
      </w:pPr>
    </w:p>
    <w:p w:rsidR="00D522E4" w:rsidRPr="00F94806" w:rsidRDefault="00D522E4" w:rsidP="003B6521">
      <w:pPr>
        <w:rPr>
          <w:b/>
          <w:sz w:val="28"/>
          <w:szCs w:val="28"/>
        </w:rPr>
      </w:pPr>
      <w:r>
        <w:rPr>
          <w:noProof/>
          <w:lang w:eastAsia="tr-TR"/>
        </w:rPr>
        <w:pict>
          <v:group id="_x0000_s1038" style="position:absolute;margin-left:348.35pt;margin-top:24.6pt;width:145.2pt;height:132.75pt;z-index:251664384" coordorigin="7614,5198" coordsize="3060,18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7614;top:5198;width:3060;height:1800" strokeweight="3pt">
              <v:stroke linestyle="thinThin"/>
              <v:textbox style="mso-next-textbox:#_x0000_s1039">
                <w:txbxContent>
                  <w:p w:rsidR="00D522E4" w:rsidRDefault="00D522E4" w:rsidP="003B6521">
                    <w:pPr>
                      <w:rPr>
                        <w:rFonts w:ascii="Comic Sans MS" w:hAnsi="Comic Sans MS"/>
                        <w:b/>
                        <w:bCs/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</w:rPr>
                      <w:t>Kaç Tane?</w:t>
                    </w:r>
                  </w:p>
                  <w:p w:rsidR="00D522E4" w:rsidRDefault="00D522E4" w:rsidP="003B6521">
                    <w:pPr>
                      <w:rPr>
                        <w:rFonts w:ascii="Comic Sans MS" w:hAnsi="Comic Sans MS"/>
                        <w:b/>
                        <w:bCs/>
                        <w:sz w:val="36"/>
                      </w:rPr>
                    </w:pPr>
                  </w:p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70" w:type="dxa"/>
                        <w:right w:w="70" w:type="dxa"/>
                      </w:tblCellMar>
                      <w:tblLook w:val="0000"/>
                    </w:tblPr>
                    <w:tblGrid>
                      <w:gridCol w:w="678"/>
                      <w:gridCol w:w="678"/>
                      <w:gridCol w:w="677"/>
                      <w:gridCol w:w="678"/>
                    </w:tblGrid>
                    <w:tr w:rsidR="00D522E4" w:rsidRPr="00C06117">
                      <w:tc>
                        <w:tcPr>
                          <w:tcW w:w="737" w:type="dxa"/>
                        </w:tcPr>
                        <w:p w:rsidR="00D522E4" w:rsidRPr="00C06117" w:rsidRDefault="00D522E4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</w:rPr>
                          </w:pPr>
                        </w:p>
                      </w:tc>
                      <w:tc>
                        <w:tcPr>
                          <w:tcW w:w="738" w:type="dxa"/>
                        </w:tcPr>
                        <w:p w:rsidR="00D522E4" w:rsidRPr="00C06117" w:rsidRDefault="00D522E4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</w:rPr>
                          </w:pPr>
                        </w:p>
                      </w:tc>
                      <w:tc>
                        <w:tcPr>
                          <w:tcW w:w="737" w:type="dxa"/>
                        </w:tcPr>
                        <w:p w:rsidR="00D522E4" w:rsidRPr="00C06117" w:rsidRDefault="00D522E4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</w:rPr>
                          </w:pPr>
                        </w:p>
                      </w:tc>
                      <w:tc>
                        <w:tcPr>
                          <w:tcW w:w="738" w:type="dxa"/>
                        </w:tcPr>
                        <w:p w:rsidR="00D522E4" w:rsidRPr="00C06117" w:rsidRDefault="00D522E4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</w:rPr>
                          </w:pPr>
                        </w:p>
                      </w:tc>
                    </w:tr>
                    <w:tr w:rsidR="00D522E4" w:rsidRPr="00C06117">
                      <w:tc>
                        <w:tcPr>
                          <w:tcW w:w="737" w:type="dxa"/>
                        </w:tcPr>
                        <w:p w:rsidR="00D522E4" w:rsidRPr="00C06117" w:rsidRDefault="00D522E4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</w:rPr>
                          </w:pPr>
                        </w:p>
                      </w:tc>
                      <w:tc>
                        <w:tcPr>
                          <w:tcW w:w="738" w:type="dxa"/>
                        </w:tcPr>
                        <w:p w:rsidR="00D522E4" w:rsidRPr="00C06117" w:rsidRDefault="00D522E4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</w:rPr>
                          </w:pPr>
                        </w:p>
                      </w:tc>
                      <w:tc>
                        <w:tcPr>
                          <w:tcW w:w="737" w:type="dxa"/>
                        </w:tcPr>
                        <w:p w:rsidR="00D522E4" w:rsidRPr="00C06117" w:rsidRDefault="00D522E4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</w:rPr>
                          </w:pPr>
                        </w:p>
                      </w:tc>
                      <w:tc>
                        <w:tcPr>
                          <w:tcW w:w="738" w:type="dxa"/>
                        </w:tcPr>
                        <w:p w:rsidR="00D522E4" w:rsidRPr="00C06117" w:rsidRDefault="00D522E4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</w:rPr>
                          </w:pPr>
                        </w:p>
                      </w:tc>
                    </w:tr>
                  </w:tbl>
                  <w:p w:rsidR="00D522E4" w:rsidRDefault="00D522E4" w:rsidP="003B6521">
                    <w:pPr>
                      <w:rPr>
                        <w:rFonts w:ascii="Comic Sans MS" w:hAnsi="Comic Sans MS"/>
                        <w:b/>
                        <w:bCs/>
                        <w:sz w:val="36"/>
                      </w:rPr>
                    </w:pPr>
                  </w:p>
                </w:txbxContent>
              </v:textbox>
            </v:shape>
            <v:rect id="_x0000_s1040" style="position:absolute;left:7794;top:5918;width:360;height:360"/>
            <v:rect id="_x0000_s1041" style="position:absolute;left:8514;top:5918;width:540;height:360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42" type="#_x0000_t5" style="position:absolute;left:9234;top:5918;width:540;height:360"/>
            <v:oval id="_x0000_s1043" style="position:absolute;left:9954;top:5918;width:360;height:360"/>
          </v:group>
        </w:pict>
      </w:r>
      <w:r>
        <w:rPr>
          <w:noProof/>
          <w:lang w:eastAsia="tr-TR"/>
        </w:rPr>
        <w:pict>
          <v:group id="_x0000_s1044" style="position:absolute;margin-left:-13pt;margin-top:24.6pt;width:342pt;height:198pt;z-index:251663360" coordorigin="1597,1237" coordsize="9180,4860">
            <v:rect id="_x0000_s1045" style="position:absolute;left:2677;top:3577;width:2340;height:1080;mso-wrap-edited:f" fillcolor="green"/>
            <v:rect id="_x0000_s1046" style="position:absolute;left:5017;top:3577;width:2340;height:1080;mso-wrap-edited:f" fillcolor="lime"/>
            <v:rect id="_x0000_s1047" style="position:absolute;left:7357;top:3577;width:2340;height:1080;mso-wrap-edited:f" fillcolor="green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48" type="#_x0000_t6" style="position:absolute;left:7357;top:1237;width:2340;height:2340;mso-wrap-edited:f" fillcolor="#f60"/>
            <v:shape id="_x0000_s1049" type="#_x0000_t6" style="position:absolute;left:2677;top:1237;width:2340;height:2340;flip:x;mso-wrap-edited:f" fillcolor="#f60"/>
            <v:rect id="_x0000_s1050" style="position:absolute;left:5017;top:1237;width:2340;height:2340;mso-wrap-edited:f" fillcolor="#36f"/>
            <v:rect id="_x0000_s1051" style="position:absolute;left:1597;top:3577;width:1080;height:1080;mso-wrap-edited:f" fillcolor="yellow"/>
            <v:rect id="_x0000_s1052" style="position:absolute;left:9697;top:3577;width:1080;height:1080;mso-wrap-edited:f" fillcolor="yellow"/>
            <v:oval id="_x0000_s1053" style="position:absolute;left:7897;top:4657;width:1440;height:1440;mso-wrap-edited:f" fillcolor="maroon"/>
            <v:oval id="_x0000_s1054" style="position:absolute;left:3037;top:4657;width:1440;height:1440;mso-wrap-edited:f" fillcolor="maroon"/>
          </v:group>
        </w:pict>
      </w:r>
      <w:r w:rsidRPr="00F94806">
        <w:rPr>
          <w:b/>
          <w:sz w:val="28"/>
          <w:szCs w:val="28"/>
        </w:rPr>
        <w:t>13.</w:t>
      </w:r>
    </w:p>
    <w:p w:rsidR="00D522E4" w:rsidRDefault="00D522E4" w:rsidP="003B6521">
      <w:pPr>
        <w:rPr>
          <w:sz w:val="24"/>
          <w:szCs w:val="24"/>
        </w:rPr>
      </w:pPr>
    </w:p>
    <w:p w:rsidR="00D522E4" w:rsidRPr="003B6521" w:rsidRDefault="00D522E4" w:rsidP="003B6521">
      <w:pPr>
        <w:tabs>
          <w:tab w:val="left" w:pos="7560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D522E4" w:rsidRPr="003B6521" w:rsidSect="00C50768"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2E4" w:rsidRDefault="00D522E4" w:rsidP="00C75BE0">
      <w:pPr>
        <w:spacing w:after="0" w:line="240" w:lineRule="auto"/>
      </w:pPr>
      <w:r>
        <w:separator/>
      </w:r>
    </w:p>
  </w:endnote>
  <w:endnote w:type="continuationSeparator" w:id="0">
    <w:p w:rsidR="00D522E4" w:rsidRDefault="00D522E4" w:rsidP="00C75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2E4" w:rsidRDefault="00D522E4" w:rsidP="00C75BE0">
      <w:pPr>
        <w:spacing w:after="0" w:line="240" w:lineRule="auto"/>
      </w:pPr>
      <w:r>
        <w:separator/>
      </w:r>
    </w:p>
  </w:footnote>
  <w:footnote w:type="continuationSeparator" w:id="0">
    <w:p w:rsidR="00D522E4" w:rsidRDefault="00D522E4" w:rsidP="00C75B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768"/>
    <w:rsid w:val="00015535"/>
    <w:rsid w:val="00033344"/>
    <w:rsid w:val="0009261F"/>
    <w:rsid w:val="002579A2"/>
    <w:rsid w:val="003767EF"/>
    <w:rsid w:val="003B6231"/>
    <w:rsid w:val="003B6521"/>
    <w:rsid w:val="0074355D"/>
    <w:rsid w:val="00766EBA"/>
    <w:rsid w:val="00783AC3"/>
    <w:rsid w:val="008751B4"/>
    <w:rsid w:val="008B2CD4"/>
    <w:rsid w:val="008B4845"/>
    <w:rsid w:val="00AC63EC"/>
    <w:rsid w:val="00C06117"/>
    <w:rsid w:val="00C50768"/>
    <w:rsid w:val="00C75BE0"/>
    <w:rsid w:val="00D067C5"/>
    <w:rsid w:val="00D522E4"/>
    <w:rsid w:val="00DE535E"/>
    <w:rsid w:val="00F9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CD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C6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63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C75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75BE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75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5BE0"/>
    <w:rPr>
      <w:rFonts w:cs="Times New Roman"/>
    </w:rPr>
  </w:style>
  <w:style w:type="character" w:styleId="Hyperlink">
    <w:name w:val="Hyperlink"/>
    <w:basedOn w:val="DefaultParagraphFont"/>
    <w:uiPriority w:val="99"/>
    <w:rsid w:val="000926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2</Pages>
  <Words>305</Words>
  <Characters>1743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www.sorubak.com</cp:keywords>
  <dc:description/>
  <cp:lastModifiedBy>edanur</cp:lastModifiedBy>
  <cp:revision>8</cp:revision>
  <dcterms:created xsi:type="dcterms:W3CDTF">2014-12-13T14:55:00Z</dcterms:created>
  <dcterms:modified xsi:type="dcterms:W3CDTF">2014-12-18T15:34:00Z</dcterms:modified>
  <cp:contentStatus>www.sorubak.com;</cp:contentStatus>
</cp:coreProperties>
</file>