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.25pt;margin-top:-13.5pt;width:521.25pt;height:28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">
            <v:textbox>
              <w:txbxContent>
                <w:p w:rsidR="008F51DA" w:rsidRDefault="008F51DA" w:rsidP="00684806">
                  <w:r>
                    <w:t>Adım Soyadım: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Notu:</w:t>
                  </w:r>
                </w:p>
              </w:txbxContent>
            </v:textbox>
          </v:shape>
        </w:pict>
      </w:r>
    </w:p>
    <w:p w:rsidR="008F51DA" w:rsidRPr="00684806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 w:rsidRPr="00684806">
        <w:rPr>
          <w:rFonts w:ascii="Comic Sans MS" w:hAnsi="Comic Sans MS"/>
          <w:sz w:val="26"/>
          <w:szCs w:val="26"/>
        </w:rPr>
        <w:t>1)Aşağıda verilen geometrik cisimlerin her birinin</w:t>
      </w:r>
      <w:r>
        <w:rPr>
          <w:rFonts w:ascii="Comic Sans MS" w:hAnsi="Comic Sans MS"/>
          <w:sz w:val="26"/>
          <w:szCs w:val="26"/>
        </w:rPr>
        <w:t xml:space="preserve"> yanına isimlerini yazalım,</w:t>
      </w:r>
      <w:r w:rsidRPr="00684806">
        <w:rPr>
          <w:rFonts w:ascii="Comic Sans MS" w:hAnsi="Comic Sans MS"/>
          <w:sz w:val="26"/>
          <w:szCs w:val="26"/>
        </w:rPr>
        <w:t xml:space="preserve"> köşelerini kırmızıya, ayrıtlarını maviye ve yüzlerini sarıya boyayalım.</w:t>
      </w:r>
      <w:r w:rsidRPr="00684806">
        <w:rPr>
          <w:rFonts w:ascii="Comic Sans MS" w:hAnsi="Comic Sans MS"/>
          <w:noProof/>
          <w:sz w:val="26"/>
          <w:szCs w:val="26"/>
        </w:rPr>
        <w:t xml:space="preserve"> </w:t>
      </w: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 w:rsidRPr="00337B90">
        <w:rPr>
          <w:rFonts w:ascii="Comic Sans MS" w:hAnsi="Comic Sans MS"/>
          <w:noProof/>
          <w:sz w:val="26"/>
          <w:szCs w:val="2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80.25pt;height:73.5pt;visibility:visible">
            <v:imagedata r:id="rId4" o:title=""/>
          </v:shape>
        </w:pict>
      </w:r>
      <w:r>
        <w:rPr>
          <w:rFonts w:ascii="Comic Sans MS" w:hAnsi="Comic Sans MS"/>
          <w:sz w:val="26"/>
          <w:szCs w:val="26"/>
        </w:rPr>
        <w:t xml:space="preserve">  …………………….</w:t>
      </w:r>
    </w:p>
    <w:p w:rsidR="008F51DA" w:rsidRDefault="008F51DA" w:rsidP="00684806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 w:rsidRPr="00337B90">
        <w:rPr>
          <w:rFonts w:ascii="Comic Sans MS" w:hAnsi="Comic Sans MS"/>
          <w:noProof/>
          <w:sz w:val="26"/>
          <w:szCs w:val="26"/>
          <w:lang w:eastAsia="tr-TR"/>
        </w:rPr>
        <w:pict>
          <v:shape id="Resim 7" o:spid="_x0000_i1026" type="#_x0000_t75" style="width:70.5pt;height:90.75pt;visibility:visible">
            <v:imagedata r:id="rId5" o:title=""/>
          </v:shape>
        </w:pict>
      </w:r>
      <w:r>
        <w:rPr>
          <w:rFonts w:ascii="Comic Sans MS" w:hAnsi="Comic Sans MS"/>
          <w:sz w:val="26"/>
          <w:szCs w:val="26"/>
        </w:rPr>
        <w:t xml:space="preserve">   …………………………..</w:t>
      </w:r>
    </w:p>
    <w:p w:rsidR="008F51DA" w:rsidRDefault="008F51DA" w:rsidP="00684806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</w:t>
      </w:r>
      <w:r w:rsidRPr="00337B90">
        <w:rPr>
          <w:rFonts w:ascii="Comic Sans MS" w:hAnsi="Comic Sans MS"/>
          <w:noProof/>
          <w:sz w:val="26"/>
          <w:szCs w:val="26"/>
          <w:lang w:eastAsia="tr-TR"/>
        </w:rPr>
        <w:pict>
          <v:shape id="Resim 9" o:spid="_x0000_i1027" type="#_x0000_t75" style="width:77.25pt;height:84.75pt;visibility:visible">
            <v:imagedata r:id="rId6" o:title=""/>
          </v:shape>
        </w:pict>
      </w:r>
      <w:r>
        <w:rPr>
          <w:rFonts w:ascii="Comic Sans MS" w:hAnsi="Comic Sans MS"/>
          <w:sz w:val="26"/>
          <w:szCs w:val="26"/>
        </w:rPr>
        <w:t xml:space="preserve">    ………………………..</w:t>
      </w:r>
    </w:p>
    <w:p w:rsidR="008F51DA" w:rsidRDefault="008F51DA" w:rsidP="00684806">
      <w:pPr>
        <w:spacing w:after="0"/>
        <w:rPr>
          <w:rFonts w:ascii="Comic Sans MS" w:hAnsi="Comic Sans MS"/>
          <w:noProof/>
          <w:sz w:val="26"/>
          <w:szCs w:val="26"/>
          <w:lang w:eastAsia="tr-TR"/>
        </w:rPr>
      </w:pPr>
      <w:r>
        <w:rPr>
          <w:rFonts w:ascii="Comic Sans MS" w:hAnsi="Comic Sans MS"/>
          <w:sz w:val="26"/>
          <w:szCs w:val="26"/>
        </w:rPr>
        <w:t xml:space="preserve">    </w:t>
      </w:r>
      <w:r w:rsidRPr="00337B90">
        <w:rPr>
          <w:rFonts w:ascii="Comic Sans MS" w:hAnsi="Comic Sans MS"/>
          <w:noProof/>
          <w:sz w:val="26"/>
          <w:szCs w:val="26"/>
          <w:lang w:eastAsia="tr-TR"/>
        </w:rPr>
        <w:pict>
          <v:shape id="Resim 8" o:spid="_x0000_i1028" type="#_x0000_t75" style="width:60pt;height:88.5pt;visibility:visible">
            <v:imagedata r:id="rId7" o:title=""/>
          </v:shape>
        </w:pict>
      </w:r>
      <w:r>
        <w:rPr>
          <w:rFonts w:ascii="Comic Sans MS" w:hAnsi="Comic Sans MS"/>
          <w:sz w:val="26"/>
          <w:szCs w:val="26"/>
        </w:rPr>
        <w:t>……………………….</w:t>
      </w:r>
    </w:p>
    <w:p w:rsidR="008F51DA" w:rsidRDefault="008F51DA" w:rsidP="00684806">
      <w:pPr>
        <w:spacing w:after="0"/>
        <w:rPr>
          <w:rFonts w:ascii="Comic Sans MS" w:hAnsi="Comic Sans MS"/>
          <w:sz w:val="26"/>
          <w:szCs w:val="26"/>
        </w:rPr>
      </w:pPr>
      <w:r w:rsidRPr="00337B90">
        <w:rPr>
          <w:rFonts w:ascii="Comic Sans MS" w:hAnsi="Comic Sans MS"/>
          <w:noProof/>
          <w:sz w:val="26"/>
          <w:szCs w:val="26"/>
          <w:lang w:eastAsia="tr-TR"/>
        </w:rPr>
        <w:pict>
          <v:shape id="Resim 10" o:spid="_x0000_i1029" type="#_x0000_t75" style="width:81pt;height:81pt;visibility:visible">
            <v:imagedata r:id="rId8" o:title=""/>
          </v:shape>
        </w:pict>
      </w:r>
      <w:r>
        <w:rPr>
          <w:rFonts w:ascii="Comic Sans MS" w:hAnsi="Comic Sans MS"/>
          <w:sz w:val="26"/>
          <w:szCs w:val="26"/>
        </w:rPr>
        <w:t>……………………..</w:t>
      </w:r>
    </w:p>
    <w:p w:rsidR="008F51DA" w:rsidRPr="00684806" w:rsidRDefault="008F51DA" w:rsidP="00684806">
      <w:pPr>
        <w:spacing w:after="0"/>
        <w:rPr>
          <w:rFonts w:ascii="Comic Sans MS" w:hAnsi="Comic Sans MS"/>
          <w:sz w:val="26"/>
          <w:szCs w:val="26"/>
        </w:rPr>
      </w:pPr>
      <w:r w:rsidRPr="00337B90">
        <w:rPr>
          <w:rFonts w:ascii="Comic Sans MS" w:hAnsi="Comic Sans MS"/>
          <w:noProof/>
          <w:sz w:val="26"/>
          <w:szCs w:val="26"/>
          <w:lang w:eastAsia="tr-TR"/>
        </w:rPr>
        <w:pict>
          <v:shape id="Resim 6" o:spid="_x0000_i1030" type="#_x0000_t75" style="width:63pt;height:72.75pt;visibility:visible">
            <v:imagedata r:id="rId9" o:title=""/>
          </v:shape>
        </w:pict>
      </w:r>
      <w:r>
        <w:rPr>
          <w:rFonts w:ascii="Comic Sans MS" w:hAnsi="Comic Sans MS"/>
          <w:sz w:val="26"/>
          <w:szCs w:val="26"/>
        </w:rPr>
        <w:t>……………………….</w:t>
      </w:r>
    </w:p>
    <w:p w:rsidR="008F51DA" w:rsidRPr="00684806" w:rsidRDefault="008F51DA" w:rsidP="0068480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2) Aşağıdaki çizgilerin boyunu cetvelimizle ölçüp, yanına yazalım.</w:t>
      </w:r>
    </w:p>
    <w:p w:rsidR="008F51DA" w:rsidRDefault="008F51DA" w:rsidP="00684806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line id="Düz Bağlayıcı 1" o:spid="_x0000_s1027" style="position:absolute;z-index:251655168;visibility:visible" from="6.75pt,12.7pt" to="294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" strokeweight="3pt">
            <v:stroke joinstyle="miter"/>
          </v:line>
        </w:pic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…………..santimetre</w:t>
      </w:r>
    </w:p>
    <w:p w:rsidR="008F51DA" w:rsidRDefault="008F51DA" w:rsidP="00684806">
      <w:pPr>
        <w:rPr>
          <w:rFonts w:ascii="Comic Sans MS" w:hAnsi="Comic Sans MS"/>
          <w:sz w:val="26"/>
          <w:szCs w:val="26"/>
        </w:rPr>
      </w:pPr>
    </w:p>
    <w:p w:rsidR="008F51DA" w:rsidRDefault="008F51DA" w:rsidP="00684806">
      <w:pPr>
        <w:ind w:left="6372" w:firstLine="708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line id="Düz Bağlayıcı 4" o:spid="_x0000_s1028" style="position:absolute;left:0;text-align:left;z-index:251657216;visibility:visible;mso-position-horizontal-relative:margin" from="7.5pt,13.3pt" to="144.7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" strokeweight="3pt">
            <v:stroke joinstyle="miter"/>
            <w10:wrap anchorx="margin"/>
          </v:line>
        </w:pict>
      </w:r>
      <w:r>
        <w:rPr>
          <w:rFonts w:ascii="Comic Sans MS" w:hAnsi="Comic Sans MS"/>
          <w:sz w:val="26"/>
          <w:szCs w:val="26"/>
        </w:rPr>
        <w:t>…………..santimetre</w:t>
      </w:r>
    </w:p>
    <w:p w:rsidR="008F51DA" w:rsidRDefault="008F51DA" w:rsidP="00684806">
      <w:pPr>
        <w:rPr>
          <w:rFonts w:ascii="Comic Sans MS" w:hAnsi="Comic Sans MS"/>
          <w:sz w:val="26"/>
          <w:szCs w:val="26"/>
        </w:rPr>
      </w:pPr>
    </w:p>
    <w:p w:rsidR="008F51DA" w:rsidRPr="00684806" w:rsidRDefault="008F51DA" w:rsidP="00684806">
      <w:pPr>
        <w:ind w:left="6372" w:firstLine="708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line id="Düz Bağlayıcı 2" o:spid="_x0000_s1029" style="position:absolute;left:0;text-align:left;z-index:251656192;visibility:visible" from="3.75pt,12.2pt" to="170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" strokeweight="3pt">
            <v:stroke joinstyle="miter"/>
          </v:line>
        </w:pict>
      </w:r>
      <w:r>
        <w:rPr>
          <w:rFonts w:ascii="Comic Sans MS" w:hAnsi="Comic Sans MS"/>
          <w:sz w:val="26"/>
          <w:szCs w:val="26"/>
        </w:rPr>
        <w:t>…………..santimetre</w:t>
      </w:r>
    </w:p>
    <w:p w:rsidR="008F51DA" w:rsidRDefault="008F51DA" w:rsidP="00FD758C">
      <w:pPr>
        <w:autoSpaceDE w:val="0"/>
        <w:autoSpaceDN w:val="0"/>
        <w:adjustRightInd w:val="0"/>
        <w:spacing w:after="0" w:line="240" w:lineRule="auto"/>
        <w:rPr>
          <w:rFonts w:ascii="Comic Sans MS" w:eastAsia="ALFABET98Normal" w:hAnsi="Comic Sans MS" w:cs="ALFABET98Normal"/>
          <w:sz w:val="26"/>
          <w:szCs w:val="26"/>
        </w:rPr>
      </w:pPr>
      <w:r w:rsidRPr="007D287A">
        <w:rPr>
          <w:rFonts w:ascii="Comic Sans MS" w:hAnsi="Comic Sans MS"/>
          <w:sz w:val="26"/>
          <w:szCs w:val="26"/>
        </w:rPr>
        <w:t>3)</w:t>
      </w:r>
      <w:r w:rsidRPr="007D287A">
        <w:rPr>
          <w:rFonts w:ascii="Comic Sans MS" w:eastAsia="ALFABET98Normal" w:hAnsi="Comic Sans MS" w:cs="ALFABET98Normal"/>
          <w:sz w:val="26"/>
          <w:szCs w:val="26"/>
        </w:rPr>
        <w:t xml:space="preserve"> Aşağıdaki </w:t>
      </w:r>
      <w:r>
        <w:rPr>
          <w:rFonts w:ascii="Comic Sans MS" w:eastAsia="ALFABET98Normal" w:hAnsi="Comic Sans MS" w:cs="ALFABET98Normal"/>
          <w:sz w:val="26"/>
          <w:szCs w:val="26"/>
        </w:rPr>
        <w:t>uzunlukları hangi standart olmayan ölçme birimi ile ölçmek gerekir yazınız.?(karış, kulaç, parmak, adım)</w:t>
      </w:r>
    </w:p>
    <w:p w:rsidR="008F51DA" w:rsidRDefault="008F51D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Kalemtıraşın boyu:…………………………..          yazı tahtası:………………………………….</w:t>
      </w:r>
    </w:p>
    <w:p w:rsidR="008F51DA" w:rsidRDefault="008F51D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Sıramız: ……………………………….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Sınıfın uzunluğu:…………………………..</w:t>
      </w: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4)Aşağıdaki cisimlerin belirtilen  </w:t>
      </w:r>
      <w:r w:rsidRPr="00DF2D6A">
        <w:rPr>
          <w:rFonts w:ascii="Comic Sans MS" w:hAnsi="Comic Sans MS"/>
          <w:sz w:val="26"/>
          <w:szCs w:val="26"/>
          <w:u w:val="single"/>
        </w:rPr>
        <w:t>yüzeylerin</w:t>
      </w:r>
      <w:r>
        <w:rPr>
          <w:rFonts w:ascii="Comic Sans MS" w:hAnsi="Comic Sans MS"/>
          <w:sz w:val="26"/>
          <w:szCs w:val="26"/>
        </w:rPr>
        <w:t>i adlandırınız.</w:t>
      </w: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 w:rsidRPr="00337B90">
        <w:rPr>
          <w:rFonts w:ascii="Comic Sans MS" w:hAnsi="Comic Sans MS"/>
          <w:noProof/>
          <w:sz w:val="26"/>
          <w:szCs w:val="26"/>
          <w:lang w:eastAsia="tr-TR"/>
        </w:rPr>
        <w:pict>
          <v:shape id="Resim 11" o:spid="_x0000_i1031" type="#_x0000_t75" style="width:282.75pt;height:239.25pt;visibility:visible">
            <v:imagedata r:id="rId10" o:title=""/>
          </v:shape>
        </w:pict>
      </w: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5)Aşağıdaki yüzeylerin </w:t>
      </w:r>
      <w:r w:rsidRPr="007D287A">
        <w:rPr>
          <w:rFonts w:ascii="Comic Sans MS" w:hAnsi="Comic Sans MS"/>
          <w:sz w:val="26"/>
          <w:szCs w:val="26"/>
          <w:u w:val="single"/>
        </w:rPr>
        <w:t>sınırlarını çizerek</w:t>
      </w:r>
      <w:r>
        <w:rPr>
          <w:rFonts w:ascii="Comic Sans MS" w:hAnsi="Comic Sans MS"/>
          <w:sz w:val="26"/>
          <w:szCs w:val="26"/>
        </w:rPr>
        <w:t xml:space="preserve"> oluşan şeklin adını yazınız.</w:t>
      </w: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bookmarkStart w:id="0" w:name="_GoBack"/>
      <w:r>
        <w:rPr>
          <w:noProof/>
          <w:lang w:eastAsia="tr-TR"/>
        </w:rPr>
        <w:pict>
          <v:oval id="Oval 15" o:spid="_x0000_s1030" style="position:absolute;margin-left:387.75pt;margin-top:15.6pt;width:78.75pt;height:66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" fillcolor="#dbdbdb" strokecolor="#002060" strokeweight="1pt">
            <v:stroke dashstyle="longDash" joinstyle="miter"/>
          </v:oval>
        </w:pict>
      </w:r>
      <w:r>
        <w:rPr>
          <w:noProof/>
          <w:lang w:eastAsia="tr-TR"/>
        </w:rPr>
        <w:pict>
          <v:rect id="Dikdörtgen 14" o:spid="_x0000_s1031" style="position:absolute;margin-left:285pt;margin-top:21.6pt;width:57pt;height:54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" fillcolor="#dbdbdb" strokecolor="#002060" strokeweight="1pt">
            <v:stroke dashstyle="longDash"/>
          </v:rect>
        </w:pict>
      </w:r>
      <w:r>
        <w:rPr>
          <w:noProof/>
          <w:lang w:eastAsia="tr-TR"/>
        </w:rPr>
        <w:pict>
          <v:rect id="Dikdörtgen 13" o:spid="_x0000_s1032" style="position:absolute;margin-left:139.5pt;margin-top:20.1pt;width:107.25pt;height:60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" fillcolor="#dbdbdb" strokecolor="#002060" strokeweight="1pt">
            <v:stroke dashstyle="longDash"/>
          </v:rect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2" o:spid="_x0000_s1033" type="#_x0000_t5" style="position:absolute;margin-left:9pt;margin-top:13.35pt;width:84pt;height:69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" fillcolor="#dbdbdb" strokecolor="#1f4d78" strokeweight="1pt">
            <v:stroke dashstyle="longDash"/>
          </v:shape>
        </w:pict>
      </w:r>
      <w:bookmarkEnd w:id="0"/>
    </w:p>
    <w:p w:rsidR="008F51DA" w:rsidRPr="007D287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……………………..               …………………………………          ………………….           ……………………..</w:t>
      </w: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6) 5’er ileriye ve geriye ritmik sayarak yazınız.</w:t>
      </w:r>
    </w:p>
    <w:tbl>
      <w:tblPr>
        <w:tblW w:w="10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8F51DA" w:rsidRPr="00337B90" w:rsidTr="00337B90">
        <w:trPr>
          <w:trHeight w:val="298"/>
          <w:jc w:val="center"/>
        </w:trPr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</w:tr>
    </w:tbl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W w:w="10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8F51DA" w:rsidRPr="00337B90" w:rsidTr="00337B90">
        <w:trPr>
          <w:trHeight w:val="298"/>
          <w:jc w:val="center"/>
        </w:trPr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</w:tbl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7) 2şer ileriye ve geriye ritmik sayarak yazınız.</w:t>
      </w:r>
    </w:p>
    <w:tbl>
      <w:tblPr>
        <w:tblW w:w="10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8F51DA" w:rsidRPr="00337B90" w:rsidTr="00337B90">
        <w:trPr>
          <w:trHeight w:val="298"/>
          <w:jc w:val="center"/>
        </w:trPr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</w:tbl>
    <w:p w:rsidR="008F51DA" w:rsidRDefault="008F51DA" w:rsidP="00FD758C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W w:w="10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8F51DA" w:rsidRPr="00337B90" w:rsidTr="00337B90">
        <w:trPr>
          <w:trHeight w:val="298"/>
          <w:jc w:val="center"/>
        </w:trPr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8F51DA" w:rsidRPr="00337B90" w:rsidRDefault="008F51DA" w:rsidP="00337B90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37B90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</w:tbl>
    <w:p w:rsidR="008F51DA" w:rsidRPr="007D287A" w:rsidRDefault="008F51DA" w:rsidP="00FD758C">
      <w:pPr>
        <w:spacing w:after="0"/>
        <w:rPr>
          <w:rFonts w:ascii="Comic Sans MS" w:hAnsi="Comic Sans MS"/>
          <w:sz w:val="26"/>
          <w:szCs w:val="26"/>
        </w:rPr>
      </w:pPr>
      <w:hyperlink r:id="rId11" w:history="1">
        <w:r w:rsidRPr="001C67E2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sectPr w:rsidR="008F51DA" w:rsidRPr="007D287A" w:rsidSect="006848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806"/>
    <w:rsid w:val="00062649"/>
    <w:rsid w:val="001C67E2"/>
    <w:rsid w:val="00337B90"/>
    <w:rsid w:val="00511188"/>
    <w:rsid w:val="00684806"/>
    <w:rsid w:val="007D287A"/>
    <w:rsid w:val="008F51DA"/>
    <w:rsid w:val="00921A87"/>
    <w:rsid w:val="00D3371B"/>
    <w:rsid w:val="00DA38EA"/>
    <w:rsid w:val="00DF2D6A"/>
    <w:rsid w:val="00FD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8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8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3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371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DA38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157</Words>
  <Characters>901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Frisby</dc:creator>
  <cp:keywords>www.sorubak.com</cp:keywords>
  <dc:description>www.sorubak.com</dc:description>
  <cp:lastModifiedBy>edanur</cp:lastModifiedBy>
  <cp:revision>5</cp:revision>
  <cp:lastPrinted>2014-10-03T21:39:00Z</cp:lastPrinted>
  <dcterms:created xsi:type="dcterms:W3CDTF">2014-10-03T21:13:00Z</dcterms:created>
  <dcterms:modified xsi:type="dcterms:W3CDTF">2014-10-19T07:33:00Z</dcterms:modified>
  <cp:category>www.sorubak.com</cp:category>
</cp:coreProperties>
</file>