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8F" w:rsidRDefault="0068338F">
      <w:pPr>
        <w:rPr>
          <w:sz w:val="32"/>
          <w:szCs w:val="32"/>
        </w:rPr>
      </w:pPr>
      <w:r>
        <w:rPr>
          <w:noProof/>
          <w:lang w:eastAsia="tr-TR"/>
        </w:rPr>
        <w:pict>
          <v:oval id="_x0000_s1026" style="position:absolute;margin-left:278.45pt;margin-top:54.7pt;width:237.25pt;height:65.45pt;z-index:251667456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0.4pt;margin-top:-35.05pt;width:570.4pt;height:62.65pt;z-index:251665408" strokecolor="white">
            <v:textbox>
              <w:txbxContent>
                <w:p w:rsidR="0068338F" w:rsidRPr="00803E45" w:rsidRDefault="0068338F" w:rsidP="000A7C5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SANCAKTEPE İLKOKULU 2-K SINIFI MATEMATİK                                      DEĞERLENDİRME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30.4pt;margin-top:-35.05pt;width:114.1pt;height:28.05pt;z-index:251666432" strokecolor="white">
            <v:textbox>
              <w:txbxContent>
                <w:p w:rsidR="0068338F" w:rsidRDefault="0068338F">
                  <w:r>
                    <w:t>Adı  soyadı: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78.45pt;margin-top:260.4pt;width:250.6pt;height:114.05pt;z-index:251653120">
            <v:textbox>
              <w:txbxContent>
                <w:p w:rsidR="0068338F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6.    Aşağıdaki sayılardan hangisinde </w:t>
                  </w:r>
                  <w:r w:rsidRPr="00BA5ED8">
                    <w:rPr>
                      <w:sz w:val="32"/>
                      <w:szCs w:val="32"/>
                      <w:u w:val="single"/>
                    </w:rPr>
                    <w:t>birler basamağındaki</w:t>
                  </w:r>
                  <w:r>
                    <w:rPr>
                      <w:sz w:val="32"/>
                      <w:szCs w:val="32"/>
                    </w:rPr>
                    <w:t xml:space="preserve"> rakam en büyüktür?</w:t>
                  </w:r>
                </w:p>
                <w:p w:rsidR="0068338F" w:rsidRPr="00BA5ED8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A)97               B)28              C)39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0;margin-top:260.4pt;width:270.7pt;height:114.05pt;z-index:251652096">
            <v:textbox>
              <w:txbxContent>
                <w:p w:rsidR="0068338F" w:rsidRPr="00BA5ED8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5.    86 sayısında  8  rakamının </w:t>
                  </w:r>
                  <w:r w:rsidRPr="00BA5ED8">
                    <w:rPr>
                      <w:sz w:val="32"/>
                      <w:szCs w:val="32"/>
                      <w:u w:val="single"/>
                    </w:rPr>
                    <w:t xml:space="preserve">basamak değeri </w:t>
                  </w:r>
                  <w:r>
                    <w:rPr>
                      <w:sz w:val="32"/>
                      <w:szCs w:val="32"/>
                    </w:rPr>
                    <w:t xml:space="preserve">kaçtır? </w:t>
                  </w:r>
                  <w:hyperlink r:id="rId4" w:history="1">
                    <w:r w:rsidRPr="001C67E2">
                      <w:rPr>
                        <w:rStyle w:val="Hyperlink"/>
                        <w:rFonts w:ascii="Comic Sans MS" w:hAnsi="Comic Sans MS"/>
                        <w:sz w:val="18"/>
                        <w:szCs w:val="18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78.45pt;margin-top:134.8pt;width:250.6pt;height:114.95pt;z-index:251648000">
            <v:textbox>
              <w:txbxContent>
                <w:p w:rsidR="0068338F" w:rsidRPr="001F0062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4.       5 deste fındığın 4 tanesini yersem kaç fındığım kalır?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margin-left:0;margin-top:134.8pt;width:270.7pt;height:114.95pt;z-index:251646976">
            <v:textbox>
              <w:txbxContent>
                <w:p w:rsidR="0068338F" w:rsidRPr="00754712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3.    2 düzine  kurabiyeye 3 tane daha eklersem kaç kurabiyem olur?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3" type="#_x0000_t202" style="position:absolute;margin-left:273.7pt;margin-top:32.45pt;width:255.35pt;height:93.3pt;z-index:251650048;mso-wrap-style:none">
            <v:textbox style="mso-next-textbox:#_x0000_s1033">
              <w:txbxContent>
                <w:p w:rsidR="0068338F" w:rsidRPr="00E05D91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2.Aşağıdaki kutuya 1 deste kalem çiz.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4" type="#_x0000_t202" style="position:absolute;margin-left:0;margin-top:32.45pt;width:270.7pt;height:93.3pt;z-index:251649024">
            <v:textbox style="mso-next-textbox:#_x0000_s1034">
              <w:txbxContent>
                <w:p w:rsidR="0068338F" w:rsidRPr="00A017F2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1.Aşağıdaki şekilleri 1 düzineye tamamla.</w:t>
                  </w:r>
                  <w:r w:rsidRPr="000A7C53">
                    <w:rPr>
                      <w:sz w:val="32"/>
                      <w:szCs w:val="32"/>
                    </w:rPr>
                    <w:t xml:space="preserve"> </w:t>
                  </w:r>
                  <w:r w:rsidRPr="001157A8">
                    <w:rPr>
                      <w:noProof/>
                      <w:sz w:val="32"/>
                      <w:szCs w:val="32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3" o:spid="_x0000_i1028" type="#_x0000_t75" style="width:27pt;height:18.75pt;visibility:visible">
                        <v:imagedata r:id="rId5" o:title=""/>
                      </v:shape>
                    </w:pict>
                  </w:r>
                  <w:r w:rsidRPr="001157A8">
                    <w:rPr>
                      <w:noProof/>
                      <w:sz w:val="32"/>
                      <w:szCs w:val="32"/>
                      <w:lang w:eastAsia="tr-TR"/>
                    </w:rPr>
                    <w:pict>
                      <v:shape id="Resim 4" o:spid="_x0000_i1029" type="#_x0000_t75" style="width:27pt;height:18.75pt;visibility:visible">
                        <v:imagedata r:id="rId5" o:title=""/>
                      </v:shape>
                    </w:pict>
                  </w:r>
                  <w:r w:rsidRPr="001157A8">
                    <w:rPr>
                      <w:noProof/>
                      <w:sz w:val="32"/>
                      <w:szCs w:val="32"/>
                      <w:lang w:eastAsia="tr-TR"/>
                    </w:rPr>
                    <w:pict>
                      <v:shape id="Resim 5" o:spid="_x0000_i1030" type="#_x0000_t75" style="width:27pt;height:18.75pt;visibility:visible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sz w:val="32"/>
          <w:szCs w:val="32"/>
        </w:rPr>
        <w:t xml:space="preserve">    </w:t>
      </w:r>
    </w:p>
    <w:p w:rsidR="0068338F" w:rsidRDefault="0068338F">
      <w:pPr>
        <w:rPr>
          <w:sz w:val="32"/>
          <w:szCs w:val="32"/>
        </w:rPr>
      </w:pPr>
    </w:p>
    <w:p w:rsidR="0068338F" w:rsidRDefault="0068338F">
      <w:pPr>
        <w:rPr>
          <w:sz w:val="32"/>
          <w:szCs w:val="32"/>
        </w:rPr>
      </w:pPr>
    </w:p>
    <w:p w:rsidR="0068338F" w:rsidRDefault="0068338F">
      <w:pPr>
        <w:rPr>
          <w:sz w:val="32"/>
          <w:szCs w:val="32"/>
        </w:rPr>
      </w:pPr>
    </w:p>
    <w:p w:rsidR="0068338F" w:rsidRDefault="0068338F">
      <w:pPr>
        <w:rPr>
          <w:sz w:val="32"/>
          <w:szCs w:val="32"/>
        </w:rPr>
      </w:pPr>
      <w:r>
        <w:rPr>
          <w:noProof/>
          <w:lang w:eastAsia="tr-TR"/>
        </w:rPr>
        <w:pict>
          <v:shape id="_x0000_s1035" type="#_x0000_t202" style="position:absolute;margin-left:278.45pt;margin-top:5.6pt;width:250.6pt;height:122.55pt;z-index:251655168">
            <v:textbox>
              <w:txbxContent>
                <w:p w:rsidR="0068338F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8.  İki basamaklı en büyük sayı………</w:t>
                  </w:r>
                </w:p>
                <w:p w:rsidR="0068338F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İki basamaklı en küçük sayı……….</w:t>
                  </w:r>
                </w:p>
                <w:p w:rsidR="0068338F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En büyük rakam……..</w:t>
                  </w:r>
                </w:p>
                <w:p w:rsidR="0068338F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En küçük rakam……..</w:t>
                  </w:r>
                </w:p>
                <w:p w:rsidR="0068338F" w:rsidRPr="00BA5ED8" w:rsidRDefault="0068338F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0;margin-top:5.6pt;width:270.7pt;height:102.85pt;z-index:251654144">
            <v:textbox>
              <w:txbxContent>
                <w:p w:rsidR="0068338F" w:rsidRPr="00BA5ED8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7.    38 sayısında </w:t>
                  </w:r>
                  <w:r w:rsidRPr="00BA5ED8">
                    <w:rPr>
                      <w:sz w:val="32"/>
                      <w:szCs w:val="32"/>
                      <w:u w:val="single"/>
                    </w:rPr>
                    <w:t>onlar basamağındaki</w:t>
                  </w:r>
                  <w:r>
                    <w:rPr>
                      <w:sz w:val="32"/>
                      <w:szCs w:val="32"/>
                    </w:rPr>
                    <w:t xml:space="preserve"> rakamın </w:t>
                  </w:r>
                  <w:r w:rsidRPr="00BA5ED8">
                    <w:rPr>
                      <w:sz w:val="32"/>
                      <w:szCs w:val="32"/>
                      <w:u w:val="single"/>
                    </w:rPr>
                    <w:t>basamak değeri</w:t>
                  </w:r>
                  <w:r>
                    <w:rPr>
                      <w:sz w:val="32"/>
                      <w:szCs w:val="32"/>
                    </w:rPr>
                    <w:t xml:space="preserve"> kaçtır?</w:t>
                  </w:r>
                </w:p>
              </w:txbxContent>
            </v:textbox>
          </v:shape>
        </w:pict>
      </w:r>
    </w:p>
    <w:p w:rsidR="0068338F" w:rsidRDefault="0068338F">
      <w:pPr>
        <w:rPr>
          <w:sz w:val="32"/>
          <w:szCs w:val="32"/>
        </w:rPr>
      </w:pPr>
    </w:p>
    <w:p w:rsidR="0068338F" w:rsidRDefault="0068338F">
      <w:pPr>
        <w:rPr>
          <w:sz w:val="32"/>
          <w:szCs w:val="32"/>
        </w:rPr>
      </w:pPr>
    </w:p>
    <w:p w:rsidR="0068338F" w:rsidRPr="00D344F2" w:rsidRDefault="0068338F">
      <w:pPr>
        <w:rPr>
          <w:sz w:val="32"/>
          <w:szCs w:val="32"/>
        </w:rPr>
      </w:pPr>
      <w:r>
        <w:rPr>
          <w:noProof/>
          <w:lang w:eastAsia="tr-TR"/>
        </w:rPr>
        <w:pict>
          <v:shape id="_x0000_s1037" type="#_x0000_t202" style="position:absolute;margin-left:398.8pt;margin-top:302.7pt;width:130.25pt;height:21.6pt;z-index:251668480" strokecolor="white">
            <v:textbox>
              <w:txbxContent>
                <w:p w:rsidR="0068338F" w:rsidRDefault="0068338F">
                  <w:r>
                    <w:t>E. KORKMAZ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0;margin-top:177.5pt;width:529.05pt;height:125.2pt;z-index:251651072">
            <v:textbox>
              <w:txbxContent>
                <w:p w:rsidR="0068338F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10.   25 =……..onluk+……..birlik                                         8 onluk=………..       </w:t>
                  </w:r>
                </w:p>
                <w:p w:rsidR="0068338F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30=……..onluk+……..birlik                                           5birlik=…………..</w:t>
                  </w:r>
                </w:p>
                <w:p w:rsidR="0068338F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11.Rakamları  aşağıya  yazınız.</w:t>
                  </w:r>
                </w:p>
                <w:p w:rsidR="0068338F" w:rsidRPr="00A63054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…………………………………………………………………………………………………………….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88.45pt;margin-top:116.75pt;width:20.6pt;height:0;z-index:2516643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296.9pt;margin-top:86.8pt;width:17.75pt;height:0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288.45pt;margin-top:57.8pt;width:0;height:58.95pt;z-index:25166233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296.9pt;margin-top:57.8pt;width:.9pt;height:29pt;z-index:251661312" o:connectortype="straight"/>
        </w:pict>
      </w:r>
      <w:r>
        <w:rPr>
          <w:noProof/>
          <w:lang w:eastAsia="tr-TR"/>
        </w:rPr>
        <w:pict>
          <v:shape id="_x0000_s1043" type="#_x0000_t32" style="position:absolute;margin-left:42.55pt;margin-top:86.8pt;width:13.1pt;height:0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42.55pt;margin-top:57.8pt;width:0;height:29pt;z-index:251657216" o:connectortype="straight"/>
        </w:pict>
      </w:r>
      <w:r>
        <w:rPr>
          <w:noProof/>
          <w:lang w:eastAsia="tr-TR"/>
        </w:rPr>
        <w:pict>
          <v:shape id="_x0000_s1045" type="#_x0000_t32" style="position:absolute;margin-left:33.65pt;margin-top:63.45pt;width:0;height:53.3pt;z-index:251658240" o:connectortype="straight"/>
        </w:pict>
      </w:r>
      <w:r>
        <w:rPr>
          <w:noProof/>
          <w:lang w:eastAsia="tr-TR"/>
        </w:rPr>
        <w:pict>
          <v:shape id="_x0000_s1046" type="#_x0000_t32" style="position:absolute;margin-left:33.65pt;margin-top:116.75pt;width:16.4pt;height:0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202" style="position:absolute;margin-left:0;margin-top:37.25pt;width:529.05pt;height:132.8pt;z-index:251656192">
            <v:textbox>
              <w:txbxContent>
                <w:p w:rsidR="0068338F" w:rsidRPr="00803E45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9.   54   </w:t>
                  </w:r>
                  <w:r w:rsidRPr="00803E45">
                    <w:rPr>
                      <w:sz w:val="32"/>
                      <w:szCs w:val="32"/>
                      <w:u w:val="single"/>
                    </w:rPr>
                    <w:t>Basamak adı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</w:t>
                  </w:r>
                  <w:r w:rsidRPr="00803E45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Basamak değeri </w:t>
                  </w:r>
                  <w:r>
                    <w:rPr>
                      <w:sz w:val="32"/>
                      <w:szCs w:val="32"/>
                    </w:rPr>
                    <w:t xml:space="preserve">     60   </w:t>
                  </w:r>
                  <w:r w:rsidRPr="00803E45">
                    <w:rPr>
                      <w:sz w:val="32"/>
                      <w:szCs w:val="32"/>
                      <w:u w:val="single"/>
                    </w:rPr>
                    <w:t>Basamak adı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</w:t>
                  </w:r>
                  <w:r w:rsidRPr="00803E45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  <w:u w:val="single"/>
                    </w:rPr>
                    <w:t xml:space="preserve"> Basamak değeri </w:t>
                  </w:r>
                  <w:r w:rsidRPr="00803E45">
                    <w:rPr>
                      <w:sz w:val="32"/>
                      <w:szCs w:val="32"/>
                    </w:rPr>
                    <w:t xml:space="preserve">        </w:t>
                  </w:r>
                </w:p>
                <w:p w:rsidR="0068338F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…………………..          …………..                      ………………………               ………..</w:t>
                  </w:r>
                </w:p>
                <w:p w:rsidR="0068338F" w:rsidRPr="00803E45" w:rsidRDefault="0068338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…………………….         …………..                      ………………………..             …………</w:t>
                  </w:r>
                </w:p>
              </w:txbxContent>
            </v:textbox>
          </v:shape>
        </w:pict>
      </w:r>
    </w:p>
    <w:sectPr w:rsidR="0068338F" w:rsidRPr="00D344F2" w:rsidSect="00D344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F2"/>
    <w:rsid w:val="000A7C53"/>
    <w:rsid w:val="000E3FAA"/>
    <w:rsid w:val="001157A8"/>
    <w:rsid w:val="001C67E2"/>
    <w:rsid w:val="001F0062"/>
    <w:rsid w:val="002C52DF"/>
    <w:rsid w:val="0035250D"/>
    <w:rsid w:val="005662E6"/>
    <w:rsid w:val="005D2F9D"/>
    <w:rsid w:val="0068338F"/>
    <w:rsid w:val="00754712"/>
    <w:rsid w:val="00803E45"/>
    <w:rsid w:val="00A017F2"/>
    <w:rsid w:val="00A63054"/>
    <w:rsid w:val="00BA5ED8"/>
    <w:rsid w:val="00D344F2"/>
    <w:rsid w:val="00E0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F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34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44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C52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5</Words>
  <Characters>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</dc:creator>
  <cp:keywords>www.sorubak.com</cp:keywords>
  <dc:description>www.sorubak.com</dc:description>
  <cp:lastModifiedBy>edanur</cp:lastModifiedBy>
  <cp:revision>3</cp:revision>
  <cp:lastPrinted>2013-09-24T18:40:00Z</cp:lastPrinted>
  <dcterms:created xsi:type="dcterms:W3CDTF">2013-09-24T18:04:00Z</dcterms:created>
  <dcterms:modified xsi:type="dcterms:W3CDTF">2014-10-19T07:33:00Z</dcterms:modified>
  <cp:category>www.sorubak.com</cp:category>
</cp:coreProperties>
</file>