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58D" w:rsidRDefault="00B3558D">
      <w:pPr>
        <w:rPr>
          <w:rFonts w:ascii="Comic Sans MS" w:hAnsi="Comic Sans MS"/>
        </w:rPr>
      </w:pPr>
      <w:r w:rsidRPr="00F20291">
        <w:rPr>
          <w:rFonts w:ascii="Comic Sans MS" w:hAnsi="Comic Sans MS"/>
        </w:rPr>
        <w:t>MATEMATİK TESTİ</w:t>
      </w:r>
    </w:p>
    <w:tbl>
      <w:tblPr>
        <w:tblW w:w="5682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259"/>
        <w:gridCol w:w="2490"/>
        <w:gridCol w:w="2933"/>
      </w:tblGrid>
      <w:tr w:rsidR="00B3558D" w:rsidRPr="004F652C" w:rsidTr="000B04D2">
        <w:trPr>
          <w:gridAfter w:val="1"/>
          <w:wAfter w:w="2933" w:type="dxa"/>
          <w:trHeight w:val="424"/>
          <w:tblCellSpacing w:w="0" w:type="dxa"/>
        </w:trPr>
        <w:tc>
          <w:tcPr>
            <w:tcW w:w="2749" w:type="dxa"/>
            <w:gridSpan w:val="2"/>
            <w:shd w:val="clear" w:color="auto" w:fill="FFFFFF"/>
          </w:tcPr>
          <w:p w:rsidR="00B3558D" w:rsidRPr="004F652C" w:rsidRDefault="00B3558D" w:rsidP="00F20291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1- 7 onluk + 4 birlikten oluşan sayı aşağıdakilerden hangisidir?</w:t>
            </w:r>
          </w:p>
        </w:tc>
      </w:tr>
      <w:tr w:rsidR="00B3558D" w:rsidRPr="004F652C" w:rsidTr="000B04D2">
        <w:trPr>
          <w:gridAfter w:val="1"/>
          <w:wAfter w:w="2933" w:type="dxa"/>
          <w:trHeight w:val="340"/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</w:tcPr>
          <w:tbl>
            <w:tblPr>
              <w:tblW w:w="2686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908"/>
              <w:gridCol w:w="889"/>
              <w:gridCol w:w="889"/>
            </w:tblGrid>
            <w:tr w:rsidR="00B3558D" w:rsidRPr="004F652C" w:rsidTr="000B04D2">
              <w:trPr>
                <w:trHeight w:val="333"/>
                <w:tblCellSpacing w:w="0" w:type="dxa"/>
              </w:trPr>
              <w:tc>
                <w:tcPr>
                  <w:tcW w:w="908" w:type="dxa"/>
                </w:tcPr>
                <w:p w:rsidR="00B3558D" w:rsidRPr="00F20291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0291">
                    <w:rPr>
                      <w:rFonts w:ascii="Comic Sans MS" w:hAnsi="Comic Sans MS"/>
                      <w:sz w:val="20"/>
                      <w:szCs w:val="20"/>
                    </w:rPr>
                    <w:t>A)  74</w:t>
                  </w:r>
                </w:p>
              </w:tc>
              <w:tc>
                <w:tcPr>
                  <w:tcW w:w="889" w:type="dxa"/>
                </w:tcPr>
                <w:p w:rsidR="00B3558D" w:rsidRPr="00F20291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0291">
                    <w:rPr>
                      <w:rFonts w:ascii="Comic Sans MS" w:hAnsi="Comic Sans MS"/>
                      <w:sz w:val="20"/>
                      <w:szCs w:val="20"/>
                    </w:rPr>
                    <w:t>B)  47</w:t>
                  </w:r>
                </w:p>
              </w:tc>
              <w:tc>
                <w:tcPr>
                  <w:tcW w:w="889" w:type="dxa"/>
                </w:tcPr>
                <w:p w:rsidR="00B3558D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0291">
                    <w:rPr>
                      <w:rFonts w:ascii="Comic Sans MS" w:hAnsi="Comic Sans MS"/>
                      <w:sz w:val="20"/>
                      <w:szCs w:val="20"/>
                    </w:rPr>
                    <w:t>C)  34</w:t>
                  </w:r>
                </w:p>
                <w:p w:rsidR="00B3558D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3558D" w:rsidRPr="00F20291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3558D" w:rsidRPr="004F652C" w:rsidRDefault="00B3558D" w:rsidP="00F20291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3558D" w:rsidRPr="004F652C" w:rsidTr="000B04D2">
        <w:trPr>
          <w:trHeight w:val="1108"/>
          <w:tblCellSpacing w:w="0" w:type="dxa"/>
        </w:trPr>
        <w:tc>
          <w:tcPr>
            <w:tcW w:w="259" w:type="dxa"/>
            <w:vMerge w:val="restart"/>
            <w:shd w:val="clear" w:color="auto" w:fill="FFFFFF"/>
            <w:noWrap/>
          </w:tcPr>
          <w:p w:rsidR="00B3558D" w:rsidRPr="00F20291" w:rsidRDefault="00B3558D" w:rsidP="00F20291">
            <w:pPr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F20291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2- </w:t>
            </w:r>
          </w:p>
        </w:tc>
        <w:tc>
          <w:tcPr>
            <w:tcW w:w="5423" w:type="dxa"/>
            <w:gridSpan w:val="2"/>
            <w:shd w:val="clear" w:color="auto" w:fill="FFFFFF"/>
          </w:tcPr>
          <w:p w:rsidR="00B3558D" w:rsidRPr="00F20291" w:rsidRDefault="00B3558D" w:rsidP="00F20291">
            <w:pPr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F652C">
              <w:rPr>
                <w:rFonts w:ascii="Arial" w:hAnsi="Arial" w:cs="Arial"/>
                <w:noProof/>
                <w:color w:val="000000"/>
                <w:sz w:val="17"/>
                <w:szCs w:val="17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www.okulistik.com/srv/qimage/zoom-120/q255328-b0.png" style="width:252pt;height:53.25pt;visibility:visible">
                  <v:imagedata r:id="rId5" o:title=""/>
                </v:shape>
              </w:pict>
            </w:r>
          </w:p>
        </w:tc>
      </w:tr>
      <w:tr w:rsidR="00B3558D" w:rsidRPr="004F652C" w:rsidTr="000B04D2">
        <w:trPr>
          <w:trHeight w:val="144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B3558D" w:rsidRPr="00F20291" w:rsidRDefault="00B3558D" w:rsidP="00F20291">
            <w:pPr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tbl>
            <w:tblPr>
              <w:tblW w:w="2332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845"/>
              <w:gridCol w:w="828"/>
              <w:gridCol w:w="828"/>
            </w:tblGrid>
            <w:tr w:rsidR="00B3558D" w:rsidRPr="004F652C" w:rsidTr="000B04D2">
              <w:trPr>
                <w:trHeight w:val="298"/>
                <w:tblCellSpacing w:w="0" w:type="dxa"/>
              </w:trPr>
              <w:tc>
                <w:tcPr>
                  <w:tcW w:w="846" w:type="dxa"/>
                </w:tcPr>
                <w:p w:rsidR="00B3558D" w:rsidRPr="00F20291" w:rsidRDefault="00B3558D" w:rsidP="00F2029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0291">
                    <w:rPr>
                      <w:rFonts w:ascii="Times New Roman" w:hAnsi="Times New Roman"/>
                      <w:sz w:val="24"/>
                      <w:szCs w:val="24"/>
                    </w:rPr>
                    <w:t>A)  27</w:t>
                  </w:r>
                </w:p>
              </w:tc>
              <w:tc>
                <w:tcPr>
                  <w:tcW w:w="828" w:type="dxa"/>
                </w:tcPr>
                <w:p w:rsidR="00B3558D" w:rsidRPr="00F20291" w:rsidRDefault="00B3558D" w:rsidP="00F2029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0291">
                    <w:rPr>
                      <w:rFonts w:ascii="Times New Roman" w:hAnsi="Times New Roman"/>
                      <w:sz w:val="24"/>
                      <w:szCs w:val="24"/>
                    </w:rPr>
                    <w:t>B)  35</w:t>
                  </w:r>
                </w:p>
              </w:tc>
              <w:tc>
                <w:tcPr>
                  <w:tcW w:w="828" w:type="dxa"/>
                </w:tcPr>
                <w:p w:rsidR="00B3558D" w:rsidRPr="00F20291" w:rsidRDefault="00B3558D" w:rsidP="00F2029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0291">
                    <w:rPr>
                      <w:rFonts w:ascii="Times New Roman" w:hAnsi="Times New Roman"/>
                      <w:sz w:val="24"/>
                      <w:szCs w:val="24"/>
                    </w:rPr>
                    <w:t>C)  37</w:t>
                  </w:r>
                </w:p>
              </w:tc>
            </w:tr>
          </w:tbl>
          <w:p w:rsidR="00B3558D" w:rsidRPr="00F20291" w:rsidRDefault="00B3558D" w:rsidP="00F20291">
            <w:pPr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B3558D" w:rsidRPr="004F652C" w:rsidTr="000B04D2">
        <w:trPr>
          <w:trHeight w:val="274"/>
          <w:tblCellSpacing w:w="0" w:type="dxa"/>
        </w:trPr>
        <w:tc>
          <w:tcPr>
            <w:tcW w:w="5682" w:type="dxa"/>
            <w:gridSpan w:val="3"/>
            <w:shd w:val="clear" w:color="auto" w:fill="FFFFFF"/>
          </w:tcPr>
          <w:p w:rsidR="00B3558D" w:rsidRPr="004F652C" w:rsidRDefault="00B3558D" w:rsidP="00F20291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3-  48 sayısının onluk ve birliklerine ayrılışı hangi seçenekte doğru verilmiştir?</w:t>
            </w:r>
          </w:p>
        </w:tc>
      </w:tr>
      <w:tr w:rsidR="00B3558D" w:rsidRPr="004F652C" w:rsidTr="000B04D2">
        <w:trPr>
          <w:trHeight w:val="2344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62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622"/>
            </w:tblGrid>
            <w:tr w:rsidR="00B3558D" w:rsidRPr="004F652C" w:rsidTr="000B04D2">
              <w:trPr>
                <w:trHeight w:val="274"/>
                <w:tblCellSpacing w:w="0" w:type="dxa"/>
              </w:trPr>
              <w:tc>
                <w:tcPr>
                  <w:tcW w:w="5622" w:type="dxa"/>
                </w:tcPr>
                <w:p w:rsidR="00B3558D" w:rsidRPr="00F20291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0291">
                    <w:rPr>
                      <w:rFonts w:ascii="Comic Sans MS" w:hAnsi="Comic Sans MS"/>
                      <w:sz w:val="20"/>
                      <w:szCs w:val="20"/>
                    </w:rPr>
                    <w:t>A)  4 onluk + 8 birlik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F20291">
                    <w:rPr>
                      <w:rFonts w:ascii="Comic Sans MS" w:hAnsi="Comic Sans MS"/>
                      <w:sz w:val="20"/>
                      <w:szCs w:val="20"/>
                    </w:rPr>
                    <w:t>B)  8 onluk + 4 birlik</w:t>
                  </w:r>
                </w:p>
              </w:tc>
            </w:tr>
            <w:tr w:rsidR="00B3558D" w:rsidRPr="004F652C" w:rsidTr="000B04D2">
              <w:trPr>
                <w:tblCellSpacing w:w="0" w:type="dxa"/>
              </w:trPr>
              <w:tc>
                <w:tcPr>
                  <w:tcW w:w="5622" w:type="dxa"/>
                </w:tcPr>
                <w:p w:rsidR="00B3558D" w:rsidRPr="00F20291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558D" w:rsidRPr="004F652C" w:rsidTr="000B04D2">
              <w:trPr>
                <w:trHeight w:val="1884"/>
                <w:tblCellSpacing w:w="0" w:type="dxa"/>
              </w:trPr>
              <w:tc>
                <w:tcPr>
                  <w:tcW w:w="5622" w:type="dxa"/>
                </w:tcPr>
                <w:p w:rsidR="00B3558D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Pr="00F20291">
                    <w:rPr>
                      <w:rFonts w:ascii="Comic Sans MS" w:hAnsi="Comic Sans MS"/>
                      <w:sz w:val="20"/>
                      <w:szCs w:val="20"/>
                    </w:rPr>
                    <w:t>C)  8 onluk + 8 birlik</w:t>
                  </w:r>
                </w:p>
                <w:p w:rsidR="00B3558D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4- </w:t>
                  </w:r>
                </w:p>
                <w:tbl>
                  <w:tblPr>
                    <w:tblW w:w="2952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5458"/>
                  </w:tblGrid>
                  <w:tr w:rsidR="00B3558D" w:rsidRPr="004F652C" w:rsidTr="000B04D2">
                    <w:trPr>
                      <w:trHeight w:val="829"/>
                      <w:tblCellSpacing w:w="0" w:type="dxa"/>
                    </w:trPr>
                    <w:tc>
                      <w:tcPr>
                        <w:tcW w:w="2952" w:type="dxa"/>
                        <w:shd w:val="clear" w:color="auto" w:fill="FFFFFF"/>
                      </w:tcPr>
                      <w:p w:rsidR="00B3558D" w:rsidRPr="00F20291" w:rsidRDefault="00B3558D" w:rsidP="00F20291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F20291">
                          <w:rPr>
                            <w:rFonts w:ascii="Arial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F652C">
                          <w:rPr>
                            <w:rFonts w:ascii="Arial" w:hAnsi="Arial" w:cs="Arial"/>
                            <w:noProof/>
                            <w:color w:val="000000"/>
                            <w:sz w:val="17"/>
                            <w:szCs w:val="17"/>
                          </w:rPr>
                          <w:pict>
                            <v:shape id="Resim 3" o:spid="_x0000_i1026" type="#_x0000_t75" alt="http://www.okulistik.com/srv/qimage/zoom-120/q255330-b0.png" style="width:270pt;height:33pt;visibility:visible">
                              <v:imagedata r:id="rId6" o:title=""/>
                            </v:shape>
                          </w:pict>
                        </w:r>
                      </w:p>
                    </w:tc>
                  </w:tr>
                  <w:tr w:rsidR="00B3558D" w:rsidRPr="004F652C" w:rsidTr="000B04D2">
                    <w:trPr>
                      <w:trHeight w:val="313"/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2920" w:type="dxa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958"/>
                          <w:gridCol w:w="981"/>
                          <w:gridCol w:w="981"/>
                        </w:tblGrid>
                        <w:tr w:rsidR="00B3558D" w:rsidRPr="004F652C" w:rsidTr="000B04D2">
                          <w:trPr>
                            <w:trHeight w:val="259"/>
                            <w:tblCellSpacing w:w="0" w:type="dxa"/>
                          </w:trPr>
                          <w:tc>
                            <w:tcPr>
                              <w:tcW w:w="958" w:type="dxa"/>
                            </w:tcPr>
                            <w:p w:rsidR="00B3558D" w:rsidRPr="00F20291" w:rsidRDefault="00B3558D" w:rsidP="00F20291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2029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A)  Yetmiş dokuz</w:t>
                              </w:r>
                            </w:p>
                          </w:tc>
                          <w:tc>
                            <w:tcPr>
                              <w:tcW w:w="981" w:type="dxa"/>
                            </w:tcPr>
                            <w:p w:rsidR="00B3558D" w:rsidRPr="00F20291" w:rsidRDefault="00B3558D" w:rsidP="00F20291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2029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B)  Doksan yedi</w:t>
                              </w:r>
                            </w:p>
                          </w:tc>
                          <w:tc>
                            <w:tcPr>
                              <w:tcW w:w="981" w:type="dxa"/>
                            </w:tcPr>
                            <w:p w:rsidR="00B3558D" w:rsidRPr="00F20291" w:rsidRDefault="00B3558D" w:rsidP="00F20291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2029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C)  Doksan dokuz</w:t>
                              </w:r>
                            </w:p>
                          </w:tc>
                        </w:tr>
                      </w:tbl>
                      <w:p w:rsidR="00B3558D" w:rsidRPr="00F20291" w:rsidRDefault="00B3558D" w:rsidP="00F20291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3558D" w:rsidRPr="00F20291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3558D" w:rsidRPr="004F652C" w:rsidRDefault="00B3558D" w:rsidP="00F20291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3558D" w:rsidRPr="004F652C" w:rsidTr="000B04D2">
        <w:trPr>
          <w:trHeight w:val="561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</w:tcPr>
          <w:p w:rsidR="00B3558D" w:rsidRPr="004F652C" w:rsidRDefault="00B3558D" w:rsidP="00F20291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B3558D" w:rsidRPr="004F652C" w:rsidRDefault="00B3558D" w:rsidP="00F20291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5-  82 doğal sayısında kaç onluk kaç birlik vardır?</w:t>
            </w:r>
          </w:p>
        </w:tc>
      </w:tr>
      <w:tr w:rsidR="00B3558D" w:rsidRPr="004F652C" w:rsidTr="000B04D2">
        <w:trPr>
          <w:trHeight w:val="3998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562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622"/>
            </w:tblGrid>
            <w:tr w:rsidR="00B3558D" w:rsidRPr="004F652C" w:rsidTr="000B04D2">
              <w:trPr>
                <w:trHeight w:val="274"/>
                <w:tblCellSpacing w:w="0" w:type="dxa"/>
              </w:trPr>
              <w:tc>
                <w:tcPr>
                  <w:tcW w:w="5622" w:type="dxa"/>
                </w:tcPr>
                <w:p w:rsidR="00B3558D" w:rsidRPr="00F20291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20291">
                    <w:rPr>
                      <w:rFonts w:ascii="Comic Sans MS" w:hAnsi="Comic Sans MS"/>
                      <w:sz w:val="20"/>
                      <w:szCs w:val="20"/>
                    </w:rPr>
                    <w:t>A)  2 onluk + 8 birlik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F20291">
                    <w:rPr>
                      <w:rFonts w:ascii="Comic Sans MS" w:hAnsi="Comic Sans MS"/>
                      <w:sz w:val="20"/>
                      <w:szCs w:val="20"/>
                    </w:rPr>
                    <w:t>B)  7 onluk + 2 birlik</w:t>
                  </w:r>
                </w:p>
              </w:tc>
            </w:tr>
            <w:tr w:rsidR="00B3558D" w:rsidRPr="004F652C" w:rsidTr="000B04D2">
              <w:trPr>
                <w:tblCellSpacing w:w="0" w:type="dxa"/>
              </w:trPr>
              <w:tc>
                <w:tcPr>
                  <w:tcW w:w="5622" w:type="dxa"/>
                </w:tcPr>
                <w:p w:rsidR="00B3558D" w:rsidRPr="00F20291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558D" w:rsidRPr="004F652C" w:rsidTr="000B04D2">
              <w:trPr>
                <w:trHeight w:val="3553"/>
                <w:tblCellSpacing w:w="0" w:type="dxa"/>
              </w:trPr>
              <w:tc>
                <w:tcPr>
                  <w:tcW w:w="5622" w:type="dxa"/>
                </w:tcPr>
                <w:p w:rsidR="00B3558D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Pr="00F20291">
                    <w:rPr>
                      <w:rFonts w:ascii="Comic Sans MS" w:hAnsi="Comic Sans MS"/>
                      <w:sz w:val="20"/>
                      <w:szCs w:val="20"/>
                    </w:rPr>
                    <w:t>C)  8 onluk + 2 birlik</w:t>
                  </w:r>
                </w:p>
                <w:p w:rsidR="00B3558D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tbl>
                  <w:tblPr>
                    <w:tblW w:w="2986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5358"/>
                  </w:tblGrid>
                  <w:tr w:rsidR="00B3558D" w:rsidRPr="004F652C" w:rsidTr="000B04D2">
                    <w:trPr>
                      <w:trHeight w:val="498"/>
                      <w:tblCellSpacing w:w="0" w:type="dxa"/>
                    </w:trPr>
                    <w:tc>
                      <w:tcPr>
                        <w:tcW w:w="2986" w:type="dxa"/>
                        <w:shd w:val="clear" w:color="auto" w:fill="FFFFFF"/>
                      </w:tcPr>
                      <w:p w:rsidR="00B3558D" w:rsidRPr="004F652C" w:rsidRDefault="00B3558D" w:rsidP="00F20291">
                        <w:pPr>
                          <w:pStyle w:val="NoSpacing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4F652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6-  54 doğal sayısının onlar ve birler basamağındaki rakamlarının yerleri değiştiğinde sayıda nasıl bir değişiklik olur?</w:t>
                        </w:r>
                      </w:p>
                    </w:tc>
                  </w:tr>
                  <w:tr w:rsidR="00B3558D" w:rsidRPr="004F652C" w:rsidTr="000B04D2">
                    <w:trPr>
                      <w:trHeight w:val="715"/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298" w:type="dxa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5298"/>
                        </w:tblGrid>
                        <w:tr w:rsidR="00B3558D" w:rsidRPr="004F652C" w:rsidTr="000B04D2">
                          <w:trPr>
                            <w:trHeight w:val="248"/>
                            <w:tblCellSpacing w:w="0" w:type="dxa"/>
                          </w:trPr>
                          <w:tc>
                            <w:tcPr>
                              <w:tcW w:w="5298" w:type="dxa"/>
                            </w:tcPr>
                            <w:p w:rsidR="00B3558D" w:rsidRPr="00F20291" w:rsidRDefault="00B3558D" w:rsidP="000B04D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F20291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A)  Onlar basamağında 5 olur.</w:t>
                              </w: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 w:rsidRPr="00F20291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B)  Sayı 9 eksilir.</w:t>
                              </w: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       </w:t>
                              </w:r>
                            </w:p>
                          </w:tc>
                        </w:tr>
                        <w:tr w:rsidR="00B3558D" w:rsidRPr="004F652C" w:rsidTr="000B04D2">
                          <w:trPr>
                            <w:trHeight w:val="10"/>
                            <w:tblCellSpacing w:w="0" w:type="dxa"/>
                          </w:trPr>
                          <w:tc>
                            <w:tcPr>
                              <w:tcW w:w="5298" w:type="dxa"/>
                            </w:tcPr>
                            <w:p w:rsidR="00B3558D" w:rsidRPr="00F20291" w:rsidRDefault="00B3558D" w:rsidP="00F20291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B3558D" w:rsidRPr="004F652C" w:rsidTr="000B04D2">
                          <w:trPr>
                            <w:trHeight w:val="260"/>
                            <w:tblCellSpacing w:w="0" w:type="dxa"/>
                          </w:trPr>
                          <w:tc>
                            <w:tcPr>
                              <w:tcW w:w="5298" w:type="dxa"/>
                            </w:tcPr>
                            <w:p w:rsidR="00B3558D" w:rsidRDefault="00B3558D" w:rsidP="00F20291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                               </w:t>
                              </w:r>
                              <w:r w:rsidRPr="00F20291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C)  Sayı 9 artar.</w:t>
                              </w:r>
                            </w:p>
                            <w:p w:rsidR="00B3558D" w:rsidRDefault="00B3558D" w:rsidP="00F20291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  <w:tbl>
                              <w:tblPr>
                                <w:tblW w:w="5191" w:type="dxa"/>
                                <w:tblCellSpacing w:w="0" w:type="dxa"/>
                                <w:tblInd w:w="23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5191"/>
                              </w:tblGrid>
                              <w:tr w:rsidR="00B3558D" w:rsidRPr="004F652C" w:rsidTr="000B04D2">
                                <w:trPr>
                                  <w:trHeight w:val="373"/>
                                  <w:tblCellSpacing w:w="0" w:type="dxa"/>
                                </w:trPr>
                                <w:tc>
                                  <w:tcPr>
                                    <w:tcW w:w="5191" w:type="dxa"/>
                                    <w:shd w:val="clear" w:color="auto" w:fill="FFFFFF"/>
                                  </w:tcPr>
                                  <w:p w:rsidR="00B3558D" w:rsidRPr="004F652C" w:rsidRDefault="00B3558D" w:rsidP="000B04D2">
                                    <w:pPr>
                                      <w:pStyle w:val="NoSpacing"/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</w:pPr>
                                    <w:r w:rsidRPr="004F652C"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  <w:t>7- Birler basamağında 4 olan en büyük iki basamaklı doğal sayı kaçtır?</w:t>
                                    </w:r>
                                  </w:p>
                                </w:tc>
                              </w:tr>
                              <w:tr w:rsidR="00B3558D" w:rsidRPr="004F652C" w:rsidTr="000B04D2">
                                <w:trPr>
                                  <w:trHeight w:val="289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tbl>
                                    <w:tblPr>
                                      <w:tblW w:w="3778" w:type="pct"/>
                                      <w:tblCellSpacing w:w="0" w:type="dxa"/>
                                      <w:tblInd w:w="23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1311"/>
                                      <w:gridCol w:w="1283"/>
                                      <w:gridCol w:w="1283"/>
                                    </w:tblGrid>
                                    <w:tr w:rsidR="00B3558D" w:rsidRPr="004F652C" w:rsidTr="000B04D2">
                                      <w:trPr>
                                        <w:trHeight w:val="212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1311" w:type="dxa"/>
                                        </w:tcPr>
                                        <w:p w:rsidR="00B3558D" w:rsidRPr="000B04D2" w:rsidRDefault="00B3558D" w:rsidP="000B04D2">
                                          <w:pPr>
                                            <w:pStyle w:val="NoSpacing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0B04D2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A)  99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83" w:type="dxa"/>
                                        </w:tcPr>
                                        <w:p w:rsidR="00B3558D" w:rsidRPr="000B04D2" w:rsidRDefault="00B3558D" w:rsidP="000B04D2">
                                          <w:pPr>
                                            <w:pStyle w:val="NoSpacing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0B04D2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B)  94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83" w:type="dxa"/>
                                        </w:tcPr>
                                        <w:p w:rsidR="00B3558D" w:rsidRPr="000B04D2" w:rsidRDefault="00B3558D" w:rsidP="000B04D2">
                                          <w:pPr>
                                            <w:pStyle w:val="NoSpacing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0B04D2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C)  84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B3558D" w:rsidRPr="004F652C" w:rsidRDefault="00B3558D" w:rsidP="000B04D2">
                                    <w:pPr>
                                      <w:pStyle w:val="NoSpacing"/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3558D" w:rsidRPr="00F20291" w:rsidRDefault="00B3558D" w:rsidP="00F20291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B3558D" w:rsidRPr="004F652C" w:rsidRDefault="00B3558D" w:rsidP="00F20291">
                        <w:pPr>
                          <w:pStyle w:val="NoSpacing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3558D" w:rsidRPr="00F20291" w:rsidRDefault="00B3558D" w:rsidP="00F2029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3558D" w:rsidRPr="004F652C" w:rsidRDefault="00B3558D" w:rsidP="00F20291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3558D" w:rsidRPr="004F652C" w:rsidTr="000B04D2">
        <w:trPr>
          <w:trHeight w:val="445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</w:tcPr>
          <w:p w:rsidR="00B3558D" w:rsidRPr="004F652C" w:rsidRDefault="00B3558D" w:rsidP="000B04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8-  Yetmiş iki” doğal sayısının rakamla yazılışı aşağıdakilerden hangisidir?</w:t>
            </w:r>
          </w:p>
        </w:tc>
      </w:tr>
      <w:tr w:rsidR="00B3558D" w:rsidRPr="004F652C" w:rsidTr="000B04D2">
        <w:trPr>
          <w:trHeight w:val="403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346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319"/>
              <w:gridCol w:w="1291"/>
              <w:gridCol w:w="1291"/>
            </w:tblGrid>
            <w:tr w:rsidR="00B3558D" w:rsidRPr="004F652C" w:rsidTr="000B04D2">
              <w:trPr>
                <w:trHeight w:val="323"/>
                <w:tblCellSpacing w:w="0" w:type="dxa"/>
              </w:trPr>
              <w:tc>
                <w:tcPr>
                  <w:tcW w:w="1318" w:type="dxa"/>
                </w:tcPr>
                <w:p w:rsidR="00B3558D" w:rsidRPr="000B04D2" w:rsidRDefault="00B3558D" w:rsidP="000B04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04D2">
                    <w:rPr>
                      <w:rFonts w:ascii="Comic Sans MS" w:hAnsi="Comic Sans MS"/>
                      <w:sz w:val="20"/>
                      <w:szCs w:val="20"/>
                    </w:rPr>
                    <w:t>A)  27</w:t>
                  </w:r>
                </w:p>
              </w:tc>
              <w:tc>
                <w:tcPr>
                  <w:tcW w:w="1291" w:type="dxa"/>
                </w:tcPr>
                <w:p w:rsidR="00B3558D" w:rsidRPr="000B04D2" w:rsidRDefault="00B3558D" w:rsidP="000B04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04D2">
                    <w:rPr>
                      <w:rFonts w:ascii="Comic Sans MS" w:hAnsi="Comic Sans MS"/>
                      <w:sz w:val="20"/>
                      <w:szCs w:val="20"/>
                    </w:rPr>
                    <w:t>B)  42</w:t>
                  </w:r>
                </w:p>
              </w:tc>
              <w:tc>
                <w:tcPr>
                  <w:tcW w:w="1291" w:type="dxa"/>
                </w:tcPr>
                <w:p w:rsidR="00B3558D" w:rsidRPr="000B04D2" w:rsidRDefault="00B3558D" w:rsidP="000B04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04D2">
                    <w:rPr>
                      <w:rFonts w:ascii="Comic Sans MS" w:hAnsi="Comic Sans MS"/>
                      <w:sz w:val="20"/>
                      <w:szCs w:val="20"/>
                    </w:rPr>
                    <w:t>C)  72</w:t>
                  </w:r>
                </w:p>
              </w:tc>
            </w:tr>
          </w:tbl>
          <w:p w:rsidR="00B3558D" w:rsidRPr="004F652C" w:rsidRDefault="00B3558D" w:rsidP="000B04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3558D" w:rsidRPr="004F652C" w:rsidTr="000B04D2">
        <w:trPr>
          <w:trHeight w:val="403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</w:tcPr>
          <w:p w:rsidR="00B3558D" w:rsidRPr="004F652C" w:rsidRDefault="00B3558D" w:rsidP="000B04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9-  32 sayısının onluk ve birlikleri hangi seçenekte verilmiştir?</w:t>
            </w:r>
          </w:p>
        </w:tc>
      </w:tr>
      <w:tr w:rsidR="00B3558D" w:rsidRPr="004F652C" w:rsidTr="000B04D2">
        <w:trPr>
          <w:trHeight w:val="403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</w:tcPr>
          <w:tbl>
            <w:tblPr>
              <w:tblW w:w="39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4385"/>
            </w:tblGrid>
            <w:tr w:rsidR="00B3558D" w:rsidRPr="004F652C" w:rsidTr="000B04D2">
              <w:trPr>
                <w:trHeight w:val="9"/>
                <w:tblCellSpacing w:w="0" w:type="dxa"/>
              </w:trPr>
              <w:tc>
                <w:tcPr>
                  <w:tcW w:w="4385" w:type="dxa"/>
                </w:tcPr>
                <w:p w:rsidR="00B3558D" w:rsidRPr="000B04D2" w:rsidRDefault="00B3558D" w:rsidP="000B04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04D2">
                    <w:rPr>
                      <w:rFonts w:ascii="Comic Sans MS" w:hAnsi="Comic Sans MS"/>
                      <w:sz w:val="20"/>
                      <w:szCs w:val="20"/>
                    </w:rPr>
                    <w:t>A)  3 onluk + 2 birlik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0B04D2">
                    <w:rPr>
                      <w:rFonts w:ascii="Comic Sans MS" w:hAnsi="Comic Sans MS"/>
                      <w:sz w:val="20"/>
                      <w:szCs w:val="20"/>
                    </w:rPr>
                    <w:t>B)  3 onluk + 3 birlik</w:t>
                  </w:r>
                </w:p>
              </w:tc>
            </w:tr>
            <w:tr w:rsidR="00B3558D" w:rsidRPr="004F652C" w:rsidTr="000B04D2">
              <w:trPr>
                <w:trHeight w:val="18"/>
                <w:tblCellSpacing w:w="0" w:type="dxa"/>
              </w:trPr>
              <w:tc>
                <w:tcPr>
                  <w:tcW w:w="4385" w:type="dxa"/>
                </w:tcPr>
                <w:p w:rsidR="00B3558D" w:rsidRPr="000B04D2" w:rsidRDefault="00B3558D" w:rsidP="000B04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558D" w:rsidRPr="004F652C" w:rsidTr="000B04D2">
              <w:trPr>
                <w:trHeight w:val="17"/>
                <w:tblCellSpacing w:w="0" w:type="dxa"/>
              </w:trPr>
              <w:tc>
                <w:tcPr>
                  <w:tcW w:w="4385" w:type="dxa"/>
                </w:tcPr>
                <w:p w:rsidR="00B3558D" w:rsidRPr="000B04D2" w:rsidRDefault="00B3558D" w:rsidP="000B04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0B04D2">
                    <w:rPr>
                      <w:rFonts w:ascii="Comic Sans MS" w:hAnsi="Comic Sans MS"/>
                      <w:sz w:val="20"/>
                      <w:szCs w:val="20"/>
                    </w:rPr>
                    <w:t>C)  2 onluk + 3 birlik</w:t>
                  </w:r>
                </w:p>
              </w:tc>
            </w:tr>
          </w:tbl>
          <w:p w:rsidR="00B3558D" w:rsidRPr="004F652C" w:rsidRDefault="00B3558D" w:rsidP="000B04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3558D" w:rsidRDefault="00B3558D">
      <w:pPr>
        <w:rPr>
          <w:rFonts w:ascii="Comic Sans MS" w:hAnsi="Comic Sans MS"/>
        </w:rPr>
      </w:pPr>
    </w:p>
    <w:p w:rsidR="00B3558D" w:rsidRDefault="00B3558D">
      <w:pPr>
        <w:rPr>
          <w:rFonts w:ascii="Comic Sans MS" w:hAnsi="Comic Sans MS"/>
        </w:rPr>
      </w:pPr>
    </w:p>
    <w:tbl>
      <w:tblPr>
        <w:tblW w:w="10714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0714"/>
      </w:tblGrid>
      <w:tr w:rsidR="00B3558D" w:rsidRPr="004F652C" w:rsidTr="000B04D2">
        <w:trPr>
          <w:trHeight w:val="1677"/>
          <w:tblCellSpacing w:w="0" w:type="dxa"/>
        </w:trPr>
        <w:tc>
          <w:tcPr>
            <w:tcW w:w="10397" w:type="dxa"/>
            <w:shd w:val="clear" w:color="auto" w:fill="FFFFFF"/>
          </w:tcPr>
          <w:p w:rsidR="00B3558D" w:rsidRPr="004F652C" w:rsidRDefault="00B3558D" w:rsidP="000B04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 xml:space="preserve">10- </w:t>
            </w:r>
            <w:r w:rsidRPr="004F652C">
              <w:rPr>
                <w:rFonts w:ascii="Comic Sans MS" w:hAnsi="Comic Sans MS"/>
                <w:noProof/>
                <w:sz w:val="20"/>
                <w:szCs w:val="20"/>
              </w:rPr>
              <w:pict>
                <v:shape id="Resim 5" o:spid="_x0000_i1027" type="#_x0000_t75" alt="http://www.okulistik.com/srv/qimage/zoom-120/q255337-b0.png" style="width:260.25pt;height:69pt;visibility:visible">
                  <v:imagedata r:id="rId7" o:title=""/>
                </v:shape>
              </w:pict>
            </w:r>
            <w:r w:rsidRPr="004F652C">
              <w:rPr>
                <w:rFonts w:ascii="Comic Sans MS" w:hAnsi="Comic Sans MS"/>
                <w:sz w:val="20"/>
                <w:szCs w:val="20"/>
              </w:rPr>
              <w:br/>
              <w:t xml:space="preserve">  </w:t>
            </w:r>
          </w:p>
        </w:tc>
      </w:tr>
      <w:tr w:rsidR="00B3558D" w:rsidRPr="004F652C" w:rsidTr="000B04D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3558D" w:rsidRPr="004F652C" w:rsidRDefault="00B3558D" w:rsidP="000B04D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3558D" w:rsidRDefault="00B3558D" w:rsidP="000B04D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A)30                              B)32                          C)34</w:t>
      </w:r>
    </w:p>
    <w:p w:rsidR="00B3558D" w:rsidRDefault="00B3558D" w:rsidP="000B04D2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W w:w="10714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1876"/>
      </w:tblGrid>
      <w:tr w:rsidR="00B3558D" w:rsidRPr="004F652C" w:rsidTr="0098354F">
        <w:trPr>
          <w:tblCellSpacing w:w="0" w:type="dxa"/>
        </w:trPr>
        <w:tc>
          <w:tcPr>
            <w:tcW w:w="10397" w:type="dxa"/>
            <w:shd w:val="clear" w:color="auto" w:fill="FFFFFF"/>
          </w:tcPr>
          <w:p w:rsidR="00B3558D" w:rsidRPr="004F652C" w:rsidRDefault="00B3558D" w:rsidP="0098354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 xml:space="preserve">11-  4 onluk + 7 birlikten oluşan doğal sayının okunuşu hangi </w:t>
            </w:r>
          </w:p>
          <w:p w:rsidR="00B3558D" w:rsidRPr="004F652C" w:rsidRDefault="00B3558D" w:rsidP="0098354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Seçenekte verilmiştir?</w:t>
            </w:r>
          </w:p>
        </w:tc>
      </w:tr>
      <w:tr w:rsidR="00B3558D" w:rsidRPr="004F652C" w:rsidTr="0098354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1288"/>
              <w:gridCol w:w="80"/>
              <w:gridCol w:w="448"/>
            </w:tblGrid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Default="00B3558D" w:rsidP="0098354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8354F">
                    <w:rPr>
                      <w:rFonts w:ascii="Comic Sans MS" w:hAnsi="Comic Sans MS"/>
                      <w:sz w:val="20"/>
                      <w:szCs w:val="20"/>
                    </w:rPr>
                    <w:t>A)  yetmiş dört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B)yetmiş iki       C) kırk yedi</w:t>
                  </w:r>
                </w:p>
                <w:p w:rsidR="00B3558D" w:rsidRPr="0098354F" w:rsidRDefault="00B3558D" w:rsidP="0098354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tbl>
                  <w:tblPr>
                    <w:tblW w:w="10714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1228"/>
                  </w:tblGrid>
                  <w:tr w:rsidR="00B3558D" w:rsidRPr="004F652C" w:rsidTr="0098354F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</w:tcPr>
                      <w:p w:rsidR="00B3558D" w:rsidRDefault="00B3558D" w:rsidP="0098354F">
                        <w:pPr>
                          <w:pStyle w:val="NoSpacing"/>
                          <w:rPr>
                            <w:rFonts w:ascii="Comic Sans MS" w:hAnsi="Comic Sans MS" w:cs="Tahoma"/>
                            <w:sz w:val="20"/>
                            <w:szCs w:val="20"/>
                          </w:rPr>
                        </w:pPr>
                        <w:r w:rsidRPr="004F652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12- Aşağıdaki doğal sayıların hangisinin birler basamağında </w:t>
                        </w:r>
                        <w:r w:rsidRPr="0098354F">
                          <w:rPr>
                            <w:rFonts w:ascii="Comic Sans MS" w:hAnsi="Comic Sans MS" w:cs="Tahoma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B3558D" w:rsidRPr="004F652C" w:rsidRDefault="00B3558D" w:rsidP="0098354F">
                        <w:pPr>
                          <w:pStyle w:val="NoSpacing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4F652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 rakamı  vardır?</w:t>
                        </w:r>
                      </w:p>
                    </w:tc>
                  </w:tr>
                  <w:tr w:rsidR="00B3558D" w:rsidRPr="004F652C" w:rsidTr="009835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0774"/>
                          <w:gridCol w:w="80"/>
                          <w:gridCol w:w="314"/>
                        </w:tblGrid>
                        <w:tr w:rsidR="00B3558D" w:rsidRPr="004F652C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B3558D" w:rsidRDefault="00B3558D" w:rsidP="0098354F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98354F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A)  49</w:t>
                              </w: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                         </w:t>
                              </w:r>
                              <w:r w:rsidRPr="0098354F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B)  34</w:t>
                              </w: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               C)25</w:t>
                              </w:r>
                            </w:p>
                            <w:p w:rsidR="00B3558D" w:rsidRDefault="00B3558D" w:rsidP="0098354F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  <w:p w:rsidR="00B3558D" w:rsidRPr="0098354F" w:rsidRDefault="00B3558D" w:rsidP="0098354F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13   -</w:t>
                              </w:r>
                              <w:r w:rsidRPr="004F652C">
                                <w:rPr>
                                  <w:rFonts w:ascii="Arial" w:hAnsi="Arial" w:cs="Arial"/>
                                  <w:noProof/>
                                  <w:color w:val="000000"/>
                                  <w:sz w:val="17"/>
                                  <w:szCs w:val="17"/>
                                </w:rPr>
                                <w:pict>
                                  <v:shape id="Resim 7" o:spid="_x0000_i1028" type="#_x0000_t75" alt="http://www.okulistik.com/srv/qimage/zoom-120/q255340-b0.png" style="width:206.25pt;height:60.75pt;visibility:visible">
                                    <v:imagedata r:id="rId8" o:title=""/>
                                  </v:shape>
                                </w:pict>
                              </w:r>
                            </w:p>
                            <w:tbl>
                              <w:tblPr>
                                <w:tblW w:w="10714" w:type="dxa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432"/>
                                <w:gridCol w:w="10282"/>
                              </w:tblGrid>
                              <w:tr w:rsidR="00B3558D" w:rsidRPr="004F652C" w:rsidTr="009835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432" w:type="dxa"/>
                                    <w:vMerge w:val="restart"/>
                                    <w:shd w:val="clear" w:color="auto" w:fill="FFFFFF"/>
                                    <w:noWrap/>
                                  </w:tcPr>
                                  <w:p w:rsidR="00B3558D" w:rsidRPr="0098354F" w:rsidRDefault="00B3558D" w:rsidP="0098354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397" w:type="dxa"/>
                                    <w:shd w:val="clear" w:color="auto" w:fill="FFFFFF"/>
                                  </w:tcPr>
                                  <w:p w:rsidR="00B3558D" w:rsidRPr="0098354F" w:rsidRDefault="00B3558D" w:rsidP="0098354F">
                                    <w:pPr>
                                      <w:spacing w:after="24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  <w:tr w:rsidR="00B3558D" w:rsidRPr="004F652C" w:rsidTr="009835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shd w:val="clear" w:color="auto" w:fill="FFFFFF"/>
                                    <w:vAlign w:val="center"/>
                                  </w:tcPr>
                                  <w:p w:rsidR="00B3558D" w:rsidRPr="0098354F" w:rsidRDefault="00B3558D" w:rsidP="0098354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4966"/>
                                      <w:gridCol w:w="1717"/>
                                      <w:gridCol w:w="3539"/>
                                    </w:tblGrid>
                                    <w:tr w:rsidR="00B3558D" w:rsidRPr="004F652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30" w:type="dxa"/>
                                        </w:tcPr>
                                        <w:p w:rsidR="00B3558D" w:rsidRPr="0098354F" w:rsidRDefault="00B3558D" w:rsidP="0098354F">
                                          <w:pPr>
                                            <w:spacing w:after="0" w:line="240" w:lineRule="auto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98354F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A)  yirmi üç      B)  yirmi beş      C)otuz iki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</w:tcPr>
                                        <w:p w:rsidR="00B3558D" w:rsidRPr="0098354F" w:rsidRDefault="00B3558D" w:rsidP="0098354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</w:tcPr>
                                        <w:p w:rsidR="00B3558D" w:rsidRPr="0098354F" w:rsidRDefault="00B3558D" w:rsidP="0098354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98354F"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  <w:t>C)  otuz iki 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B3558D" w:rsidRPr="0098354F" w:rsidRDefault="00B3558D" w:rsidP="0098354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3558D" w:rsidRPr="0098354F" w:rsidRDefault="00B3558D" w:rsidP="0098354F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</w:tcPr>
                            <w:p w:rsidR="00B3558D" w:rsidRPr="0098354F" w:rsidRDefault="00B3558D" w:rsidP="0098354F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</w:tcPr>
                            <w:p w:rsidR="00B3558D" w:rsidRPr="0098354F" w:rsidRDefault="00B3558D" w:rsidP="0098354F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98354F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C)  25</w:t>
                              </w:r>
                            </w:p>
                          </w:tc>
                        </w:tr>
                      </w:tbl>
                      <w:p w:rsidR="00B3558D" w:rsidRPr="004F652C" w:rsidRDefault="00B3558D" w:rsidP="0098354F">
                        <w:pPr>
                          <w:pStyle w:val="NoSpacing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3558D" w:rsidRPr="0098354F" w:rsidRDefault="00B3558D" w:rsidP="0098354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</w:tcPr>
                <w:p w:rsidR="00B3558D" w:rsidRPr="0098354F" w:rsidRDefault="00B3558D" w:rsidP="0098354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</w:tcPr>
                <w:p w:rsidR="00B3558D" w:rsidRPr="0098354F" w:rsidRDefault="00B3558D" w:rsidP="0098354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8354F">
                    <w:rPr>
                      <w:rFonts w:ascii="Comic Sans MS" w:hAnsi="Comic Sans MS"/>
                      <w:sz w:val="20"/>
                      <w:szCs w:val="20"/>
                    </w:rPr>
                    <w:t>C)  kırk yedi</w:t>
                  </w:r>
                </w:p>
              </w:tc>
            </w:tr>
          </w:tbl>
          <w:p w:rsidR="00B3558D" w:rsidRPr="004F652C" w:rsidRDefault="00B3558D" w:rsidP="0098354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3558D" w:rsidRPr="000B04D2" w:rsidRDefault="00B3558D" w:rsidP="000B04D2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W w:w="1252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2520"/>
      </w:tblGrid>
      <w:tr w:rsidR="00B3558D" w:rsidRPr="004F652C" w:rsidTr="006006EB">
        <w:trPr>
          <w:tblCellSpacing w:w="0" w:type="dxa"/>
        </w:trPr>
        <w:tc>
          <w:tcPr>
            <w:tcW w:w="12520" w:type="dxa"/>
            <w:shd w:val="clear" w:color="auto" w:fill="FFFFFF"/>
          </w:tcPr>
          <w:p w:rsidR="00B3558D" w:rsidRPr="004F652C" w:rsidRDefault="00B3558D" w:rsidP="0098354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 xml:space="preserve">14- 73 doğal sayısının onlar basamağındaki rakamın basamak </w:t>
            </w:r>
          </w:p>
          <w:p w:rsidR="00B3558D" w:rsidRPr="004F652C" w:rsidRDefault="00B3558D" w:rsidP="0098354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değeri kaçtır?</w:t>
            </w:r>
          </w:p>
        </w:tc>
      </w:tr>
      <w:tr w:rsidR="00B3558D" w:rsidRPr="004F652C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955"/>
              <w:gridCol w:w="2750"/>
              <w:gridCol w:w="3755"/>
            </w:tblGrid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Pr="0098354F" w:rsidRDefault="00B3558D" w:rsidP="0098354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8354F">
                    <w:rPr>
                      <w:rFonts w:ascii="Comic Sans MS" w:hAnsi="Comic Sans MS"/>
                      <w:sz w:val="20"/>
                      <w:szCs w:val="20"/>
                    </w:rPr>
                    <w:t>A)  7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</w:t>
                  </w:r>
                  <w:r w:rsidRPr="0098354F">
                    <w:rPr>
                      <w:rFonts w:ascii="Comic Sans MS" w:hAnsi="Comic Sans MS"/>
                      <w:sz w:val="20"/>
                      <w:szCs w:val="20"/>
                    </w:rPr>
                    <w:t>B)  30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C)70</w:t>
                  </w:r>
                </w:p>
              </w:tc>
              <w:tc>
                <w:tcPr>
                  <w:tcW w:w="230" w:type="dxa"/>
                </w:tcPr>
                <w:p w:rsidR="00B3558D" w:rsidRPr="0098354F" w:rsidRDefault="00B3558D" w:rsidP="0098354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</w:tcPr>
                <w:p w:rsidR="00B3558D" w:rsidRPr="0098354F" w:rsidRDefault="00B3558D" w:rsidP="0098354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8354F">
                    <w:rPr>
                      <w:rFonts w:ascii="Comic Sans MS" w:hAnsi="Comic Sans MS"/>
                      <w:sz w:val="20"/>
                      <w:szCs w:val="20"/>
                    </w:rPr>
                    <w:t>C)  70</w:t>
                  </w:r>
                </w:p>
              </w:tc>
            </w:tr>
          </w:tbl>
          <w:p w:rsidR="00B3558D" w:rsidRPr="004F652C" w:rsidRDefault="00B3558D" w:rsidP="0098354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3558D" w:rsidRPr="004F652C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3558D" w:rsidRPr="004F652C" w:rsidRDefault="00B3558D" w:rsidP="0098354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15-İki basamaklı bir sayının onlar basamağında 6 rakamı vardır.</w:t>
            </w:r>
          </w:p>
          <w:p w:rsidR="00B3558D" w:rsidRPr="004F652C" w:rsidRDefault="00B3558D" w:rsidP="0098354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 xml:space="preserve"> Birler basamağındaki rakam ise onlar basamağındaki </w:t>
            </w:r>
          </w:p>
          <w:p w:rsidR="00B3558D" w:rsidRPr="004F652C" w:rsidRDefault="00B3558D" w:rsidP="0098354F">
            <w:pPr>
              <w:pStyle w:val="NoSpacing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rakamdan 2 fazladır. </w:t>
            </w:r>
            <w:r w:rsidRPr="004F652C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Buna göre bu sayının okunuşu hangi </w:t>
            </w:r>
          </w:p>
          <w:p w:rsidR="00B3558D" w:rsidRPr="004F652C" w:rsidRDefault="00B3558D" w:rsidP="0098354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b/>
                <w:bCs/>
                <w:sz w:val="20"/>
                <w:szCs w:val="20"/>
              </w:rPr>
              <w:t>seçenekte doğru verilmiştir?</w:t>
            </w:r>
          </w:p>
        </w:tc>
      </w:tr>
      <w:tr w:rsidR="00B3558D" w:rsidRPr="004F652C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2460"/>
            </w:tblGrid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Pr="0098354F" w:rsidRDefault="00B3558D" w:rsidP="0098354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8354F">
                    <w:rPr>
                      <w:rFonts w:ascii="Comic Sans MS" w:hAnsi="Comic Sans MS"/>
                      <w:sz w:val="20"/>
                      <w:szCs w:val="20"/>
                    </w:rPr>
                    <w:t>A)  Altmış iki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98354F">
                    <w:rPr>
                      <w:rFonts w:ascii="Comic Sans MS" w:hAnsi="Comic Sans MS"/>
                      <w:sz w:val="20"/>
                      <w:szCs w:val="20"/>
                    </w:rPr>
                    <w:t>B)  Altmış sekiz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98354F">
                    <w:rPr>
                      <w:rFonts w:ascii="Comic Sans MS" w:hAnsi="Comic Sans MS"/>
                      <w:sz w:val="20"/>
                      <w:szCs w:val="20"/>
                    </w:rPr>
                    <w:t>C)  Yirmi altı</w:t>
                  </w:r>
                </w:p>
              </w:tc>
            </w:tr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Pr="0098354F" w:rsidRDefault="00B3558D" w:rsidP="0098354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Pr="0098354F" w:rsidRDefault="00B3558D" w:rsidP="0098354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3558D" w:rsidRPr="004F652C" w:rsidRDefault="00B3558D" w:rsidP="0098354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3558D" w:rsidRPr="004F652C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3558D" w:rsidRPr="004F652C" w:rsidRDefault="00B3558D" w:rsidP="00202D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b/>
                <w:sz w:val="20"/>
                <w:szCs w:val="20"/>
              </w:rPr>
              <w:t>16</w:t>
            </w:r>
            <w:r w:rsidRPr="004F652C">
              <w:rPr>
                <w:rFonts w:ascii="Comic Sans MS" w:hAnsi="Comic Sans MS"/>
                <w:sz w:val="20"/>
                <w:szCs w:val="20"/>
              </w:rPr>
              <w:t xml:space="preserve">- Ayça'nın annesinin telefonunda 79 kontör kalmıştır. Buna </w:t>
            </w:r>
          </w:p>
          <w:p w:rsidR="00B3558D" w:rsidRPr="004F652C" w:rsidRDefault="00B3558D" w:rsidP="00202D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 xml:space="preserve">göre Ayça'nın annesinin telefonundaki kontör sayısı hangi </w:t>
            </w:r>
          </w:p>
          <w:p w:rsidR="00B3558D" w:rsidRPr="004F652C" w:rsidRDefault="00B3558D" w:rsidP="00202D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seçenekte onluk ve birliklere doğru ayılmıştır?</w:t>
            </w:r>
          </w:p>
        </w:tc>
      </w:tr>
      <w:tr w:rsidR="00B3558D" w:rsidRPr="004F652C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2460"/>
            </w:tblGrid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Pr="00202D2C" w:rsidRDefault="00B3558D" w:rsidP="00202D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02D2C">
                    <w:rPr>
                      <w:rFonts w:ascii="Comic Sans MS" w:hAnsi="Comic Sans MS"/>
                      <w:sz w:val="20"/>
                      <w:szCs w:val="20"/>
                    </w:rPr>
                    <w:t>A)  7 onluk + 9 birlik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  <w:r w:rsidRPr="00202D2C">
                    <w:rPr>
                      <w:rFonts w:ascii="Comic Sans MS" w:hAnsi="Comic Sans MS"/>
                      <w:sz w:val="20"/>
                      <w:szCs w:val="20"/>
                    </w:rPr>
                    <w:t>B)  7 onluk + 5 birlik</w:t>
                  </w:r>
                </w:p>
              </w:tc>
            </w:tr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Pr="00202D2C" w:rsidRDefault="00B3558D" w:rsidP="00202D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Default="00B3558D" w:rsidP="00202D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Pr="00202D2C">
                    <w:rPr>
                      <w:rFonts w:ascii="Comic Sans MS" w:hAnsi="Comic Sans MS"/>
                      <w:sz w:val="20"/>
                      <w:szCs w:val="20"/>
                    </w:rPr>
                    <w:t>C)  9 onluk + 7 birlik</w:t>
                  </w:r>
                </w:p>
                <w:p w:rsidR="00B3558D" w:rsidRDefault="00B3558D" w:rsidP="00202D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3558D" w:rsidRDefault="00B3558D" w:rsidP="00202D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02D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17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r w:rsidRPr="004F652C">
                    <w:rPr>
                      <w:rFonts w:ascii="Arial" w:hAnsi="Arial" w:cs="Arial"/>
                      <w:noProof/>
                      <w:color w:val="000000"/>
                      <w:sz w:val="17"/>
                      <w:szCs w:val="17"/>
                    </w:rPr>
                    <w:pict>
                      <v:shape id="Resim 9" o:spid="_x0000_i1029" type="#_x0000_t75" alt="http://www.okulistik.com/srv/qimage/zoom-120/q255344-b0.png" style="width:230.25pt;height:36pt;visibility:visible">
                        <v:imagedata r:id="rId9" o:title=""/>
                      </v:shape>
                    </w:pict>
                  </w:r>
                </w:p>
                <w:tbl>
                  <w:tblPr>
                    <w:tblW w:w="10714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2287"/>
                  </w:tblGrid>
                  <w:tr w:rsidR="00B3558D" w:rsidRPr="004F652C" w:rsidTr="00202D2C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</w:tcPr>
                      <w:p w:rsidR="00B3558D" w:rsidRPr="00202D2C" w:rsidRDefault="00B3558D" w:rsidP="00202D2C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  <w:tr w:rsidR="00B3558D" w:rsidRPr="004F652C" w:rsidTr="00202D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1787"/>
                          <w:gridCol w:w="80"/>
                          <w:gridCol w:w="360"/>
                        </w:tblGrid>
                        <w:tr w:rsidR="00B3558D" w:rsidRPr="004F652C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</w:tcPr>
                            <w:p w:rsidR="00B3558D" w:rsidRDefault="00B3558D" w:rsidP="00202D2C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202D2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A)  32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                     </w:t>
                              </w:r>
                              <w:r w:rsidRPr="00202D2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B)  23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                  C)13</w:t>
                              </w:r>
                            </w:p>
                            <w:p w:rsidR="00B3558D" w:rsidRDefault="00B3558D" w:rsidP="00202D2C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tbl>
                              <w:tblPr>
                                <w:tblW w:w="10714" w:type="dxa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1727"/>
                              </w:tblGrid>
                              <w:tr w:rsidR="00B3558D" w:rsidRPr="004F652C" w:rsidTr="00202D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397" w:type="dxa"/>
                                    <w:shd w:val="clear" w:color="auto" w:fill="FFFFFF"/>
                                  </w:tcPr>
                                  <w:p w:rsidR="00B3558D" w:rsidRPr="004F652C" w:rsidRDefault="00B3558D" w:rsidP="00202D2C">
                                    <w:pPr>
                                      <w:pStyle w:val="NoSpacing"/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</w:pPr>
                                    <w:r w:rsidRPr="004F652C"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  <w:t>18- Aşağıdaki sayılardan hangisinin basamak değerleri </w:t>
                                    </w:r>
                                  </w:p>
                                  <w:p w:rsidR="00B3558D" w:rsidRPr="004F652C" w:rsidRDefault="00B3558D" w:rsidP="00202D2C">
                                    <w:pPr>
                                      <w:pStyle w:val="NoSpacing"/>
                                    </w:pPr>
                                    <w:r w:rsidRPr="004F652C">
                                      <w:rPr>
                                        <w:rFonts w:ascii="Comic Sans MS" w:hAnsi="Comic Sans MS"/>
                                        <w:color w:val="FF0000"/>
                                        <w:sz w:val="20"/>
                                        <w:szCs w:val="20"/>
                                      </w:rPr>
                                      <w:t>yanlış</w:t>
                                    </w:r>
                                    <w:r w:rsidRPr="004F652C"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  <w:t> gösterilmiştir</w:t>
                                    </w:r>
                                    <w:r w:rsidRPr="004F652C">
                                      <w:t>?</w:t>
                                    </w:r>
                                  </w:p>
                                </w:tc>
                              </w:tr>
                              <w:tr w:rsidR="00B3558D" w:rsidRPr="004F652C" w:rsidTr="00202D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0A0"/>
                                    </w:tblPr>
                                    <w:tblGrid>
                                      <w:gridCol w:w="10947"/>
                                      <w:gridCol w:w="360"/>
                                      <w:gridCol w:w="360"/>
                                    </w:tblGrid>
                                    <w:tr w:rsidR="00B3558D" w:rsidRPr="004F652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30" w:type="dxa"/>
                                        </w:tcPr>
                                        <w:p w:rsidR="00B3558D" w:rsidRDefault="00B3558D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2D2C"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  <w:t>A) </w:t>
                                          </w:r>
                                          <w:r w:rsidRPr="004F652C">
                                            <w:rPr>
                                              <w:rFonts w:ascii="Times New Roman" w:hAnsi="Times New Roman"/>
                                              <w:noProof/>
                                              <w:sz w:val="24"/>
                                              <w:szCs w:val="24"/>
                                            </w:rPr>
                                            <w:pict>
                                              <v:shape id="Resim 11" o:spid="_x0000_i1030" type="#_x0000_t75" alt="http://www.okulistik.com/srv/qimage/zoom-120/q255345-c0.png" style="width:47.25pt;height:34.5pt;visibility:visible">
                                                <v:imagedata r:id="rId10" o:title=""/>
                                              </v:shape>
                                            </w:pict>
                                          </w:r>
                                          <w:r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  <w:t xml:space="preserve">       B )</w:t>
                                          </w:r>
                                          <w:r w:rsidRPr="004F652C">
                                            <w:rPr>
                                              <w:rFonts w:ascii="Times New Roman" w:hAnsi="Times New Roman"/>
                                              <w:noProof/>
                                              <w:sz w:val="24"/>
                                              <w:szCs w:val="24"/>
                                            </w:rPr>
                                            <w:pict>
                                              <v:shape id="Resim 12" o:spid="_x0000_i1031" type="#_x0000_t75" alt="http://www.okulistik.com/srv/qimage/zoom-120/q255345-c1.png" style="width:47.25pt;height:34.5pt;visibility:visible">
                                                <v:imagedata r:id="rId11" o:title=""/>
                                              </v:shape>
                                            </w:pict>
                                          </w:r>
                                          <w:r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  <w:t xml:space="preserve">    C)</w:t>
                                          </w:r>
                                          <w:r w:rsidRPr="004F652C">
                                            <w:rPr>
                                              <w:rFonts w:ascii="Times New Roman" w:hAnsi="Times New Roman"/>
                                              <w:noProof/>
                                              <w:sz w:val="24"/>
                                              <w:szCs w:val="24"/>
                                            </w:rPr>
                                            <w:pict>
                                              <v:shape id="Resim 13" o:spid="_x0000_i1032" type="#_x0000_t75" alt="http://www.okulistik.com/srv/qimage/zoom-120/q255345-c2.png" style="width:45pt;height:33.75pt;visibility:visible">
                                                <v:imagedata r:id="rId12" o:title=""/>
                                              </v:shape>
                                            </w:pict>
                                          </w:r>
                                        </w:p>
                                        <w:p w:rsidR="00B3558D" w:rsidRDefault="00B3558D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p w:rsidR="00B3558D" w:rsidRDefault="00B3558D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p w:rsidR="00B3558D" w:rsidRDefault="00B3558D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p w:rsidR="00B3558D" w:rsidRPr="00202D2C" w:rsidRDefault="00B3558D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10887" w:type="dxa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30"/>
                                            <w:gridCol w:w="10857"/>
                                          </w:tblGrid>
                                          <w:tr w:rsidR="00B3558D" w:rsidRPr="004F652C" w:rsidTr="002A672C">
                                            <w:trPr>
                                              <w:gridBefore w:val="1"/>
                                              <w:wBefore w:w="30" w:type="dxa"/>
                                              <w:trHeight w:val="846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857" w:type="dxa"/>
                                              </w:tcPr>
                                              <w:p w:rsidR="00B3558D" w:rsidRPr="004F652C" w:rsidRDefault="00B3558D" w:rsidP="00202D2C">
                                                <w:pPr>
                                                  <w:pStyle w:val="NoSpacing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4F652C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19- Burcu'nun boya kalemlerinin toplam sayısı 35 tanedir. </w:t>
                                                </w:r>
                                              </w:p>
                                              <w:p w:rsidR="00B3558D" w:rsidRPr="004F652C" w:rsidRDefault="00B3558D" w:rsidP="00202D2C">
                                                <w:pPr>
                                                  <w:pStyle w:val="NoSpacing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4F652C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Buna göre hangi seçenekteki abaküste Burcu'nun boya </w:t>
                                                </w:r>
                                              </w:p>
                                              <w:p w:rsidR="00B3558D" w:rsidRPr="004F652C" w:rsidRDefault="00B3558D" w:rsidP="00202D2C">
                                                <w:pPr>
                                                  <w:pStyle w:val="NoSpacing"/>
                                                </w:pPr>
                                                <w:r w:rsidRPr="004F652C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kalemlerinin toplam sayısı doğru gösterilmiştir</w:t>
                                                </w:r>
                                                <w:r w:rsidRPr="004F652C">
                                                  <w:t>?</w:t>
                                                </w:r>
                                              </w:p>
                                            </w:tc>
                                          </w:tr>
                                          <w:tr w:rsidR="00B3558D" w:rsidRPr="004F652C" w:rsidTr="002A672C">
                                            <w:trPr>
                                              <w:gridBefore w:val="1"/>
                                              <w:wBefore w:w="30" w:type="dxa"/>
                                              <w:trHeight w:val="2304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</w:tcPr>
                                              <w:tbl>
                                                <w:tblPr>
                                                  <w:tblW w:w="2395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5172"/>
                                                </w:tblGrid>
                                                <w:tr w:rsidR="00B3558D" w:rsidRPr="004F652C" w:rsidTr="002A672C">
                                                  <w:trPr>
                                                    <w:trHeight w:val="947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171" w:type="dxa"/>
                                                    </w:tcPr>
                                                    <w:p w:rsidR="00B3558D" w:rsidRPr="00202D2C" w:rsidRDefault="00B3558D" w:rsidP="00202D2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hAnsi="Times New Rom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w:pPr>
                                                      <w:r w:rsidRPr="00202D2C">
                                                        <w:rPr>
                                                          <w:rFonts w:ascii="Times New Roman" w:hAnsi="Times New Rom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A) </w:t>
                                                      </w:r>
                                                      <w:r w:rsidRPr="004F652C">
                                                        <w:rPr>
                                                          <w:rFonts w:ascii="Times New Roman" w:hAnsi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pict>
                                                          <v:shape id="Resim 17" o:spid="_x0000_i1033" type="#_x0000_t75" alt="http://www.okulistik.com/srv/qimage/zoom-120/q255346-c0.png" style="width:49.5pt;height:40.5pt;visibility:visible">
                                                            <v:imagedata r:id="rId13" o:title=""/>
                                                          </v:shape>
                                                        </w:pict>
                                                      </w:r>
                                                      <w:r>
                                                        <w:rPr>
                                                          <w:rFonts w:ascii="Times New Roman" w:hAnsi="Times New Rom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  B)</w:t>
                                                      </w:r>
                                                      <w:r>
                                                        <w:rPr>
                                                          <w:rFonts w:ascii="Times New Roman" w:hAnsi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Pr="004F652C">
                                                        <w:rPr>
                                                          <w:rFonts w:ascii="Times New Roman" w:hAnsi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pict>
                                                          <v:shape id="Resim 18" o:spid="_x0000_i1034" type="#_x0000_t75" alt="http://www.okulistik.com/srv/qimage/zoom-120/q255346-c1.png" style="width:54pt;height:42.75pt;visibility:visible">
                                                            <v:imagedata r:id="rId14" o:title=""/>
                                                          </v:shape>
                                                        </w:pict>
                                                      </w:r>
                                                      <w:r>
                                                        <w:rPr>
                                                          <w:rFonts w:ascii="Times New Roman" w:hAnsi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 C) </w:t>
                                                      </w:r>
                                                      <w:r w:rsidRPr="004F652C">
                                                        <w:rPr>
                                                          <w:rFonts w:ascii="Times New Roman" w:hAnsi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pict>
                                                          <v:shape id="Resim 19" o:spid="_x0000_i1035" type="#_x0000_t75" alt="http://www.okulistik.com/srv/qimage/zoom-120/q255346-c2.png" style="width:49.5pt;height:40.5pt;visibility:visible">
                                                            <v:imagedata r:id="rId15" o:title=""/>
                                                          </v:shape>
                                                        </w:pic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B3558D" w:rsidRDefault="00B3558D" w:rsidP="00202D2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hAnsi="Times New Roman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</w:p>
                                              <w:p w:rsidR="00B3558D" w:rsidRPr="00202D2C" w:rsidRDefault="00B3558D" w:rsidP="00202D2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hAnsi="Times New Roman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/>
                                                    <w:sz w:val="24"/>
                                                    <w:szCs w:val="24"/>
                                                  </w:rPr>
                                                  <w:t>20-</w:t>
                                                </w:r>
                                                <w:r w:rsidRPr="004F652C">
                                                  <w:rPr>
                                                    <w:rFonts w:ascii="Arial" w:hAnsi="Arial" w:cs="Arial"/>
                                                    <w:noProof/>
                                                    <w:color w:val="000000"/>
                                                    <w:sz w:val="17"/>
                                                    <w:szCs w:val="17"/>
                                                  </w:rPr>
                                                  <w:pict>
                                                    <v:shape id="Resim 23" o:spid="_x0000_i1036" type="#_x0000_t75" alt="http://www.okulistik.com/srv/qimage/zoom-120/q255309-b0.png" style="width:249pt;height:47.25pt;visibility:visible">
                                                      <v:imagedata r:id="rId16" o:title=""/>
                                                    </v:shape>
                                                  </w:pict>
                                                </w:r>
                                              </w:p>
                                            </w:tc>
                                          </w:tr>
                                          <w:tr w:rsidR="00B3558D" w:rsidRPr="004F652C" w:rsidTr="002A672C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887" w:type="dxa"/>
                                                <w:gridSpan w:val="2"/>
                                                <w:shd w:val="clear" w:color="auto" w:fill="FFFFFF"/>
                                              </w:tcPr>
                                              <w:p w:rsidR="00B3558D" w:rsidRPr="00202D2C" w:rsidRDefault="00B3558D" w:rsidP="006006E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7"/>
                                                    <w:szCs w:val="17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B3558D" w:rsidRPr="004F652C" w:rsidTr="002A672C">
                                            <w:trPr>
                                              <w:trHeight w:val="1080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gridSpan w:val="2"/>
                                                <w:shd w:val="clear" w:color="auto" w:fill="FFFFFF"/>
                                                <w:vAlign w:val="center"/>
                                              </w:tcPr>
                                              <w:tbl>
                                                <w:tblPr>
                                                  <w:tblW w:w="2355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5100"/>
                                                </w:tblGrid>
                                                <w:tr w:rsidR="00B3558D" w:rsidRPr="004F652C" w:rsidTr="002A672C">
                                                  <w:trPr>
                                                    <w:trHeight w:val="294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099" w:type="dxa"/>
                                                    </w:tcPr>
                                                    <w:p w:rsidR="00B3558D" w:rsidRPr="004F652C" w:rsidRDefault="00B3558D" w:rsidP="006006EB">
                                                      <w:pPr>
                                                        <w:pStyle w:val="NoSpacing"/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4F652C"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A)  1 desteden 3 çilek eksiktir.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B3558D" w:rsidRPr="004F652C" w:rsidTr="002A672C">
                                                  <w:trPr>
                                                    <w:trHeight w:val="294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099" w:type="dxa"/>
                                                    </w:tcPr>
                                                    <w:p w:rsidR="00B3558D" w:rsidRPr="004F652C" w:rsidRDefault="00B3558D" w:rsidP="006006EB">
                                                      <w:pPr>
                                                        <w:pStyle w:val="NoSpacing"/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4F652C"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B)  4 tane daha çilek olsa 1 düzine olur.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B3558D" w:rsidRPr="004F652C" w:rsidTr="002A672C">
                                                  <w:trPr>
                                                    <w:trHeight w:val="308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099" w:type="dxa"/>
                                                    </w:tcPr>
                                                    <w:p w:rsidR="00B3558D" w:rsidRPr="004F652C" w:rsidRDefault="00B3558D" w:rsidP="006006EB">
                                                      <w:pPr>
                                                        <w:pStyle w:val="NoSpacing"/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4F652C"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C)  5 çilek daha eklense 1 desteden 2 fazla olur.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B3558D" w:rsidRPr="00202D2C" w:rsidRDefault="00B3558D" w:rsidP="00202D2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7"/>
                                                    <w:szCs w:val="17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B3558D" w:rsidRPr="00202D2C" w:rsidRDefault="00B3558D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5322" w:type="dxa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0A0"/>
                                          </w:tblPr>
                                          <w:tblGrid>
                                            <w:gridCol w:w="5352"/>
                                          </w:tblGrid>
                                          <w:tr w:rsidR="00B3558D" w:rsidRPr="004F652C" w:rsidTr="006006EB">
                                            <w:trPr>
                                              <w:trHeight w:val="409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5322" w:type="dxa"/>
                                                <w:shd w:val="clear" w:color="auto" w:fill="FFFFFF"/>
                                              </w:tcPr>
                                              <w:p w:rsidR="00B3558D" w:rsidRPr="004F652C" w:rsidRDefault="00B3558D" w:rsidP="006006EB">
                                                <w:pPr>
                                                  <w:pStyle w:val="NoSpacing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4F652C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21- Aşağıdakilerden hangisinin belirttiği sayı diğerlerinden farklıdır?</w:t>
                                                </w:r>
                                              </w:p>
                                            </w:tc>
                                          </w:tr>
                                          <w:tr w:rsidR="00B3558D" w:rsidRPr="004F652C" w:rsidTr="006006EB">
                                            <w:trPr>
                                              <w:trHeight w:val="937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</w:tcPr>
                                              <w:tbl>
                                                <w:tblPr>
                                                  <w:tblW w:w="5292" w:type="dxa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0A0"/>
                                                </w:tblPr>
                                                <w:tblGrid>
                                                  <w:gridCol w:w="5292"/>
                                                </w:tblGrid>
                                                <w:tr w:rsidR="00B3558D" w:rsidRPr="004F652C" w:rsidTr="006006EB">
                                                  <w:trPr>
                                                    <w:trHeight w:val="251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92" w:type="dxa"/>
                                                    </w:tcPr>
                                                    <w:p w:rsidR="00B3558D" w:rsidRPr="006006EB" w:rsidRDefault="00B3558D" w:rsidP="006006EB">
                                                      <w:pPr>
                                                        <w:pStyle w:val="NoSpacing"/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A)  1 desteden 2 fazla silgi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B3558D" w:rsidRPr="004F652C" w:rsidTr="006006EB">
                                                  <w:trPr>
                                                    <w:trHeight w:val="251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92" w:type="dxa"/>
                                                    </w:tcPr>
                                                    <w:p w:rsidR="00B3558D" w:rsidRPr="006006EB" w:rsidRDefault="00B3558D" w:rsidP="006006EB">
                                                      <w:pPr>
                                                        <w:pStyle w:val="NoSpacing"/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B)  1 düzine basketbol topu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B3558D" w:rsidRPr="004F652C" w:rsidTr="006006EB">
                                                  <w:trPr>
                                                    <w:trHeight w:val="264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92" w:type="dxa"/>
                                                    </w:tcPr>
                                                    <w:p w:rsidR="00B3558D" w:rsidRPr="006006EB" w:rsidRDefault="00B3558D" w:rsidP="006006EB">
                                                      <w:pPr>
                                                        <w:pStyle w:val="NoSpacing"/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C)  10 tane kalem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B3558D" w:rsidRPr="004F652C" w:rsidRDefault="00B3558D" w:rsidP="006006EB">
                                                <w:pPr>
                                                  <w:pStyle w:val="NoSpacing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B3558D" w:rsidRPr="00202D2C" w:rsidRDefault="00B3558D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</w:tcPr>
                                        <w:p w:rsidR="00B3558D" w:rsidRPr="00202D2C" w:rsidRDefault="00B3558D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2D2C"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  <w:t>B)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</w:tcPr>
                                        <w:p w:rsidR="00B3558D" w:rsidRPr="00202D2C" w:rsidRDefault="00B3558D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2D2C">
                                            <w:rPr>
                                              <w:rFonts w:ascii="Times New Roman" w:hAnsi="Times New Roman"/>
                                              <w:sz w:val="24"/>
                                              <w:szCs w:val="24"/>
                                            </w:rPr>
                                            <w:t>C) 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B3558D" w:rsidRPr="00202D2C" w:rsidRDefault="00B3558D" w:rsidP="00202D2C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3558D" w:rsidRPr="00202D2C" w:rsidRDefault="00B3558D" w:rsidP="00202D2C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</w:tcPr>
                            <w:p w:rsidR="00B3558D" w:rsidRPr="00202D2C" w:rsidRDefault="00B3558D" w:rsidP="00202D2C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</w:tcPr>
                            <w:p w:rsidR="00B3558D" w:rsidRPr="00202D2C" w:rsidRDefault="00B3558D" w:rsidP="00202D2C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202D2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C)  13</w:t>
                              </w:r>
                            </w:p>
                          </w:tc>
                        </w:tr>
                      </w:tbl>
                      <w:p w:rsidR="00B3558D" w:rsidRPr="00202D2C" w:rsidRDefault="00B3558D" w:rsidP="00202D2C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3558D" w:rsidRPr="00202D2C" w:rsidRDefault="00B3558D" w:rsidP="00202D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3558D" w:rsidRPr="004F652C" w:rsidRDefault="00B3558D" w:rsidP="00202D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3558D" w:rsidRPr="004F652C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3558D" w:rsidRPr="004F652C" w:rsidRDefault="00B3558D" w:rsidP="006006E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22- Bir ağaçta 7 tane kuş var. Ağaca kaç kuş daha konarsa, </w:t>
            </w:r>
            <w:r w:rsidRPr="004F652C">
              <w:rPr>
                <w:rFonts w:ascii="Comic Sans MS" w:hAnsi="Comic Sans MS"/>
                <w:sz w:val="20"/>
                <w:szCs w:val="20"/>
              </w:rPr>
              <w:br/>
              <w:t>ağaçtaki kuşların sayısı 1 deste olur?</w:t>
            </w:r>
          </w:p>
        </w:tc>
      </w:tr>
      <w:tr w:rsidR="00B3558D" w:rsidRPr="004F652C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101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799"/>
              <w:gridCol w:w="1727"/>
              <w:gridCol w:w="1710"/>
            </w:tblGrid>
            <w:tr w:rsidR="00B3558D" w:rsidRPr="004F652C" w:rsidTr="006006EB">
              <w:trPr>
                <w:trHeight w:val="348"/>
                <w:tblCellSpacing w:w="0" w:type="dxa"/>
              </w:trPr>
              <w:tc>
                <w:tcPr>
                  <w:tcW w:w="1799" w:type="dxa"/>
                </w:tcPr>
                <w:p w:rsidR="00B3558D" w:rsidRPr="006006EB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A)  4</w:t>
                  </w:r>
                </w:p>
              </w:tc>
              <w:tc>
                <w:tcPr>
                  <w:tcW w:w="1727" w:type="dxa"/>
                </w:tcPr>
                <w:p w:rsidR="00B3558D" w:rsidRPr="006006EB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B)  3</w:t>
                  </w:r>
                </w:p>
              </w:tc>
              <w:tc>
                <w:tcPr>
                  <w:tcW w:w="1710" w:type="dxa"/>
                </w:tcPr>
                <w:p w:rsidR="00B3558D" w:rsidRPr="006006EB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C)  2</w:t>
                  </w:r>
                </w:p>
              </w:tc>
            </w:tr>
          </w:tbl>
          <w:p w:rsidR="00B3558D" w:rsidRPr="004F652C" w:rsidRDefault="00B3558D" w:rsidP="006006E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3558D" w:rsidRPr="006006EB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  <w:r w:rsidRPr="006006EB">
        <w:rPr>
          <w:rFonts w:ascii="Comic Sans MS" w:hAnsi="Comic Sans MS"/>
          <w:sz w:val="20"/>
          <w:szCs w:val="20"/>
        </w:rPr>
        <w:t xml:space="preserve"> </w:t>
      </w:r>
    </w:p>
    <w:tbl>
      <w:tblPr>
        <w:tblW w:w="5517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2581"/>
      </w:tblGrid>
      <w:tr w:rsidR="00B3558D" w:rsidRPr="004F652C" w:rsidTr="002A672C">
        <w:trPr>
          <w:trHeight w:val="79"/>
          <w:tblCellSpacing w:w="0" w:type="dxa"/>
        </w:trPr>
        <w:tc>
          <w:tcPr>
            <w:tcW w:w="5517" w:type="dxa"/>
            <w:shd w:val="clear" w:color="auto" w:fill="FFFFFF"/>
          </w:tcPr>
          <w:p w:rsidR="00B3558D" w:rsidRPr="006006EB" w:rsidRDefault="00B3558D" w:rsidP="006006EB">
            <w:pPr>
              <w:pStyle w:val="NoSpacing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  <w:r w:rsidRPr="006006EB">
              <w:rPr>
                <w:rFonts w:ascii="Comic Sans MS" w:hAnsi="Comic Sans MS" w:cs="Arial"/>
                <w:bCs/>
                <w:color w:val="000000"/>
                <w:sz w:val="20"/>
                <w:szCs w:val="20"/>
              </w:rPr>
              <w:t>23- 1 düzine kalem 1 deste kalemden kaç tane fazladır? </w:t>
            </w:r>
          </w:p>
        </w:tc>
      </w:tr>
      <w:tr w:rsidR="00B3558D" w:rsidRPr="004F65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2316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968"/>
              <w:gridCol w:w="1916"/>
              <w:gridCol w:w="1916"/>
            </w:tblGrid>
            <w:tr w:rsidR="00B3558D" w:rsidRPr="004F652C" w:rsidTr="006006EB">
              <w:trPr>
                <w:trHeight w:val="68"/>
                <w:tblCellSpacing w:w="0" w:type="dxa"/>
              </w:trPr>
              <w:tc>
                <w:tcPr>
                  <w:tcW w:w="820" w:type="dxa"/>
                </w:tcPr>
                <w:p w:rsidR="00B3558D" w:rsidRPr="006006EB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A)  2</w:t>
                  </w:r>
                </w:p>
              </w:tc>
              <w:tc>
                <w:tcPr>
                  <w:tcW w:w="798" w:type="dxa"/>
                </w:tcPr>
                <w:p w:rsidR="00B3558D" w:rsidRPr="006006EB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B)  3</w:t>
                  </w:r>
                </w:p>
              </w:tc>
              <w:tc>
                <w:tcPr>
                  <w:tcW w:w="798" w:type="dxa"/>
                </w:tcPr>
                <w:p w:rsidR="00B3558D" w:rsidRPr="006006EB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C)  4</w:t>
                  </w:r>
                </w:p>
              </w:tc>
            </w:tr>
          </w:tbl>
          <w:p w:rsidR="00B3558D" w:rsidRPr="006006EB" w:rsidRDefault="00B3558D" w:rsidP="006006EB">
            <w:pPr>
              <w:pStyle w:val="NoSpacing"/>
              <w:rPr>
                <w:rFonts w:ascii="Comic Sans MS" w:hAnsi="Comic Sans MS" w:cs="Arial"/>
                <w:color w:val="000000"/>
                <w:sz w:val="20"/>
                <w:szCs w:val="20"/>
              </w:rPr>
            </w:pPr>
          </w:p>
        </w:tc>
      </w:tr>
      <w:tr w:rsidR="00B3558D" w:rsidRPr="004F65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3558D" w:rsidRPr="004F652C" w:rsidRDefault="00B3558D" w:rsidP="006006E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B3558D" w:rsidRPr="004F652C" w:rsidRDefault="00B3558D" w:rsidP="006006E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24- 2 deste kalem kaç tanedir? </w:t>
            </w:r>
          </w:p>
        </w:tc>
      </w:tr>
      <w:tr w:rsidR="00B3558D" w:rsidRPr="004F65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4538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3751"/>
              <w:gridCol w:w="3821"/>
              <w:gridCol w:w="3792"/>
            </w:tblGrid>
            <w:tr w:rsidR="00B3558D" w:rsidRPr="004F652C" w:rsidTr="006006EB">
              <w:trPr>
                <w:trHeight w:val="10"/>
                <w:tblCellSpacing w:w="0" w:type="dxa"/>
              </w:trPr>
              <w:tc>
                <w:tcPr>
                  <w:tcW w:w="1563" w:type="dxa"/>
                </w:tcPr>
                <w:p w:rsidR="00B3558D" w:rsidRPr="006006EB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A)  10</w:t>
                  </w:r>
                </w:p>
              </w:tc>
              <w:tc>
                <w:tcPr>
                  <w:tcW w:w="1592" w:type="dxa"/>
                </w:tcPr>
                <w:p w:rsidR="00B3558D" w:rsidRPr="006006EB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B)  20</w:t>
                  </w:r>
                </w:p>
              </w:tc>
              <w:tc>
                <w:tcPr>
                  <w:tcW w:w="1580" w:type="dxa"/>
                </w:tcPr>
                <w:p w:rsidR="00B3558D" w:rsidRPr="006006EB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C)  24</w:t>
                  </w:r>
                </w:p>
              </w:tc>
            </w:tr>
          </w:tbl>
          <w:p w:rsidR="00B3558D" w:rsidRPr="004F652C" w:rsidRDefault="00B3558D" w:rsidP="006006E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3558D" w:rsidRPr="004F65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3558D" w:rsidRPr="004F652C" w:rsidRDefault="00B3558D" w:rsidP="006006E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25- Bir düzine kaç onluk ve kaç birlikten oluşur? </w:t>
            </w:r>
          </w:p>
        </w:tc>
      </w:tr>
      <w:tr w:rsidR="00B3558D" w:rsidRPr="004F65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4943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4943"/>
            </w:tblGrid>
            <w:tr w:rsidR="00B3558D" w:rsidRPr="004F652C" w:rsidTr="006006EB">
              <w:trPr>
                <w:trHeight w:val="160"/>
                <w:tblCellSpacing w:w="0" w:type="dxa"/>
              </w:trPr>
              <w:tc>
                <w:tcPr>
                  <w:tcW w:w="4943" w:type="dxa"/>
                </w:tcPr>
                <w:p w:rsidR="00B3558D" w:rsidRPr="006006EB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A)  1 onluk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B)  1 onluk 1 birlik</w:t>
                  </w:r>
                </w:p>
              </w:tc>
            </w:tr>
            <w:tr w:rsidR="00B3558D" w:rsidRPr="004F652C" w:rsidTr="006006EB">
              <w:trPr>
                <w:trHeight w:val="169"/>
                <w:tblCellSpacing w:w="0" w:type="dxa"/>
              </w:trPr>
              <w:tc>
                <w:tcPr>
                  <w:tcW w:w="4943" w:type="dxa"/>
                </w:tcPr>
                <w:p w:rsidR="00B3558D" w:rsidRPr="006006EB" w:rsidRDefault="00B3558D" w:rsidP="0015367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6006EB">
                    <w:rPr>
                      <w:rFonts w:ascii="Comic Sans MS" w:hAnsi="Comic Sans MS"/>
                      <w:sz w:val="20"/>
                      <w:szCs w:val="20"/>
                    </w:rPr>
                    <w:t>C)  1 onluk 2 birlik</w:t>
                  </w:r>
                </w:p>
              </w:tc>
            </w:tr>
            <w:tr w:rsidR="00B3558D" w:rsidRPr="004F652C" w:rsidTr="006006EB">
              <w:trPr>
                <w:trHeight w:val="169"/>
                <w:tblCellSpacing w:w="0" w:type="dxa"/>
              </w:trPr>
              <w:tc>
                <w:tcPr>
                  <w:tcW w:w="4943" w:type="dxa"/>
                </w:tcPr>
                <w:p w:rsidR="00B3558D" w:rsidRPr="006006EB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26- </w:t>
                  </w:r>
                  <w:r w:rsidRPr="004F652C">
                    <w:rPr>
                      <w:rFonts w:ascii="Arial" w:hAnsi="Arial" w:cs="Arial"/>
                      <w:noProof/>
                      <w:color w:val="000000"/>
                      <w:sz w:val="17"/>
                      <w:szCs w:val="17"/>
                    </w:rPr>
                    <w:pict>
                      <v:shape id="Resim 25" o:spid="_x0000_i1037" type="#_x0000_t75" alt="http://www.okulistik.com/srv/qimage/zoom-120/q255316-b0.png" style="width:237.75pt;height:70.5pt;visibility:visible">
                        <v:imagedata r:id="rId17" o:title=""/>
                      </v:shape>
                    </w:pict>
                  </w:r>
                </w:p>
              </w:tc>
            </w:tr>
          </w:tbl>
          <w:p w:rsidR="00B3558D" w:rsidRPr="004F652C" w:rsidRDefault="00B3558D" w:rsidP="006006EB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3558D" w:rsidRPr="004F65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3558D" w:rsidRPr="006006EB" w:rsidRDefault="00B3558D" w:rsidP="006006EB">
            <w:pPr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B3558D" w:rsidRPr="004F65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2521"/>
            </w:tblGrid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Pr="004F652C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652C">
                    <w:rPr>
                      <w:rFonts w:ascii="Comic Sans MS" w:hAnsi="Comic Sans MS"/>
                      <w:sz w:val="20"/>
                      <w:szCs w:val="20"/>
                    </w:rPr>
                    <w:t>A)  1 deste olur ve 7 tane artar</w:t>
                  </w:r>
                </w:p>
              </w:tc>
            </w:tr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Pr="004F652C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652C">
                    <w:rPr>
                      <w:rFonts w:ascii="Comic Sans MS" w:hAnsi="Comic Sans MS"/>
                      <w:sz w:val="20"/>
                      <w:szCs w:val="20"/>
                    </w:rPr>
                    <w:t>B)  2 deste olur ve 2 tane artar</w:t>
                  </w:r>
                </w:p>
              </w:tc>
            </w:tr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Pr="004F652C" w:rsidRDefault="00B3558D" w:rsidP="006006E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F652C">
                    <w:rPr>
                      <w:rFonts w:ascii="Comic Sans MS" w:hAnsi="Comic Sans MS"/>
                      <w:sz w:val="20"/>
                      <w:szCs w:val="20"/>
                    </w:rPr>
                    <w:t>C)  3 deste olur.</w:t>
                  </w:r>
                </w:p>
              </w:tc>
            </w:tr>
          </w:tbl>
          <w:p w:rsidR="00B3558D" w:rsidRPr="006006EB" w:rsidRDefault="00B3558D" w:rsidP="006006EB">
            <w:pPr>
              <w:spacing w:after="0" w:line="240" w:lineRule="auto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B3558D" w:rsidRPr="004F65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3558D" w:rsidRPr="004F652C" w:rsidRDefault="00B3558D" w:rsidP="002A67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27- Aşağıdaki kutuların hangisinde 1 deste kalem vardır?</w:t>
            </w:r>
          </w:p>
        </w:tc>
      </w:tr>
      <w:tr w:rsidR="00B3558D" w:rsidRPr="004F65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452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774"/>
              <w:gridCol w:w="841"/>
              <w:gridCol w:w="906"/>
            </w:tblGrid>
            <w:tr w:rsidR="00B3558D" w:rsidRPr="004F652C" w:rsidTr="002A672C">
              <w:trPr>
                <w:trHeight w:val="894"/>
                <w:tblCellSpacing w:w="0" w:type="dxa"/>
              </w:trPr>
              <w:tc>
                <w:tcPr>
                  <w:tcW w:w="1598" w:type="dxa"/>
                </w:tcPr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A672C">
                    <w:rPr>
                      <w:rFonts w:ascii="Comic Sans MS" w:hAnsi="Comic Sans MS"/>
                      <w:sz w:val="20"/>
                      <w:szCs w:val="20"/>
                    </w:rPr>
                    <w:t>A) </w:t>
                  </w:r>
                  <w:r w:rsidRPr="004F652C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Resim 27" o:spid="_x0000_i1038" type="#_x0000_t75" alt="http://www.okulistik.com/srv/qimage/zoom-120/q255317-c0.jpg" style="width:27.75pt;height:39.75pt;visibility:visible">
                        <v:imagedata r:id="rId18" o:title=""/>
                      </v:shape>
                    </w:pict>
                  </w:r>
                </w:p>
              </w:tc>
              <w:tc>
                <w:tcPr>
                  <w:tcW w:w="1514" w:type="dxa"/>
                </w:tcPr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A672C">
                    <w:rPr>
                      <w:rFonts w:ascii="Comic Sans MS" w:hAnsi="Comic Sans MS"/>
                      <w:sz w:val="20"/>
                      <w:szCs w:val="20"/>
                    </w:rPr>
                    <w:t>B) </w:t>
                  </w:r>
                  <w:r w:rsidRPr="004F652C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Resim 28" o:spid="_x0000_i1039" type="#_x0000_t75" alt="http://www.okulistik.com/srv/qimage/zoom-120/q255317-c1.jpg" style="width:26.25pt;height:37.5pt;visibility:visible">
                        <v:imagedata r:id="rId19" o:title=""/>
                      </v:shape>
                    </w:pict>
                  </w:r>
                </w:p>
              </w:tc>
              <w:tc>
                <w:tcPr>
                  <w:tcW w:w="1614" w:type="dxa"/>
                </w:tcPr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A672C">
                    <w:rPr>
                      <w:rFonts w:ascii="Comic Sans MS" w:hAnsi="Comic Sans MS"/>
                      <w:sz w:val="20"/>
                      <w:szCs w:val="20"/>
                    </w:rPr>
                    <w:t>C) </w:t>
                  </w:r>
                  <w:r w:rsidRPr="004F652C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Resim 29" o:spid="_x0000_i1040" type="#_x0000_t75" alt="http://www.okulistik.com/srv/qimage/zoom-120/q255317-c2.jpg" style="width:29.25pt;height:41.25pt;visibility:visible">
                        <v:imagedata r:id="rId20" o:title=""/>
                      </v:shape>
                    </w:pict>
                  </w:r>
                </w:p>
              </w:tc>
            </w:tr>
            <w:tr w:rsidR="00B3558D" w:rsidRPr="004F652C" w:rsidTr="002A672C">
              <w:trPr>
                <w:trHeight w:val="894"/>
                <w:tblCellSpacing w:w="0" w:type="dxa"/>
              </w:trPr>
              <w:tc>
                <w:tcPr>
                  <w:tcW w:w="1598" w:type="dxa"/>
                </w:tcPr>
                <w:tbl>
                  <w:tblPr>
                    <w:tblW w:w="10714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435"/>
                    <w:gridCol w:w="10279"/>
                  </w:tblGrid>
                  <w:tr w:rsidR="00B3558D" w:rsidRPr="004F652C" w:rsidTr="002A672C">
                    <w:trPr>
                      <w:tblCellSpacing w:w="0" w:type="dxa"/>
                    </w:trPr>
                    <w:tc>
                      <w:tcPr>
                        <w:tcW w:w="432" w:type="dxa"/>
                        <w:vMerge w:val="restart"/>
                        <w:shd w:val="clear" w:color="auto" w:fill="FFFFFF"/>
                        <w:noWrap/>
                      </w:tcPr>
                      <w:p w:rsidR="00B3558D" w:rsidRPr="002A672C" w:rsidRDefault="00B3558D" w:rsidP="002A672C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2A672C">
                          <w:rPr>
                            <w:rFonts w:ascii="Arial" w:hAnsi="Arial" w:cs="Arial"/>
                            <w:color w:val="000000"/>
                            <w:sz w:val="17"/>
                            <w:szCs w:val="17"/>
                          </w:rPr>
                          <w:t>.</w:t>
                        </w:r>
                        <w:r w:rsidRPr="002A672C">
                          <w:rPr>
                            <w:rFonts w:ascii="Comic Sans MS" w:hAnsi="Comic Sans MS" w:cs="Arial"/>
                            <w:color w:val="000000"/>
                            <w:sz w:val="20"/>
                            <w:szCs w:val="20"/>
                          </w:rPr>
                          <w:t>28-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7"/>
                            <w:szCs w:val="17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0397" w:type="dxa"/>
                        <w:shd w:val="clear" w:color="auto" w:fill="FFFFFF"/>
                      </w:tcPr>
                      <w:p w:rsidR="00B3558D" w:rsidRPr="002A672C" w:rsidRDefault="00B3558D" w:rsidP="002A672C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4F652C">
                          <w:rPr>
                            <w:rFonts w:ascii="Arial" w:hAnsi="Arial" w:cs="Arial"/>
                            <w:noProof/>
                            <w:color w:val="000000"/>
                            <w:sz w:val="17"/>
                            <w:szCs w:val="17"/>
                          </w:rPr>
                          <w:pict>
                            <v:shape id="Resim 33" o:spid="_x0000_i1041" type="#_x0000_t75" alt="http://www.okulistik.com/srv/qimage/zoom-120/q255321-b0.png" style="width:212.25pt;height:54pt;visibility:visible">
                              <v:imagedata r:id="rId21" o:title=""/>
                            </v:shape>
                          </w:pict>
                        </w:r>
                      </w:p>
                    </w:tc>
                  </w:tr>
                  <w:tr w:rsidR="00B3558D" w:rsidRPr="004F652C" w:rsidTr="002A672C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shd w:val="clear" w:color="auto" w:fill="FFFFFF"/>
                        <w:vAlign w:val="center"/>
                      </w:tcPr>
                      <w:p w:rsidR="00B3558D" w:rsidRPr="002A672C" w:rsidRDefault="00B3558D" w:rsidP="002A672C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p w:rsidR="00B3558D" w:rsidRPr="002A672C" w:rsidRDefault="00B3558D" w:rsidP="002A672C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14" w:type="dxa"/>
                </w:tcPr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614" w:type="dxa"/>
                </w:tcPr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B3558D" w:rsidRPr="004F652C" w:rsidRDefault="00B3558D" w:rsidP="002A67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3558D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                        B)6                    C)7</w:t>
      </w:r>
    </w:p>
    <w:p w:rsidR="00B3558D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W w:w="11512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1512"/>
      </w:tblGrid>
      <w:tr w:rsidR="00B3558D" w:rsidRPr="004F652C" w:rsidTr="008E5562">
        <w:trPr>
          <w:tblCellSpacing w:w="0" w:type="dxa"/>
        </w:trPr>
        <w:tc>
          <w:tcPr>
            <w:tcW w:w="11512" w:type="dxa"/>
            <w:shd w:val="clear" w:color="auto" w:fill="FFFFFF"/>
          </w:tcPr>
          <w:p w:rsidR="00B3558D" w:rsidRPr="004F652C" w:rsidRDefault="00B3558D" w:rsidP="002A67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 xml:space="preserve">29- Ayşe bir deste kurşun kalem aldı. Kalemlerinden </w:t>
            </w:r>
          </w:p>
          <w:p w:rsidR="00B3558D" w:rsidRPr="004F652C" w:rsidRDefault="00B3558D" w:rsidP="002A67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2 tanesini kaybetti Ayşe’nin kaç kalemi kaldı?</w:t>
            </w:r>
          </w:p>
        </w:tc>
      </w:tr>
      <w:tr w:rsidR="00B3558D" w:rsidRPr="004F652C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901"/>
              <w:gridCol w:w="233"/>
              <w:gridCol w:w="318"/>
            </w:tblGrid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A672C">
                    <w:rPr>
                      <w:rFonts w:ascii="Comic Sans MS" w:hAnsi="Comic Sans MS"/>
                      <w:sz w:val="20"/>
                      <w:szCs w:val="20"/>
                    </w:rPr>
                    <w:t>A)  6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</w:t>
                  </w:r>
                  <w:r w:rsidRPr="002A672C">
                    <w:rPr>
                      <w:rFonts w:ascii="Comic Sans MS" w:hAnsi="Comic Sans MS"/>
                      <w:sz w:val="20"/>
                      <w:szCs w:val="20"/>
                    </w:rPr>
                    <w:t>B)  8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C)10</w:t>
                  </w:r>
                </w:p>
                <w:p w:rsidR="00B3558D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tbl>
                  <w:tblPr>
                    <w:tblW w:w="10714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0714"/>
                  </w:tblGrid>
                  <w:tr w:rsidR="00B3558D" w:rsidRPr="004F652C" w:rsidTr="002A672C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</w:tcPr>
                      <w:p w:rsidR="00B3558D" w:rsidRPr="004F652C" w:rsidRDefault="00B3558D" w:rsidP="002A672C">
                        <w:pPr>
                          <w:pStyle w:val="NoSpacing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4F652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30- Bir dondurmacı bir günde 17 tane külah dondurma </w:t>
                        </w:r>
                      </w:p>
                      <w:p w:rsidR="00B3558D" w:rsidRPr="004F652C" w:rsidRDefault="00B3558D" w:rsidP="002A672C">
                        <w:pPr>
                          <w:pStyle w:val="NoSpacing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4F652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satmıştır. Dondurmacının sattığı dondurmalar 1 düzineden </w:t>
                        </w:r>
                      </w:p>
                      <w:p w:rsidR="00B3558D" w:rsidRPr="004F652C" w:rsidRDefault="00B3558D" w:rsidP="002A672C">
                        <w:pPr>
                          <w:pStyle w:val="NoSpacing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4F652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kaç tane fazladır?</w:t>
                        </w:r>
                      </w:p>
                    </w:tc>
                  </w:tr>
                  <w:tr w:rsidR="00B3558D" w:rsidRPr="004F652C" w:rsidTr="002A67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3661"/>
                          <w:gridCol w:w="3514"/>
                          <w:gridCol w:w="3479"/>
                        </w:tblGrid>
                        <w:tr w:rsidR="00B3558D" w:rsidRPr="004F652C" w:rsidTr="002A672C">
                          <w:trPr>
                            <w:trHeight w:val="473"/>
                            <w:tblCellSpacing w:w="0" w:type="dxa"/>
                          </w:trPr>
                          <w:tc>
                            <w:tcPr>
                              <w:tcW w:w="3661" w:type="dxa"/>
                            </w:tcPr>
                            <w:p w:rsidR="00B3558D" w:rsidRPr="004F652C" w:rsidRDefault="00B3558D" w:rsidP="002A672C">
                              <w:r w:rsidRPr="0071729C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A)  5              </w:t>
                              </w: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 w:rsidRPr="0071729C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        B)  6                 </w:t>
                              </w: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        </w:t>
                              </w:r>
                            </w:p>
                          </w:tc>
                          <w:tc>
                            <w:tcPr>
                              <w:tcW w:w="3514" w:type="dxa"/>
                            </w:tcPr>
                            <w:p w:rsidR="00B3558D" w:rsidRPr="004F652C" w:rsidRDefault="00B3558D">
                              <w:r w:rsidRPr="0071729C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C)  7</w:t>
                              </w:r>
                            </w:p>
                          </w:tc>
                          <w:tc>
                            <w:tcPr>
                              <w:tcW w:w="3479" w:type="dxa"/>
                            </w:tcPr>
                            <w:p w:rsidR="00B3558D" w:rsidRPr="002A672C" w:rsidRDefault="00B3558D" w:rsidP="002A672C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A672C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C)  7</w:t>
                              </w:r>
                            </w:p>
                          </w:tc>
                        </w:tr>
                      </w:tbl>
                      <w:p w:rsidR="00B3558D" w:rsidRPr="004F652C" w:rsidRDefault="00B3558D" w:rsidP="002A672C">
                        <w:pPr>
                          <w:pStyle w:val="NoSpacing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</w:tcPr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</w:tcPr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A672C">
                    <w:rPr>
                      <w:rFonts w:ascii="Comic Sans MS" w:hAnsi="Comic Sans MS"/>
                      <w:sz w:val="20"/>
                      <w:szCs w:val="20"/>
                    </w:rPr>
                    <w:t>C)  10</w:t>
                  </w:r>
                </w:p>
              </w:tc>
            </w:tr>
          </w:tbl>
          <w:p w:rsidR="00B3558D" w:rsidRPr="004F652C" w:rsidRDefault="00B3558D" w:rsidP="002A67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3558D" w:rsidRPr="004F652C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3558D" w:rsidRPr="004F652C" w:rsidRDefault="00B3558D" w:rsidP="002A67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31- Utku kalemliğine 1 düzine ve 1 deste kalem koyuyor. </w:t>
            </w:r>
          </w:p>
          <w:p w:rsidR="00B3558D" w:rsidRPr="004F652C" w:rsidRDefault="00B3558D" w:rsidP="002A67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b/>
                <w:bCs/>
                <w:sz w:val="20"/>
                <w:szCs w:val="20"/>
              </w:rPr>
              <w:t>Utku’nun kalemliğinde kaç kalem vardır?</w:t>
            </w:r>
          </w:p>
        </w:tc>
      </w:tr>
      <w:tr w:rsidR="00B3558D" w:rsidRPr="004F652C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331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0834"/>
              <w:gridCol w:w="314"/>
            </w:tblGrid>
            <w:tr w:rsidR="00B3558D" w:rsidRPr="004F652C" w:rsidTr="008E5562">
              <w:trPr>
                <w:tblCellSpacing w:w="0" w:type="dxa"/>
              </w:trPr>
              <w:tc>
                <w:tcPr>
                  <w:tcW w:w="3773" w:type="dxa"/>
                </w:tcPr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A672C">
                    <w:rPr>
                      <w:rFonts w:ascii="Comic Sans MS" w:hAnsi="Comic Sans MS"/>
                      <w:sz w:val="20"/>
                      <w:szCs w:val="20"/>
                    </w:rPr>
                    <w:t>A)  10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B)20  </w:t>
                  </w:r>
                </w:p>
                <w:tbl>
                  <w:tblPr>
                    <w:tblW w:w="3756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10774"/>
                  </w:tblGrid>
                  <w:tr w:rsidR="00B3558D" w:rsidRPr="004F652C" w:rsidTr="008E5562">
                    <w:trPr>
                      <w:trHeight w:val="311"/>
                      <w:tblCellSpacing w:w="0" w:type="dxa"/>
                    </w:trPr>
                    <w:tc>
                      <w:tcPr>
                        <w:tcW w:w="3756" w:type="dxa"/>
                      </w:tcPr>
                      <w:p w:rsidR="00B3558D" w:rsidRDefault="00B3558D" w:rsidP="0015367A">
                        <w:pPr>
                          <w:pStyle w:val="NoSpacing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  <w:tbl>
                        <w:tblPr>
                          <w:tblW w:w="10714" w:type="dxa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0714"/>
                        </w:tblGrid>
                        <w:tr w:rsidR="00B3558D" w:rsidRPr="004F652C" w:rsidTr="008E5562">
                          <w:trPr>
                            <w:tblCellSpacing w:w="0" w:type="dxa"/>
                          </w:trPr>
                          <w:tc>
                            <w:tcPr>
                              <w:tcW w:w="10397" w:type="dxa"/>
                              <w:shd w:val="clear" w:color="auto" w:fill="FFFFFF"/>
                            </w:tcPr>
                            <w:p w:rsidR="00B3558D" w:rsidRPr="004F652C" w:rsidRDefault="00B3558D" w:rsidP="008E556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4F652C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 xml:space="preserve">32- 7 birliği bir düzineye tamamlamak için kaç birlik </w:t>
                              </w:r>
                            </w:p>
                            <w:p w:rsidR="00B3558D" w:rsidRPr="004F652C" w:rsidRDefault="00B3558D" w:rsidP="008E556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4F652C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eklemeliyiz?</w:t>
                              </w:r>
                            </w:p>
                          </w:tc>
                        </w:tr>
                        <w:tr w:rsidR="00B3558D" w:rsidRPr="004F652C" w:rsidTr="008E55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4406"/>
                                <w:gridCol w:w="1842"/>
                                <w:gridCol w:w="4406"/>
                              </w:tblGrid>
                              <w:tr w:rsidR="00B3558D" w:rsidRPr="004F65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30" w:type="dxa"/>
                                  </w:tcPr>
                                  <w:p w:rsidR="00B3558D" w:rsidRPr="008E5562" w:rsidRDefault="00B3558D" w:rsidP="008E5562">
                                    <w:pPr>
                                      <w:pStyle w:val="NoSpacing"/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</w:pPr>
                                    <w:r w:rsidRPr="008E5562"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  <w:t>A)  5 birlik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  <w:t xml:space="preserve">         </w:t>
                                    </w:r>
                                    <w:r w:rsidRPr="008E5562"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  <w:t>B)  4 birlik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  <w:t xml:space="preserve">      C) 3 birlik</w:t>
                                    </w:r>
                                  </w:p>
                                </w:tc>
                                <w:tc>
                                  <w:tcPr>
                                    <w:tcW w:w="230" w:type="dxa"/>
                                  </w:tcPr>
                                  <w:p w:rsidR="00B3558D" w:rsidRPr="008E5562" w:rsidRDefault="00B3558D" w:rsidP="008E5562">
                                    <w:pPr>
                                      <w:pStyle w:val="NoSpacing"/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30" w:type="dxa"/>
                                  </w:tcPr>
                                  <w:p w:rsidR="00B3558D" w:rsidRPr="008E5562" w:rsidRDefault="00B3558D" w:rsidP="008E5562">
                                    <w:pPr>
                                      <w:pStyle w:val="NoSpacing"/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</w:pPr>
                                    <w:r w:rsidRPr="008E5562"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  <w:t>C)  3 birlik</w:t>
                                    </w:r>
                                  </w:p>
                                </w:tc>
                              </w:tr>
                            </w:tbl>
                            <w:p w:rsidR="00B3558D" w:rsidRPr="004F652C" w:rsidRDefault="00B3558D" w:rsidP="008E5562">
                              <w:pPr>
                                <w:pStyle w:val="NoSpacing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B3558D" w:rsidRPr="002A672C" w:rsidRDefault="00B3558D" w:rsidP="0015367A">
                        <w:pPr>
                          <w:pStyle w:val="NoSpacing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811" w:type="dxa"/>
                </w:tcPr>
                <w:p w:rsidR="00B3558D" w:rsidRPr="002A672C" w:rsidRDefault="00B3558D" w:rsidP="002A67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A672C">
                    <w:rPr>
                      <w:rFonts w:ascii="Comic Sans MS" w:hAnsi="Comic Sans MS"/>
                      <w:sz w:val="20"/>
                      <w:szCs w:val="20"/>
                    </w:rPr>
                    <w:t>C)  22</w:t>
                  </w:r>
                </w:p>
              </w:tc>
            </w:tr>
          </w:tbl>
          <w:p w:rsidR="00B3558D" w:rsidRPr="004F652C" w:rsidRDefault="00B3558D" w:rsidP="002A672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3558D" w:rsidRPr="004F652C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3558D" w:rsidRPr="004F652C" w:rsidRDefault="00B3558D" w:rsidP="008E556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 xml:space="preserve">33-2 deste kalemden kaç tanesini çıkarırsak 1 düzine kalem </w:t>
            </w:r>
          </w:p>
          <w:p w:rsidR="00B3558D" w:rsidRPr="004F652C" w:rsidRDefault="00B3558D" w:rsidP="008E556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4F652C">
              <w:rPr>
                <w:rFonts w:ascii="Comic Sans MS" w:hAnsi="Comic Sans MS"/>
                <w:sz w:val="20"/>
                <w:szCs w:val="20"/>
              </w:rPr>
              <w:t>elde ederiz? </w:t>
            </w:r>
          </w:p>
        </w:tc>
      </w:tr>
      <w:tr w:rsidR="00B3558D" w:rsidRPr="004F652C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5284"/>
              <w:gridCol w:w="2608"/>
              <w:gridCol w:w="3560"/>
            </w:tblGrid>
            <w:tr w:rsidR="00B3558D" w:rsidRPr="004F652C">
              <w:trPr>
                <w:tblCellSpacing w:w="0" w:type="dxa"/>
              </w:trPr>
              <w:tc>
                <w:tcPr>
                  <w:tcW w:w="230" w:type="dxa"/>
                </w:tcPr>
                <w:p w:rsidR="00B3558D" w:rsidRPr="008E5562" w:rsidRDefault="00B3558D" w:rsidP="008E556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E5562">
                    <w:rPr>
                      <w:rFonts w:ascii="Comic Sans MS" w:hAnsi="Comic Sans MS"/>
                      <w:sz w:val="20"/>
                      <w:szCs w:val="20"/>
                    </w:rPr>
                    <w:t>A)  8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</w:t>
                  </w:r>
                  <w:r w:rsidRPr="008E5562">
                    <w:rPr>
                      <w:rFonts w:ascii="Comic Sans MS" w:hAnsi="Comic Sans MS"/>
                      <w:sz w:val="20"/>
                      <w:szCs w:val="20"/>
                    </w:rPr>
                    <w:t>B)  9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C)10</w:t>
                  </w:r>
                </w:p>
              </w:tc>
              <w:tc>
                <w:tcPr>
                  <w:tcW w:w="230" w:type="dxa"/>
                </w:tcPr>
                <w:p w:rsidR="00B3558D" w:rsidRPr="008E5562" w:rsidRDefault="00B3558D" w:rsidP="008E556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</w:tcPr>
                <w:p w:rsidR="00B3558D" w:rsidRPr="008E5562" w:rsidRDefault="00B3558D" w:rsidP="008E556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E5562">
                    <w:rPr>
                      <w:rFonts w:ascii="Comic Sans MS" w:hAnsi="Comic Sans MS"/>
                      <w:sz w:val="20"/>
                      <w:szCs w:val="20"/>
                    </w:rPr>
                    <w:t>C)  10</w:t>
                  </w:r>
                </w:p>
              </w:tc>
            </w:tr>
          </w:tbl>
          <w:p w:rsidR="00B3558D" w:rsidRPr="004F652C" w:rsidRDefault="00B3558D" w:rsidP="008E556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3558D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34- 5 deste kalemimin 1 destesini ablama , 1 destesini arkadaşına 5 tanesini de kendim kullandım. Geriye kaç kalemim kaldı?</w:t>
      </w:r>
    </w:p>
    <w:p w:rsidR="00B3558D" w:rsidRDefault="00B3558D" w:rsidP="008E5562">
      <w:pPr>
        <w:pStyle w:val="NoSpacing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35                   B)25                     C)45</w:t>
      </w:r>
    </w:p>
    <w:p w:rsidR="00B3558D" w:rsidRDefault="00B3558D" w:rsidP="008E5562">
      <w:pPr>
        <w:pStyle w:val="NoSpacing"/>
        <w:rPr>
          <w:rFonts w:ascii="Comic Sans MS" w:hAnsi="Comic Sans MS"/>
          <w:sz w:val="20"/>
          <w:szCs w:val="20"/>
        </w:rPr>
      </w:pPr>
    </w:p>
    <w:p w:rsidR="00B3558D" w:rsidRDefault="00B3558D" w:rsidP="008E556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35-  2 deste mum ile 2düzine kalemin toplamı kaçtır?</w:t>
      </w:r>
    </w:p>
    <w:p w:rsidR="00B3558D" w:rsidRDefault="00B3558D" w:rsidP="003E59FF">
      <w:pPr>
        <w:pStyle w:val="NoSpacing"/>
        <w:rPr>
          <w:rFonts w:ascii="Comic Sans MS" w:hAnsi="Comic Sans MS"/>
          <w:sz w:val="20"/>
          <w:szCs w:val="20"/>
        </w:rPr>
      </w:pPr>
    </w:p>
    <w:p w:rsidR="00B3558D" w:rsidRDefault="00B3558D" w:rsidP="003E59F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A)40                   B)44                    C)42</w:t>
      </w:r>
    </w:p>
    <w:p w:rsidR="00B3558D" w:rsidRDefault="00B3558D" w:rsidP="003E59FF">
      <w:pPr>
        <w:pStyle w:val="NoSpacing"/>
        <w:rPr>
          <w:rFonts w:ascii="Comic Sans MS" w:hAnsi="Comic Sans MS"/>
          <w:sz w:val="20"/>
          <w:szCs w:val="20"/>
        </w:rPr>
      </w:pPr>
    </w:p>
    <w:p w:rsidR="00B3558D" w:rsidRDefault="00B3558D" w:rsidP="003E59F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36- 2 düzine kalemin 6 eksiği kaç eder?</w:t>
      </w:r>
    </w:p>
    <w:p w:rsidR="00B3558D" w:rsidRDefault="00B3558D" w:rsidP="003E59F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</w:p>
    <w:p w:rsidR="00B3558D" w:rsidRDefault="00B3558D" w:rsidP="003E59F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A)20                    B)18                    C)16</w:t>
      </w:r>
    </w:p>
    <w:p w:rsidR="00B3558D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</w:p>
    <w:p w:rsidR="00B3558D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37-  3 deste kalemin 5 fazlası kaç eder?</w:t>
      </w:r>
    </w:p>
    <w:p w:rsidR="00B3558D" w:rsidRDefault="00B3558D" w:rsidP="003E59FF">
      <w:pPr>
        <w:pStyle w:val="NoSpacing"/>
        <w:rPr>
          <w:rFonts w:ascii="Comic Sans MS" w:hAnsi="Comic Sans MS"/>
          <w:sz w:val="20"/>
          <w:szCs w:val="20"/>
        </w:rPr>
      </w:pPr>
    </w:p>
    <w:p w:rsidR="00B3558D" w:rsidRDefault="00B3558D" w:rsidP="003E59F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A)30                    B)25                    C)35</w:t>
      </w:r>
    </w:p>
    <w:p w:rsidR="00B3558D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</w:p>
    <w:p w:rsidR="00B3558D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38- 2 deste kalem  1 düzine kalemden ne kadar fazladır?</w:t>
      </w:r>
    </w:p>
    <w:p w:rsidR="00B3558D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</w:p>
    <w:p w:rsidR="00B3558D" w:rsidRDefault="00B3558D" w:rsidP="003E59F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10                    B)8                      C)22</w:t>
      </w:r>
    </w:p>
    <w:p w:rsidR="00B3558D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</w:p>
    <w:p w:rsidR="00B3558D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</w:p>
    <w:p w:rsidR="00B3558D" w:rsidRDefault="00B3558D" w:rsidP="006006EB">
      <w:pPr>
        <w:pStyle w:val="NoSpacing"/>
        <w:rPr>
          <w:rFonts w:ascii="Comic Sans MS" w:hAnsi="Comic Sans MS"/>
          <w:sz w:val="20"/>
          <w:szCs w:val="20"/>
        </w:rPr>
      </w:pPr>
    </w:p>
    <w:p w:rsidR="00B3558D" w:rsidRPr="006006EB" w:rsidRDefault="00B3558D" w:rsidP="003E59FF">
      <w:pPr>
        <w:pStyle w:val="NoSpacing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BAŞARILAR….                     </w:t>
      </w:r>
    </w:p>
    <w:sectPr w:rsidR="00B3558D" w:rsidRPr="006006EB" w:rsidSect="000B04D2">
      <w:pgSz w:w="11906" w:h="16838"/>
      <w:pgMar w:top="568" w:right="424" w:bottom="284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5103C"/>
    <w:multiLevelType w:val="hybridMultilevel"/>
    <w:tmpl w:val="35A0897C"/>
    <w:lvl w:ilvl="0" w:tplc="AD2881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5843B6"/>
    <w:multiLevelType w:val="hybridMultilevel"/>
    <w:tmpl w:val="35A0897C"/>
    <w:lvl w:ilvl="0" w:tplc="AD2881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E624074"/>
    <w:multiLevelType w:val="hybridMultilevel"/>
    <w:tmpl w:val="1ABC2362"/>
    <w:lvl w:ilvl="0" w:tplc="5820212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291"/>
    <w:rsid w:val="000B04D2"/>
    <w:rsid w:val="0015367A"/>
    <w:rsid w:val="001E6E05"/>
    <w:rsid w:val="00202D2C"/>
    <w:rsid w:val="002A672C"/>
    <w:rsid w:val="00314716"/>
    <w:rsid w:val="003E59FF"/>
    <w:rsid w:val="004F652C"/>
    <w:rsid w:val="006006EB"/>
    <w:rsid w:val="0071729C"/>
    <w:rsid w:val="008E5562"/>
    <w:rsid w:val="0098354F"/>
    <w:rsid w:val="00A079F9"/>
    <w:rsid w:val="00B3558D"/>
    <w:rsid w:val="00C73443"/>
    <w:rsid w:val="00E51DFB"/>
    <w:rsid w:val="00F2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E0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20291"/>
    <w:pPr>
      <w:ind w:left="720"/>
      <w:contextualSpacing/>
    </w:pPr>
  </w:style>
  <w:style w:type="paragraph" w:styleId="NoSpacing">
    <w:name w:val="No Spacing"/>
    <w:uiPriority w:val="99"/>
    <w:qFormat/>
    <w:rsid w:val="00F20291"/>
  </w:style>
  <w:style w:type="paragraph" w:styleId="BalloonText">
    <w:name w:val="Balloon Text"/>
    <w:basedOn w:val="Normal"/>
    <w:link w:val="BalloonTextChar"/>
    <w:uiPriority w:val="99"/>
    <w:semiHidden/>
    <w:rsid w:val="00F20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029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0B04D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3345">
          <w:marLeft w:val="360"/>
          <w:marRight w:val="36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6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756</Words>
  <Characters>4315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4</cp:revision>
  <dcterms:created xsi:type="dcterms:W3CDTF">2014-09-29T21:20:00Z</dcterms:created>
  <dcterms:modified xsi:type="dcterms:W3CDTF">2014-09-30T12:06:00Z</dcterms:modified>
</cp:coreProperties>
</file>