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7A4" w:rsidRPr="004B11C5" w:rsidRDefault="008147A4" w:rsidP="00F8301F">
      <w:pPr>
        <w:ind w:left="-709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NAME  SURNAME:</w:t>
      </w:r>
    </w:p>
    <w:p w:rsidR="008147A4" w:rsidRPr="004B11C5" w:rsidRDefault="008147A4" w:rsidP="00F8301F">
      <w:pPr>
        <w:pStyle w:val="ListParagraph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hyperlink r:id="rId5" w:history="1">
        <w:r w:rsidRPr="00FF3EA8">
          <w:rPr>
            <w:rFonts w:cs="Arial"/>
            <w:noProof/>
            <w:color w:val="1A0DAB"/>
            <w:sz w:val="28"/>
            <w:szCs w:val="28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ttps://encrypted-tbn2.gstatic.com/images?q=tbn:ANd9GcTq2Ubfv67HMC39O8waVX_A8xwUlbr6gIB6Tfs2L1E1SYHg90muVL8KdrMJ" href="http://www.google.com.tr/url?url=http://www.clipartpanda.com/categories/cute-zebra-clipart&amp;rct=j&amp;frm=1&amp;q=&amp;esrc=s&amp;sa=U&amp;ei=u6uQVOedMILaapHKgOgE&amp;ved=0CBgQ9QEwAQ&amp;sig2=qoqz0MAHcyL2v2S6nbDStw&amp;usg=AFQjCNGmV0U-EwAVPYPfasnufGMLrhQz" style="width:59.25pt;height:54.75pt;visibility:visible" o:button="t">
              <v:fill o:detectmouseclick="t"/>
              <v:imagedata r:id="rId6" o:title=""/>
            </v:shape>
          </w:pict>
        </w:r>
      </w:hyperlink>
      <w:r w:rsidRPr="004B11C5">
        <w:rPr>
          <w:rFonts w:ascii="Hand writing Mutlu" w:hAnsi="Hand writing Mutlu"/>
          <w:sz w:val="28"/>
          <w:szCs w:val="28"/>
        </w:rPr>
        <w:t xml:space="preserve"> Görseli en iyi anlatan kelimeyi bulunuz.</w:t>
      </w:r>
    </w:p>
    <w:p w:rsidR="008147A4" w:rsidRPr="004B11C5" w:rsidRDefault="008147A4" w:rsidP="00F8301F">
      <w:pPr>
        <w:pStyle w:val="ListParagraph"/>
        <w:ind w:left="-349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 xml:space="preserve">a-Gorilla     b-Zebra    </w:t>
      </w:r>
      <w:r>
        <w:rPr>
          <w:rFonts w:ascii="Hand writing Mutlu" w:hAnsi="Hand writing Mutlu"/>
          <w:sz w:val="28"/>
          <w:szCs w:val="28"/>
        </w:rPr>
        <w:t xml:space="preserve">   </w:t>
      </w:r>
      <w:r w:rsidRPr="004B11C5">
        <w:rPr>
          <w:rFonts w:ascii="Hand writing Mutlu" w:hAnsi="Hand writing Mutlu"/>
          <w:sz w:val="28"/>
          <w:szCs w:val="28"/>
        </w:rPr>
        <w:t>c-Lemon</w:t>
      </w:r>
    </w:p>
    <w:p w:rsidR="008147A4" w:rsidRPr="004B11C5" w:rsidRDefault="008147A4" w:rsidP="004B11C5">
      <w:pPr>
        <w:rPr>
          <w:rFonts w:ascii="Hand writing Mutlu" w:hAnsi="Hand writing Mutlu"/>
          <w:sz w:val="28"/>
          <w:szCs w:val="28"/>
        </w:rPr>
      </w:pPr>
    </w:p>
    <w:p w:rsidR="008147A4" w:rsidRPr="004B11C5" w:rsidRDefault="008147A4" w:rsidP="00E77C6C">
      <w:pPr>
        <w:pStyle w:val="ListParagraph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hyperlink r:id="rId7" w:history="1">
        <w:r w:rsidRPr="00FF3EA8">
          <w:rPr>
            <w:rFonts w:ascii="Arial" w:hAnsi="Arial" w:cs="Arial"/>
            <w:noProof/>
            <w:color w:val="1A0DAB"/>
            <w:sz w:val="28"/>
            <w:szCs w:val="28"/>
          </w:rPr>
          <w:pict>
            <v:shape id="_x0000_i1026" type="#_x0000_t75" alt="https://encrypted-tbn2.gstatic.com/images?q=tbn:ANd9GcTf7fKpu-tIAQTfuOuc1Grp2TXDR39OPXIa1AFKxsznzYaC19hk_VQv6yU" href="http://www.google.com.tr/url?url=http://tr.clipartlogo.com/premium/detail/illustration-of-ambulance-vector_128272631.html&amp;rct=j&amp;frm=1&amp;q=&amp;esrc=s&amp;sa=U&amp;ei=76yQVJGwHY_daqCigNAI&amp;ved=0CCoQ9QEwCg&amp;sig2=qIUvXTew3NK2qeKMnMtgAQ&amp;usg=AFQjCNFCRyzlba5fCNnqTssBm9yDCl7M" style="width:72.75pt;height:51pt;visibility:visible" o:button="t">
              <v:fill o:detectmouseclick="t"/>
              <v:imagedata r:id="rId8" o:title=""/>
            </v:shape>
          </w:pict>
        </w:r>
      </w:hyperlink>
      <w:r w:rsidRPr="004B11C5">
        <w:rPr>
          <w:rFonts w:ascii="Hand writing Mutlu" w:hAnsi="Hand writing Mutlu"/>
          <w:sz w:val="28"/>
          <w:szCs w:val="28"/>
        </w:rPr>
        <w:t xml:space="preserve"> Görseli en iyi anlatan kelimeyi bulunuz.</w:t>
      </w:r>
    </w:p>
    <w:p w:rsidR="008147A4" w:rsidRDefault="008147A4" w:rsidP="004B11C5">
      <w:pPr>
        <w:pStyle w:val="ListParagraph"/>
        <w:numPr>
          <w:ilvl w:val="0"/>
          <w:numId w:val="2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Train  </w:t>
      </w:r>
      <w:r w:rsidRPr="004B11C5">
        <w:rPr>
          <w:rFonts w:ascii="Hand writing Mutlu" w:hAnsi="Hand writing Mutlu"/>
          <w:sz w:val="28"/>
          <w:szCs w:val="28"/>
        </w:rPr>
        <w:t xml:space="preserve">  b-Cake      c-Ambulance</w:t>
      </w:r>
    </w:p>
    <w:p w:rsidR="008147A4" w:rsidRPr="004B11C5" w:rsidRDefault="008147A4" w:rsidP="004B11C5">
      <w:pPr>
        <w:pStyle w:val="ListParagraph"/>
        <w:ind w:left="11"/>
        <w:rPr>
          <w:rFonts w:ascii="Hand writing Mutlu" w:hAnsi="Hand writing Mutlu"/>
          <w:sz w:val="28"/>
          <w:szCs w:val="28"/>
        </w:rPr>
      </w:pPr>
    </w:p>
    <w:p w:rsidR="008147A4" w:rsidRPr="004B11C5" w:rsidRDefault="008147A4" w:rsidP="003C0F00">
      <w:pPr>
        <w:pStyle w:val="ListParagraph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hyperlink r:id="rId9" w:history="1">
        <w:r w:rsidRPr="00FF3EA8">
          <w:rPr>
            <w:rFonts w:ascii="Arial" w:hAnsi="Arial" w:cs="Arial"/>
            <w:noProof/>
            <w:color w:val="1A0DAB"/>
            <w:sz w:val="28"/>
            <w:szCs w:val="28"/>
          </w:rPr>
          <w:pict>
            <v:shape id="_x0000_i1027" type="#_x0000_t75" alt="https://encrypted-tbn2.gstatic.com/images?q=tbn:ANd9GcSMa0A6gal9U8Zs-wBHEUc1hbWfr-d95K73LDy99_K5tNcokHuY5BZwNA" href="https://www.google.com.tr/url?url=https://twitter.com/doktor_mesut&amp;rct=j&amp;frm=1&amp;q=&amp;esrc=s&amp;sa=U&amp;ei=gK6QVJeGHMrmaJuFgKgD&amp;ved=0CBYQ9QEwAA&amp;sig2=SmseV3YXEwBeipkvZQfRSQ&amp;usg=AFQjCNEifTdh09NwigiCcCL3cUssIZzW" style="width:65.25pt;height:50.25pt;visibility:visible" o:button="t">
              <v:fill o:detectmouseclick="t"/>
              <v:imagedata r:id="rId10" o:title=""/>
            </v:shape>
          </w:pict>
        </w:r>
      </w:hyperlink>
      <w:r w:rsidRPr="004B11C5">
        <w:rPr>
          <w:rFonts w:ascii="Hand writing Mutlu" w:hAnsi="Hand writing Mutlu"/>
          <w:sz w:val="28"/>
          <w:szCs w:val="28"/>
        </w:rPr>
        <w:t xml:space="preserve"> Görseli en iyi anlatan kelimeyi bulunuz.</w:t>
      </w:r>
    </w:p>
    <w:p w:rsidR="008147A4" w:rsidRPr="004B11C5" w:rsidRDefault="008147A4" w:rsidP="003C0F00">
      <w:pPr>
        <w:pStyle w:val="ListParagraph"/>
        <w:ind w:left="-349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a-Doctor      </w:t>
      </w:r>
      <w:r w:rsidRPr="004B11C5">
        <w:rPr>
          <w:rFonts w:ascii="Hand writing Mutlu" w:hAnsi="Hand writing Mutlu"/>
          <w:sz w:val="28"/>
          <w:szCs w:val="28"/>
        </w:rPr>
        <w:t>b-Teacher     c-Student</w:t>
      </w:r>
    </w:p>
    <w:p w:rsidR="008147A4" w:rsidRPr="004B11C5" w:rsidRDefault="008147A4" w:rsidP="004B11C5">
      <w:pPr>
        <w:rPr>
          <w:rFonts w:ascii="Hand writing Mutlu" w:hAnsi="Hand writing Mutlu"/>
          <w:sz w:val="28"/>
          <w:szCs w:val="28"/>
        </w:rPr>
      </w:pPr>
    </w:p>
    <w:p w:rsidR="008147A4" w:rsidRPr="004B11C5" w:rsidRDefault="008147A4" w:rsidP="00D1768D">
      <w:pPr>
        <w:pStyle w:val="ListParagraph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hyperlink r:id="rId11" w:history="1">
        <w:r w:rsidRPr="00FF3EA8">
          <w:rPr>
            <w:rFonts w:ascii="Arial" w:hAnsi="Arial" w:cs="Arial"/>
            <w:noProof/>
            <w:color w:val="1A0DAB"/>
            <w:sz w:val="28"/>
            <w:szCs w:val="28"/>
          </w:rPr>
          <w:pict>
            <v:shape id="_x0000_i1028" type="#_x0000_t75" alt="https://encrypted-tbn2.gstatic.com/images?q=tbn:ANd9GcRx7J07IDpJkXxQwobB-_ovWEZDQHiSMY01-2Gn3IA849mwX1VupfZgT8k" href="http://www.google.com.tr/url?url=http://tr.123rf.com/photo_25894127_komik-siyah-ve-beyaz-motorlu-bisiklet-ara%C3%A7.html&amp;rct=j&amp;frm=1&amp;q=&amp;esrc=s&amp;sa=U&amp;ei=kK-QVOzKDYfjapGpgcgD&amp;ved=0CB4Q9QEwBA&amp;sig2=MbFDl8uRo3tLpWQ71QejnA&amp;usg=AFQjCNEN6Q1EZXteHSsZIK2gO_pVIUTI" style="width:101.25pt;height:48pt;visibility:visible" o:button="t">
              <v:fill o:detectmouseclick="t"/>
              <v:imagedata r:id="rId12" o:title=""/>
            </v:shape>
          </w:pict>
        </w:r>
      </w:hyperlink>
      <w:r w:rsidRPr="004B11C5">
        <w:rPr>
          <w:rFonts w:ascii="Hand writing Mutlu" w:hAnsi="Hand writing Mutlu"/>
          <w:sz w:val="28"/>
          <w:szCs w:val="28"/>
        </w:rPr>
        <w:t xml:space="preserve"> Görseli en iyi anlatan kelimeyi bulunuz.</w:t>
      </w:r>
    </w:p>
    <w:p w:rsidR="008147A4" w:rsidRPr="004B11C5" w:rsidRDefault="008147A4" w:rsidP="004B11C5">
      <w:pPr>
        <w:pStyle w:val="ListParagraph"/>
        <w:numPr>
          <w:ilvl w:val="0"/>
          <w:numId w:val="3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>Motorcycle   b-Car</w:t>
      </w:r>
      <w:r w:rsidRPr="004B11C5">
        <w:rPr>
          <w:rFonts w:ascii="Hand writing Mutlu" w:hAnsi="Hand writing Mutlu"/>
          <w:sz w:val="28"/>
          <w:szCs w:val="28"/>
        </w:rPr>
        <w:t xml:space="preserve">    c-Train</w:t>
      </w:r>
    </w:p>
    <w:p w:rsidR="008147A4" w:rsidRDefault="008147A4" w:rsidP="004B11C5">
      <w:pPr>
        <w:ind w:left="-349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5-</w:t>
      </w:r>
      <w:hyperlink r:id="rId13" w:history="1">
        <w:r w:rsidRPr="00FF3EA8">
          <w:rPr>
            <w:rFonts w:ascii="Arial" w:hAnsi="Arial" w:cs="Arial"/>
            <w:noProof/>
            <w:color w:val="1A0DAB"/>
            <w:sz w:val="28"/>
            <w:szCs w:val="28"/>
          </w:rPr>
          <w:pict>
            <v:shape id="_x0000_i1029" type="#_x0000_t75" alt="https://encrypted-tbn3.gstatic.com/images?q=tbn:ANd9GcQWFjA7Ha4nixhnLBvGlnEhPdljAtk8jK5-bEDE_eVkwMY_A2UVcQodBQ" href="http://www.google.com.tr/url?url=http://www.signnetwork.com/Hamburger-p-124742.html&amp;rct=j&amp;frm=1&amp;q=&amp;esrc=s&amp;sa=U&amp;ei=gLCQVMifKpXVatvKgYgP&amp;ved=0CBYQ9QEwAA&amp;sig2=bvA1wYJDKygQeJNhgYEiUg&amp;usg=AFQjCNGn4cERBowM0IKV0xWy81Eb1lio" style="width:87.75pt;height:49.5pt;visibility:visible" o:button="t">
              <v:fill o:detectmouseclick="t"/>
              <v:imagedata r:id="rId14" o:title=""/>
            </v:shape>
          </w:pict>
        </w:r>
      </w:hyperlink>
      <w:r w:rsidRPr="004B11C5">
        <w:rPr>
          <w:rFonts w:ascii="Hand writing Mutlu" w:hAnsi="Hand writing Mutlu"/>
          <w:sz w:val="28"/>
          <w:szCs w:val="28"/>
        </w:rPr>
        <w:t>Görselin İngilizce karşılığını işaretleyiniz.</w:t>
      </w:r>
    </w:p>
    <w:p w:rsidR="008147A4" w:rsidRDefault="008147A4" w:rsidP="004B11C5">
      <w:pPr>
        <w:ind w:left="-349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a-Lemonade        b-Hamburger </w:t>
      </w:r>
    </w:p>
    <w:p w:rsidR="008147A4" w:rsidRPr="004B11C5" w:rsidRDefault="008147A4" w:rsidP="004B11C5">
      <w:pPr>
        <w:ind w:left="-349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 xml:space="preserve"> c- Balloon</w:t>
      </w:r>
    </w:p>
    <w:p w:rsidR="008147A4" w:rsidRPr="004B11C5" w:rsidRDefault="008147A4" w:rsidP="004B11C5">
      <w:pPr>
        <w:rPr>
          <w:rFonts w:ascii="Hand writing Mutlu" w:hAnsi="Hand writing Mutlu"/>
          <w:sz w:val="28"/>
          <w:szCs w:val="28"/>
        </w:rPr>
      </w:pPr>
    </w:p>
    <w:p w:rsidR="008147A4" w:rsidRPr="004B11C5" w:rsidRDefault="008147A4" w:rsidP="005911DD">
      <w:pPr>
        <w:ind w:left="-349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6-Aşağıdaki kelimede eksik bırakılan harfi işaretleyiniz.</w:t>
      </w:r>
    </w:p>
    <w:p w:rsidR="008147A4" w:rsidRPr="004B11C5" w:rsidRDefault="008147A4" w:rsidP="005911DD">
      <w:pPr>
        <w:ind w:left="-349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FOOTB</w:t>
      </w:r>
      <w:r w:rsidRPr="004B11C5">
        <w:rPr>
          <w:rFonts w:ascii="Comic Sans MS" w:hAnsi="Comic Sans MS"/>
          <w:sz w:val="28"/>
          <w:szCs w:val="28"/>
        </w:rPr>
        <w:t>__</w:t>
      </w:r>
      <w:r w:rsidRPr="004B11C5">
        <w:rPr>
          <w:rFonts w:ascii="Hand writing Mutlu" w:hAnsi="Hand writing Mutlu"/>
          <w:sz w:val="28"/>
          <w:szCs w:val="28"/>
        </w:rPr>
        <w:t>LL</w:t>
      </w:r>
    </w:p>
    <w:p w:rsidR="008147A4" w:rsidRPr="004B11C5" w:rsidRDefault="008147A4" w:rsidP="004B11C5">
      <w:pPr>
        <w:pStyle w:val="ListParagraph"/>
        <w:numPr>
          <w:ilvl w:val="0"/>
          <w:numId w:val="4"/>
        </w:numPr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C            b- H              c- A</w:t>
      </w:r>
    </w:p>
    <w:p w:rsidR="008147A4" w:rsidRPr="004B11C5" w:rsidRDefault="008147A4" w:rsidP="006F6E7F">
      <w:pPr>
        <w:pStyle w:val="ListParagraph"/>
        <w:ind w:left="-349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 xml:space="preserve">7-Aşağıdaki kelimelerden hangisi bir meslek </w:t>
      </w:r>
      <w:r w:rsidRPr="004B11C5">
        <w:rPr>
          <w:rFonts w:ascii="Hand writing Mutlu" w:hAnsi="Hand writing Mutlu"/>
          <w:sz w:val="28"/>
          <w:szCs w:val="28"/>
          <w:u w:val="single"/>
        </w:rPr>
        <w:t>değildir</w:t>
      </w:r>
      <w:r w:rsidRPr="004B11C5">
        <w:rPr>
          <w:rFonts w:ascii="Hand writing Mutlu" w:hAnsi="Hand writing Mutlu"/>
          <w:sz w:val="28"/>
          <w:szCs w:val="28"/>
        </w:rPr>
        <w:t xml:space="preserve"> ?</w:t>
      </w:r>
    </w:p>
    <w:p w:rsidR="008147A4" w:rsidRPr="004B11C5" w:rsidRDefault="008147A4" w:rsidP="00B0365B">
      <w:pPr>
        <w:ind w:left="-349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a-Doctor    b- Teacher    </w:t>
      </w:r>
      <w:r w:rsidRPr="004B11C5">
        <w:rPr>
          <w:rFonts w:ascii="Hand writing Mutlu" w:hAnsi="Hand writing Mutlu"/>
          <w:sz w:val="28"/>
          <w:szCs w:val="28"/>
        </w:rPr>
        <w:t>c-Television</w:t>
      </w:r>
    </w:p>
    <w:p w:rsidR="008147A4" w:rsidRPr="004B11C5" w:rsidRDefault="008147A4" w:rsidP="00E77C6C">
      <w:pPr>
        <w:ind w:left="-349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8-Aşağıdaki kelimede eksik bırakılan harfleri doğru tamamlayan şıkkı işaretleyiniz.</w:t>
      </w:r>
    </w:p>
    <w:p w:rsidR="008147A4" w:rsidRPr="004B11C5" w:rsidRDefault="008147A4" w:rsidP="00E77C6C">
      <w:pPr>
        <w:ind w:left="-349"/>
        <w:rPr>
          <w:rFonts w:ascii="Comic Sans MS" w:hAnsi="Comic Sans MS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GORİL</w:t>
      </w:r>
      <w:r w:rsidRPr="004B11C5">
        <w:rPr>
          <w:rFonts w:ascii="Comic Sans MS" w:hAnsi="Comic Sans MS"/>
          <w:sz w:val="28"/>
          <w:szCs w:val="28"/>
        </w:rPr>
        <w:t>__ __</w:t>
      </w:r>
    </w:p>
    <w:p w:rsidR="008147A4" w:rsidRPr="00B0365B" w:rsidRDefault="008147A4" w:rsidP="00B0365B">
      <w:pPr>
        <w:pStyle w:val="ListParagraph"/>
        <w:numPr>
          <w:ilvl w:val="0"/>
          <w:numId w:val="5"/>
        </w:numPr>
        <w:rPr>
          <w:rFonts w:ascii="Comic Sans MS" w:hAnsi="Comic Sans MS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LA           b-NET      c-NİC</w:t>
      </w:r>
    </w:p>
    <w:p w:rsidR="008147A4" w:rsidRPr="004B11C5" w:rsidRDefault="008147A4" w:rsidP="00003A44">
      <w:pPr>
        <w:pStyle w:val="ListParagraph"/>
        <w:ind w:left="11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9-</w:t>
      </w:r>
      <w:hyperlink r:id="rId15" w:history="1">
        <w:r w:rsidRPr="00FF3EA8">
          <w:rPr>
            <w:rFonts w:ascii="Arial" w:hAnsi="Arial" w:cs="Arial"/>
            <w:noProof/>
            <w:color w:val="1A0DAB"/>
            <w:sz w:val="28"/>
            <w:szCs w:val="28"/>
          </w:rPr>
          <w:pict>
            <v:shape id="_x0000_i1030" type="#_x0000_t75" alt="https://encrypted-tbn2.gstatic.com/images?q=tbn:ANd9GcR1jUg3FcuNifhmJtB3BrcsU3Z_DBgwObbdpLCxC21wyWUva_7Mzn2K6g" href="http://www.google.com.tr/url?url=http://canimemitmenim.blogcu.com/balon-ucurtma/11489324&amp;rct=j&amp;frm=1&amp;q=&amp;esrc=s&amp;sa=U&amp;ei=2rSQVJSILoqxaayvgqgD&amp;ved=0CBgQ9QEwAQ&amp;sig2=c0jPZdfW28mlReg6dIYfkg&amp;usg=AFQjCNE6QghuiuusqjJOeipAOwblgp5O" style="width:78pt;height:53.25pt;visibility:visible" o:button="t">
              <v:fill o:detectmouseclick="t"/>
              <v:imagedata r:id="rId16" o:title=""/>
            </v:shape>
          </w:pict>
        </w:r>
      </w:hyperlink>
      <w:r w:rsidRPr="004B11C5">
        <w:rPr>
          <w:rFonts w:ascii="Hand writing Mutlu" w:hAnsi="Hand writing Mutlu"/>
          <w:sz w:val="28"/>
          <w:szCs w:val="28"/>
        </w:rPr>
        <w:t xml:space="preserve"> Görselin İngilizce karşılığını işaretleyiniz.</w:t>
      </w:r>
    </w:p>
    <w:p w:rsidR="008147A4" w:rsidRPr="004B11C5" w:rsidRDefault="008147A4" w:rsidP="00DE3BB4">
      <w:pPr>
        <w:pStyle w:val="ListParagraph"/>
        <w:numPr>
          <w:ilvl w:val="0"/>
          <w:numId w:val="6"/>
        </w:numPr>
        <w:rPr>
          <w:rFonts w:ascii="Comic Sans MS" w:hAnsi="Comic Sans MS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Ballon     b- Radio   </w:t>
      </w:r>
      <w:r w:rsidRPr="004B11C5">
        <w:rPr>
          <w:rFonts w:ascii="Hand writing Mutlu" w:hAnsi="Hand writing Mutlu"/>
          <w:sz w:val="28"/>
          <w:szCs w:val="28"/>
        </w:rPr>
        <w:t>c- Doctor</w:t>
      </w:r>
    </w:p>
    <w:p w:rsidR="008147A4" w:rsidRPr="004B11C5" w:rsidRDefault="008147A4" w:rsidP="00C862C1">
      <w:pPr>
        <w:pStyle w:val="ListParagraph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10-</w:t>
      </w:r>
      <w:hyperlink r:id="rId17" w:history="1">
        <w:r w:rsidRPr="00FF3EA8">
          <w:rPr>
            <w:rFonts w:ascii="Arial" w:hAnsi="Arial" w:cs="Arial"/>
            <w:noProof/>
            <w:color w:val="1A0DAB"/>
            <w:sz w:val="28"/>
            <w:szCs w:val="28"/>
          </w:rPr>
          <w:pict>
            <v:shape id="_x0000_i1031" type="#_x0000_t75" alt="https://encrypted-tbn0.gstatic.com/images?q=tbn:ANd9GcScIcdXbXDTe7NaOcF5FD_UkRfJTY5XkG4xo7byISB4lCKnH415UNPVDao" href="http://www.google.com.tr/url?url=http://tr.stockfresh.com/image/2782648/vector-night-sky&amp;rct=j&amp;frm=1&amp;q=&amp;esrc=s&amp;sa=U&amp;ei=k7eQVIquGcrbaoHMgvAJ&amp;ved=0CDIQ9QEwDg&amp;sig2=uafE1XRPD74xLu1sAfjIZw&amp;usg=AFQjCNGPuGMFK0qoLjcXkpS4j0aMMRp5" style="width:62.25pt;height:53.25pt;visibility:visible" o:button="t">
              <v:fill o:detectmouseclick="t"/>
              <v:imagedata r:id="rId18" o:title=""/>
            </v:shape>
          </w:pict>
        </w:r>
      </w:hyperlink>
      <w:r w:rsidRPr="004B11C5">
        <w:rPr>
          <w:rFonts w:ascii="Hand writing Mutlu" w:hAnsi="Hand writing Mutlu"/>
          <w:sz w:val="28"/>
          <w:szCs w:val="28"/>
        </w:rPr>
        <w:t xml:space="preserve"> Görseli en iyi anlatan kelimeyi bulunuz.</w:t>
      </w:r>
    </w:p>
    <w:p w:rsidR="008147A4" w:rsidRPr="00B0365B" w:rsidRDefault="008147A4" w:rsidP="004B11C5">
      <w:pPr>
        <w:pStyle w:val="ListParagraph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a-Good night      b-Hello    </w:t>
      </w:r>
      <w:r w:rsidRPr="004B11C5">
        <w:rPr>
          <w:rFonts w:ascii="Hand writing Mutlu" w:hAnsi="Hand writing Mutlu"/>
          <w:sz w:val="28"/>
          <w:szCs w:val="28"/>
        </w:rPr>
        <w:t xml:space="preserve">  c- Bye</w:t>
      </w:r>
    </w:p>
    <w:p w:rsidR="008147A4" w:rsidRPr="004B11C5" w:rsidRDefault="008147A4" w:rsidP="004B11C5">
      <w:pPr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11- Aşağıdaki kelimede eksik bırakılan harfleri doğru tamamlayan şıkkı işaretleyiniz.</w:t>
      </w:r>
    </w:p>
    <w:p w:rsidR="008147A4" w:rsidRPr="004B11C5" w:rsidRDefault="008147A4" w:rsidP="004B11C5">
      <w:pPr>
        <w:pStyle w:val="ListParagraph"/>
        <w:ind w:left="-349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GOOD AFTER</w:t>
      </w:r>
      <w:r w:rsidRPr="004B11C5">
        <w:rPr>
          <w:rFonts w:ascii="Comic Sans MS" w:hAnsi="Comic Sans MS"/>
          <w:sz w:val="28"/>
          <w:szCs w:val="28"/>
        </w:rPr>
        <w:t>_ _ _ _</w:t>
      </w:r>
    </w:p>
    <w:p w:rsidR="008147A4" w:rsidRDefault="008147A4" w:rsidP="004B11C5">
      <w:pPr>
        <w:ind w:left="-709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a-MORNİNG          b-NOON   </w:t>
      </w:r>
    </w:p>
    <w:p w:rsidR="008147A4" w:rsidRPr="004B11C5" w:rsidRDefault="008147A4" w:rsidP="004B11C5">
      <w:pPr>
        <w:ind w:left="-709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  </w:t>
      </w:r>
      <w:r w:rsidRPr="004B11C5">
        <w:rPr>
          <w:rFonts w:ascii="Hand writing Mutlu" w:hAnsi="Hand writing Mutlu"/>
          <w:sz w:val="28"/>
          <w:szCs w:val="28"/>
        </w:rPr>
        <w:t>c-EVENİNG</w:t>
      </w:r>
    </w:p>
    <w:p w:rsidR="008147A4" w:rsidRPr="004B11C5" w:rsidRDefault="008147A4" w:rsidP="00DE3BB4">
      <w:pPr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12-</w:t>
      </w:r>
      <w:r w:rsidRPr="004B11C5">
        <w:rPr>
          <w:rFonts w:ascii="Arial" w:hAnsi="Arial" w:cs="Arial"/>
          <w:color w:val="222222"/>
          <w:sz w:val="28"/>
          <w:szCs w:val="28"/>
        </w:rPr>
        <w:t xml:space="preserve"> </w:t>
      </w:r>
      <w:r w:rsidRPr="00FF3EA8">
        <w:rPr>
          <w:rFonts w:ascii="Arial" w:hAnsi="Arial" w:cs="Arial"/>
          <w:noProof/>
          <w:color w:val="222222"/>
          <w:sz w:val="28"/>
          <w:szCs w:val="28"/>
        </w:rPr>
        <w:pict>
          <v:shape id="_x0000_i1032" type="#_x0000_t75" alt="ingilizce test resim 1 test:565" style="width:94.5pt;height:53.25pt;visibility:visible">
            <v:imagedata r:id="rId19" o:title=""/>
          </v:shape>
        </w:pict>
      </w:r>
    </w:p>
    <w:p w:rsidR="008147A4" w:rsidRPr="004B11C5" w:rsidRDefault="008147A4" w:rsidP="00F8301F">
      <w:pPr>
        <w:pStyle w:val="ListParagraph"/>
        <w:ind w:left="0"/>
        <w:rPr>
          <w:rFonts w:ascii="Comic Sans MS" w:hAnsi="Comic Sans MS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 xml:space="preserve">  GOOD </w:t>
      </w:r>
      <w:r w:rsidRPr="004B11C5">
        <w:rPr>
          <w:rFonts w:ascii="Comic Sans MS" w:hAnsi="Comic Sans MS"/>
          <w:sz w:val="28"/>
          <w:szCs w:val="28"/>
        </w:rPr>
        <w:t>_ _ _ _ _ _ _?</w:t>
      </w:r>
    </w:p>
    <w:p w:rsidR="008147A4" w:rsidRDefault="008147A4" w:rsidP="00F8301F">
      <w:pPr>
        <w:pStyle w:val="ListParagraph"/>
        <w:ind w:left="0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 xml:space="preserve">a-TEACHER   </w:t>
      </w:r>
      <w:r>
        <w:rPr>
          <w:rFonts w:ascii="Hand writing Mutlu" w:hAnsi="Hand writing Mutlu"/>
          <w:sz w:val="28"/>
          <w:szCs w:val="28"/>
        </w:rPr>
        <w:t xml:space="preserve">     </w:t>
      </w:r>
      <w:r w:rsidRPr="004B11C5">
        <w:rPr>
          <w:rFonts w:ascii="Hand writing Mutlu" w:hAnsi="Hand writing Mutlu"/>
          <w:sz w:val="28"/>
          <w:szCs w:val="28"/>
        </w:rPr>
        <w:t xml:space="preserve">b- MORNİNG   </w:t>
      </w:r>
    </w:p>
    <w:p w:rsidR="008147A4" w:rsidRPr="004B11C5" w:rsidRDefault="008147A4" w:rsidP="00F8301F">
      <w:pPr>
        <w:pStyle w:val="ListParagraph"/>
        <w:ind w:left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             </w:t>
      </w:r>
      <w:r w:rsidRPr="004B11C5">
        <w:rPr>
          <w:rFonts w:ascii="Hand writing Mutlu" w:hAnsi="Hand writing Mutlu"/>
          <w:sz w:val="28"/>
          <w:szCs w:val="28"/>
        </w:rPr>
        <w:t xml:space="preserve">c- YES  </w:t>
      </w:r>
    </w:p>
    <w:p w:rsidR="008147A4" w:rsidRPr="004B11C5" w:rsidRDefault="008147A4" w:rsidP="00F8301F">
      <w:pPr>
        <w:pStyle w:val="ListParagraph"/>
        <w:ind w:left="0"/>
        <w:rPr>
          <w:rFonts w:ascii="Hand writing Mutlu" w:hAnsi="Hand writing Mutlu"/>
          <w:sz w:val="28"/>
          <w:szCs w:val="28"/>
        </w:rPr>
      </w:pPr>
    </w:p>
    <w:p w:rsidR="008147A4" w:rsidRPr="004B11C5" w:rsidRDefault="008147A4" w:rsidP="00F8301F">
      <w:pPr>
        <w:pStyle w:val="ListParagraph"/>
        <w:ind w:left="0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13-</w:t>
      </w:r>
      <w:r w:rsidRPr="00FF3EA8">
        <w:rPr>
          <w:rFonts w:ascii="Arial" w:hAnsi="Arial" w:cs="Arial"/>
          <w:noProof/>
          <w:color w:val="222222"/>
          <w:sz w:val="28"/>
          <w:szCs w:val="28"/>
        </w:rPr>
        <w:pict>
          <v:shape id="_x0000_i1033" type="#_x0000_t75" alt="ingilizce test resim 5 test:565" style="width:67.5pt;height:55.5pt;visibility:visible">
            <v:imagedata r:id="rId20" o:title=""/>
          </v:shape>
        </w:pict>
      </w:r>
    </w:p>
    <w:p w:rsidR="008147A4" w:rsidRPr="004B11C5" w:rsidRDefault="008147A4" w:rsidP="00F8301F">
      <w:pPr>
        <w:pStyle w:val="ListParagraph"/>
        <w:ind w:left="0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-What is your name?</w:t>
      </w:r>
    </w:p>
    <w:p w:rsidR="008147A4" w:rsidRPr="004B11C5" w:rsidRDefault="008147A4" w:rsidP="00F8301F">
      <w:pPr>
        <w:pStyle w:val="ListParagraph"/>
        <w:ind w:left="0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 xml:space="preserve">- </w:t>
      </w:r>
      <w:r w:rsidRPr="004B11C5">
        <w:rPr>
          <w:rFonts w:ascii="Comic Sans MS" w:hAnsi="Comic Sans MS"/>
          <w:sz w:val="28"/>
          <w:szCs w:val="28"/>
        </w:rPr>
        <w:t>------------</w:t>
      </w:r>
      <w:r w:rsidRPr="004B11C5">
        <w:rPr>
          <w:rFonts w:ascii="Hand writing Mutlu" w:hAnsi="Hand writing Mutlu"/>
          <w:sz w:val="28"/>
          <w:szCs w:val="28"/>
        </w:rPr>
        <w:t>name is Hülya.</w:t>
      </w:r>
    </w:p>
    <w:p w:rsidR="008147A4" w:rsidRPr="004B11C5" w:rsidRDefault="008147A4" w:rsidP="00F8301F">
      <w:pPr>
        <w:pStyle w:val="ListParagraph"/>
        <w:ind w:left="0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a- My       </w:t>
      </w:r>
      <w:r w:rsidRPr="004B11C5">
        <w:rPr>
          <w:rFonts w:ascii="Hand writing Mutlu" w:hAnsi="Hand writing Mutlu"/>
          <w:sz w:val="28"/>
          <w:szCs w:val="28"/>
        </w:rPr>
        <w:t xml:space="preserve"> b-Good        c-You</w:t>
      </w:r>
    </w:p>
    <w:p w:rsidR="008147A4" w:rsidRPr="004B11C5" w:rsidRDefault="008147A4" w:rsidP="00F8301F">
      <w:pPr>
        <w:pStyle w:val="ListParagraph"/>
        <w:ind w:left="0"/>
        <w:rPr>
          <w:rFonts w:ascii="Hand writing Mutlu" w:hAnsi="Hand writing Mutlu"/>
          <w:sz w:val="28"/>
          <w:szCs w:val="28"/>
        </w:rPr>
      </w:pPr>
    </w:p>
    <w:p w:rsidR="008147A4" w:rsidRPr="004B11C5" w:rsidRDefault="008147A4" w:rsidP="00F8301F">
      <w:pPr>
        <w:pStyle w:val="ListParagraph"/>
        <w:ind w:left="0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14-</w:t>
      </w:r>
      <w:hyperlink r:id="rId21" w:history="1">
        <w:r w:rsidRPr="00FF3EA8">
          <w:rPr>
            <w:rFonts w:ascii="Arial" w:hAnsi="Arial" w:cs="Arial"/>
            <w:noProof/>
            <w:color w:val="1A0DAB"/>
            <w:sz w:val="28"/>
            <w:szCs w:val="28"/>
          </w:rPr>
          <w:pict>
            <v:shape id="_x0000_i1034" type="#_x0000_t75" alt="https://encrypted-tbn3.gstatic.com/images?q=tbn:ANd9GcQR4HiJAN6iIRPQKj6NKEWRSGPJv0I5TpDO3KQnl8tIPxB--B0x7cPFkEQ" href="http://www.google.com.tr/url?url=http://aktuelresim.com/Word/%C3%A7ocuk yuvas%C4%B1&amp;rct=j&amp;frm=1&amp;q=&amp;esrc=s&amp;sa=U&amp;ei=BL2QVOPDKsm3UZO8gcgB&amp;ved=0CCYQ9QEwCA&amp;sig2=I60f7L9W7XzQyf-Hl9T43A&amp;usg=AFQjCNFwEaI4fUSwSPzjU9UG2lGIeXJP" style="width:117pt;height:66.75pt;visibility:visible" o:button="t">
              <v:fill o:detectmouseclick="t"/>
              <v:imagedata r:id="rId22" o:title=""/>
            </v:shape>
          </w:pict>
        </w:r>
      </w:hyperlink>
    </w:p>
    <w:p w:rsidR="008147A4" w:rsidRPr="004B11C5" w:rsidRDefault="008147A4" w:rsidP="004E3EC8">
      <w:pPr>
        <w:pStyle w:val="ListParagraph"/>
        <w:numPr>
          <w:ilvl w:val="0"/>
          <w:numId w:val="8"/>
        </w:numPr>
        <w:rPr>
          <w:rFonts w:ascii="Comic Sans MS" w:hAnsi="Comic Sans MS"/>
          <w:sz w:val="28"/>
          <w:szCs w:val="28"/>
        </w:rPr>
      </w:pPr>
      <w:r w:rsidRPr="004B11C5">
        <w:rPr>
          <w:rFonts w:ascii="Comic Sans MS" w:hAnsi="Comic Sans MS"/>
          <w:sz w:val="28"/>
          <w:szCs w:val="28"/>
        </w:rPr>
        <w:t>_________________?</w:t>
      </w:r>
    </w:p>
    <w:p w:rsidR="008147A4" w:rsidRPr="004B11C5" w:rsidRDefault="008147A4" w:rsidP="004E3EC8">
      <w:pPr>
        <w:pStyle w:val="ListParagraph"/>
        <w:numPr>
          <w:ilvl w:val="0"/>
          <w:numId w:val="8"/>
        </w:numPr>
        <w:rPr>
          <w:rFonts w:ascii="Comic Sans MS" w:hAnsi="Comic Sans MS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My name is Oya.</w:t>
      </w:r>
    </w:p>
    <w:p w:rsidR="008147A4" w:rsidRPr="004B11C5" w:rsidRDefault="008147A4" w:rsidP="004E3EC8">
      <w:pPr>
        <w:pStyle w:val="ListParagraph"/>
        <w:numPr>
          <w:ilvl w:val="0"/>
          <w:numId w:val="9"/>
        </w:numPr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How are you</w:t>
      </w:r>
    </w:p>
    <w:p w:rsidR="008147A4" w:rsidRPr="004B11C5" w:rsidRDefault="008147A4" w:rsidP="004E3EC8">
      <w:pPr>
        <w:pStyle w:val="ListParagraph"/>
        <w:numPr>
          <w:ilvl w:val="0"/>
          <w:numId w:val="9"/>
        </w:numPr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What is your name</w:t>
      </w:r>
    </w:p>
    <w:p w:rsidR="008147A4" w:rsidRPr="004B11C5" w:rsidRDefault="008147A4" w:rsidP="004E3EC8">
      <w:pPr>
        <w:pStyle w:val="ListParagraph"/>
        <w:numPr>
          <w:ilvl w:val="0"/>
          <w:numId w:val="9"/>
        </w:numPr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I am fine</w:t>
      </w:r>
    </w:p>
    <w:p w:rsidR="008147A4" w:rsidRPr="004B11C5" w:rsidRDefault="008147A4" w:rsidP="00280AFC">
      <w:pPr>
        <w:pStyle w:val="ListParagraph"/>
        <w:rPr>
          <w:rFonts w:ascii="Hand writing Mutlu" w:hAnsi="Hand writing Mutlu"/>
          <w:sz w:val="28"/>
          <w:szCs w:val="28"/>
        </w:rPr>
      </w:pPr>
    </w:p>
    <w:p w:rsidR="008147A4" w:rsidRPr="004B11C5" w:rsidRDefault="008147A4" w:rsidP="00280AFC">
      <w:pPr>
        <w:pStyle w:val="ListParagraph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15-</w:t>
      </w:r>
      <w:hyperlink r:id="rId23" w:history="1">
        <w:r w:rsidRPr="00FF3EA8">
          <w:rPr>
            <w:rFonts w:ascii="Arial" w:hAnsi="Arial" w:cs="Arial"/>
            <w:noProof/>
            <w:color w:val="1A0DAB"/>
            <w:sz w:val="28"/>
            <w:szCs w:val="28"/>
          </w:rPr>
          <w:pict>
            <v:shape id="_x0000_i1035" type="#_x0000_t75" alt="https://encrypted-tbn2.gstatic.com/images?q=tbn:ANd9GcQBTJi6aXTfZCf8yhPyI9UZyOBjIqeASUF88_9ondiHQaM8YCteQl6kIh_y" href="http://www.google.com.tr/url?url=http://www.okulonceciyiz.biz/f448-siyah-beyaz-etkinlik-sayfalari/24664-birbirinden-sirin-cocuk-boyama-sayfalari-1-a.html&amp;rct=j&amp;frm=1&amp;q=&amp;esrc=s&amp;sa=U&amp;ei=dL6QVL_EJ4P9UsH_gvAO&amp;ved=0CBgQ9QEwAQ&amp;sig2=u9_gYhEbd7ahdKQd_P_hUQ&amp;usg=AFQjCNHnLZK0rw4_88FJCPyWo8zjzTRr" style="width:51pt;height:75pt;visibility:visible" o:button="t">
              <v:fill o:detectmouseclick="t"/>
              <v:imagedata r:id="rId24" o:title=""/>
            </v:shape>
          </w:pict>
        </w:r>
      </w:hyperlink>
    </w:p>
    <w:p w:rsidR="008147A4" w:rsidRPr="004B11C5" w:rsidRDefault="008147A4" w:rsidP="00280AFC">
      <w:pPr>
        <w:pStyle w:val="ListParagraph"/>
        <w:rPr>
          <w:rFonts w:ascii="Hand writing Mutlu" w:hAnsi="Hand writing Mutlu"/>
          <w:sz w:val="28"/>
          <w:szCs w:val="28"/>
        </w:rPr>
      </w:pPr>
      <w:r w:rsidRPr="004B11C5">
        <w:rPr>
          <w:rFonts w:ascii="Times New Roman" w:hAnsi="Times New Roman"/>
          <w:sz w:val="28"/>
          <w:szCs w:val="28"/>
        </w:rPr>
        <w:t>……………………</w:t>
      </w:r>
      <w:r w:rsidRPr="004B11C5">
        <w:rPr>
          <w:rFonts w:ascii="Hand writing Mutlu" w:hAnsi="Hand writing Mutlu"/>
          <w:sz w:val="28"/>
          <w:szCs w:val="28"/>
        </w:rPr>
        <w:t>,I am Emirhan.</w:t>
      </w:r>
    </w:p>
    <w:p w:rsidR="008147A4" w:rsidRPr="004B11C5" w:rsidRDefault="008147A4" w:rsidP="00280AFC">
      <w:pPr>
        <w:pStyle w:val="ListParagraph"/>
        <w:numPr>
          <w:ilvl w:val="0"/>
          <w:numId w:val="10"/>
        </w:numPr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Hello       b-Fine       c-Bye</w:t>
      </w:r>
    </w:p>
    <w:p w:rsidR="008147A4" w:rsidRPr="004B11C5" w:rsidRDefault="008147A4" w:rsidP="00280AFC">
      <w:pPr>
        <w:pStyle w:val="ListParagraph"/>
        <w:rPr>
          <w:rFonts w:ascii="Hand writing Mutlu" w:hAnsi="Hand writing Mutlu"/>
          <w:sz w:val="28"/>
          <w:szCs w:val="28"/>
        </w:rPr>
      </w:pPr>
      <w:hyperlink r:id="rId25" w:history="1">
        <w:r w:rsidRPr="0074355D">
          <w:rPr>
            <w:rStyle w:val="Hyperlink"/>
            <w:b/>
            <w:sz w:val="28"/>
            <w:szCs w:val="28"/>
            <w:lang w:eastAsia="en-US"/>
          </w:rPr>
          <w:t>www.sorubak.com</w:t>
        </w:r>
      </w:hyperlink>
    </w:p>
    <w:p w:rsidR="008147A4" w:rsidRPr="004B11C5" w:rsidRDefault="008147A4" w:rsidP="00280AFC">
      <w:pPr>
        <w:pStyle w:val="ListParagraph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16-</w:t>
      </w:r>
      <w:hyperlink r:id="rId26" w:history="1">
        <w:r w:rsidRPr="00FF3EA8">
          <w:rPr>
            <w:rFonts w:ascii="Arial" w:hAnsi="Arial" w:cs="Arial"/>
            <w:noProof/>
            <w:color w:val="1A0DAB"/>
            <w:sz w:val="28"/>
            <w:szCs w:val="28"/>
          </w:rPr>
          <w:pict>
            <v:shape id="_x0000_i1036" type="#_x0000_t75" alt="https://encrypted-tbn0.gstatic.com/images?q=tbn:ANd9GcTc0rxoQH3d7fY-wX8hA6BTI3TO9urln8_u18LehFRWSkY_aPLZgT6DQA" href="http://www.google.com.tr/url?url=http://www.ajans5.com/kategori/581/cocuk-gelisimi/sayfa/4&amp;rct=j&amp;frm=1&amp;q=&amp;esrc=s&amp;sa=U&amp;ei=dL6QVL_EJ4P9UsH_gvAO&amp;ved=0CBwQ9QEwAw&amp;sig2=ksLULTMfSbiFSUkJAYtQMQ&amp;usg=AFQjCNHQ9WBjC_wcrE-W7umSreu_MrNn" style="width:84.75pt;height:63.75pt;visibility:visible" o:button="t">
              <v:fill o:detectmouseclick="t"/>
              <v:imagedata r:id="rId27" o:title=""/>
            </v:shape>
          </w:pict>
        </w:r>
      </w:hyperlink>
    </w:p>
    <w:p w:rsidR="008147A4" w:rsidRPr="004B11C5" w:rsidRDefault="008147A4" w:rsidP="00280AFC">
      <w:pPr>
        <w:pStyle w:val="ListParagrap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a-Read    b- Cut    </w:t>
      </w:r>
      <w:r w:rsidRPr="004B11C5">
        <w:rPr>
          <w:rFonts w:ascii="Hand writing Mutlu" w:hAnsi="Hand writing Mutlu"/>
          <w:sz w:val="28"/>
          <w:szCs w:val="28"/>
        </w:rPr>
        <w:t>c-Teacher</w:t>
      </w:r>
    </w:p>
    <w:p w:rsidR="008147A4" w:rsidRPr="004B11C5" w:rsidRDefault="008147A4" w:rsidP="00280AFC">
      <w:pPr>
        <w:pStyle w:val="ListParagraph"/>
        <w:rPr>
          <w:rFonts w:ascii="Hand writing Mutlu" w:hAnsi="Hand writing Mutlu"/>
          <w:sz w:val="28"/>
          <w:szCs w:val="28"/>
        </w:rPr>
      </w:pPr>
    </w:p>
    <w:p w:rsidR="008147A4" w:rsidRPr="004B11C5" w:rsidRDefault="008147A4" w:rsidP="00280AFC">
      <w:pPr>
        <w:pStyle w:val="ListParagraph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17-</w:t>
      </w:r>
      <w:hyperlink r:id="rId28" w:history="1">
        <w:r w:rsidRPr="00FF3EA8">
          <w:rPr>
            <w:rFonts w:ascii="Arial" w:hAnsi="Arial" w:cs="Arial"/>
            <w:noProof/>
            <w:color w:val="1A0DAB"/>
            <w:sz w:val="28"/>
            <w:szCs w:val="28"/>
          </w:rPr>
          <w:pict>
            <v:shape id="_x0000_i1037" type="#_x0000_t75" alt="https://encrypted-tbn0.gstatic.com/images?q=tbn:ANd9GcSVdogD2ASvjn5E55fLpS5AD3rHszNMiygrQNjZ5dKd8Mq5mr3mxBXSFu0" href="http://www.google.com.tr/url?url=http://kelimecik.com/index.php?q=dinlemek&amp;dinlemek.html&amp;rct=j&amp;frm=1&amp;q=&amp;esrc=s&amp;sa=U&amp;ei=4L-QVNHgIImAUfGsg9gJ&amp;ved=0CBYQ9QEwAA&amp;sig2=bIoYIceZc6N9sJrBr9WvdA&amp;usg=AFQjCNFeNGQ1x0RS_Et7_lN3KTwj2uam" style="width:94.5pt;height:94.5pt;visibility:visible" o:button="t">
              <v:fill o:detectmouseclick="t"/>
              <v:imagedata r:id="rId29" o:title=""/>
            </v:shape>
          </w:pict>
        </w:r>
      </w:hyperlink>
    </w:p>
    <w:p w:rsidR="008147A4" w:rsidRPr="004B11C5" w:rsidRDefault="008147A4" w:rsidP="004B11C5">
      <w:pPr>
        <w:pStyle w:val="ListParagraph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a-Color        b-Listen        c-Open</w:t>
      </w:r>
    </w:p>
    <w:p w:rsidR="008147A4" w:rsidRPr="004B11C5" w:rsidRDefault="008147A4" w:rsidP="00280AFC">
      <w:pPr>
        <w:pStyle w:val="ListParagraph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18-</w:t>
      </w:r>
      <w:hyperlink r:id="rId30" w:history="1">
        <w:r w:rsidRPr="00FF3EA8">
          <w:rPr>
            <w:rFonts w:ascii="Arial" w:hAnsi="Arial" w:cs="Arial"/>
            <w:noProof/>
            <w:color w:val="1A0DAB"/>
            <w:sz w:val="28"/>
            <w:szCs w:val="28"/>
          </w:rPr>
          <w:pict>
            <v:shape id="_x0000_i1038" type="#_x0000_t75" alt="https://encrypted-tbn0.gstatic.com/images?q=tbn:ANd9GcRkubwxVd7rHHwgwsfLeq9x5EThzUUJnICHtp-3ZmvXbM9_JJCIAcEHTNrn" href="http://www.google.com.tr/url?url=http://www.adel.com.tr/tr/markalarimiz/adel/pastel-boyalar/pastel-boyalar-koseli-plastik-canta&amp;rct=j&amp;frm=1&amp;q=&amp;esrc=s&amp;sa=U&amp;ei=icGQVIyPOczrUsDQgegB&amp;ved=0CCIQ9QEwBg&amp;sig2=DDF17T38tYD0ZR6nGyAJoA&amp;usg=AFQjCNGCqAfLcpA0Xr7UkixACn7InigL" style="width:112.5pt;height:37.5pt;visibility:visible" o:button="t">
              <v:fill o:detectmouseclick="t"/>
              <v:imagedata r:id="rId31" o:title=""/>
            </v:shape>
          </w:pict>
        </w:r>
      </w:hyperlink>
    </w:p>
    <w:p w:rsidR="008147A4" w:rsidRPr="004B11C5" w:rsidRDefault="008147A4" w:rsidP="00280AFC">
      <w:pPr>
        <w:pStyle w:val="ListParagraph"/>
        <w:rPr>
          <w:rFonts w:ascii="Hand writing Mutlu" w:hAnsi="Hand writing Mutlu"/>
          <w:sz w:val="28"/>
          <w:szCs w:val="28"/>
        </w:rPr>
      </w:pPr>
    </w:p>
    <w:p w:rsidR="008147A4" w:rsidRPr="00B0365B" w:rsidRDefault="008147A4" w:rsidP="00B0365B">
      <w:pPr>
        <w:pStyle w:val="ListParagraph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 xml:space="preserve">a-White    b- Black   </w:t>
      </w:r>
      <w:r w:rsidRPr="004B11C5">
        <w:rPr>
          <w:rFonts w:ascii="Hand writing Mutlu" w:hAnsi="Hand writing Mutlu"/>
          <w:sz w:val="28"/>
          <w:szCs w:val="28"/>
        </w:rPr>
        <w:t xml:space="preserve"> c- Re</w:t>
      </w:r>
      <w:r>
        <w:rPr>
          <w:rFonts w:ascii="Hand writing Mutlu" w:hAnsi="Hand writing Mutlu"/>
          <w:sz w:val="28"/>
          <w:szCs w:val="28"/>
        </w:rPr>
        <w:t>d</w:t>
      </w:r>
    </w:p>
    <w:p w:rsidR="008147A4" w:rsidRPr="004B11C5" w:rsidRDefault="008147A4" w:rsidP="00280AFC">
      <w:pPr>
        <w:pStyle w:val="ListParagraph"/>
        <w:rPr>
          <w:rFonts w:ascii="Hand writing Mutlu" w:hAnsi="Hand writing Mutlu"/>
          <w:sz w:val="28"/>
          <w:szCs w:val="28"/>
        </w:rPr>
      </w:pPr>
    </w:p>
    <w:p w:rsidR="008147A4" w:rsidRPr="004B11C5" w:rsidRDefault="008147A4" w:rsidP="00280AFC">
      <w:pPr>
        <w:pStyle w:val="ListParagraph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19-</w:t>
      </w:r>
      <w:r w:rsidRPr="00FF3EA8">
        <w:rPr>
          <w:rFonts w:ascii="Arial" w:hAnsi="Arial" w:cs="Arial"/>
          <w:noProof/>
          <w:color w:val="222222"/>
          <w:sz w:val="28"/>
          <w:szCs w:val="28"/>
        </w:rPr>
        <w:pict>
          <v:shape id="_x0000_i1039" type="#_x0000_t75" alt="ingilizce test resim 5 test:1180" style="width:132pt;height:67.5pt;visibility:visible">
            <v:imagedata r:id="rId32" o:title=""/>
          </v:shape>
        </w:pict>
      </w:r>
    </w:p>
    <w:p w:rsidR="008147A4" w:rsidRPr="004B11C5" w:rsidRDefault="008147A4" w:rsidP="00280AFC">
      <w:pPr>
        <w:pStyle w:val="ListParagraph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Doğru seçeneği işaretleyiniz.</w:t>
      </w:r>
    </w:p>
    <w:p w:rsidR="008147A4" w:rsidRPr="004B11C5" w:rsidRDefault="008147A4" w:rsidP="00280AFC">
      <w:pPr>
        <w:pStyle w:val="ListParagraph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It is</w:t>
      </w:r>
      <w:r w:rsidRPr="004B11C5">
        <w:rPr>
          <w:rFonts w:ascii="Times New Roman" w:hAnsi="Times New Roman"/>
          <w:sz w:val="28"/>
          <w:szCs w:val="28"/>
        </w:rPr>
        <w:t>………………</w:t>
      </w:r>
      <w:r w:rsidRPr="004B11C5">
        <w:rPr>
          <w:rFonts w:ascii="Hand writing Mutlu" w:hAnsi="Hand writing Mutlu"/>
          <w:sz w:val="28"/>
          <w:szCs w:val="28"/>
        </w:rPr>
        <w:t>.</w:t>
      </w:r>
    </w:p>
    <w:p w:rsidR="008147A4" w:rsidRPr="004B11C5" w:rsidRDefault="008147A4" w:rsidP="00280AFC">
      <w:pPr>
        <w:pStyle w:val="ListParagraph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a-Yellow</w:t>
      </w:r>
    </w:p>
    <w:p w:rsidR="008147A4" w:rsidRPr="004B11C5" w:rsidRDefault="008147A4" w:rsidP="00280AFC">
      <w:pPr>
        <w:pStyle w:val="ListParagraph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b-Pink</w:t>
      </w:r>
    </w:p>
    <w:p w:rsidR="008147A4" w:rsidRPr="00B0365B" w:rsidRDefault="008147A4" w:rsidP="00B0365B">
      <w:pPr>
        <w:pStyle w:val="ListParagraph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c-Grey</w:t>
      </w:r>
    </w:p>
    <w:p w:rsidR="008147A4" w:rsidRPr="004B11C5" w:rsidRDefault="008147A4" w:rsidP="004A3DCC">
      <w:pPr>
        <w:pStyle w:val="ListParagraph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20-</w:t>
      </w:r>
      <w:hyperlink r:id="rId33" w:history="1">
        <w:r w:rsidRPr="00FF3EA8">
          <w:rPr>
            <w:rFonts w:ascii="Arial" w:hAnsi="Arial" w:cs="Arial"/>
            <w:noProof/>
            <w:color w:val="1A0DAB"/>
            <w:sz w:val="28"/>
            <w:szCs w:val="28"/>
          </w:rPr>
          <w:pict>
            <v:shape id="_x0000_i1040" type="#_x0000_t75" alt="https://encrypted-tbn3.gstatic.com/images?q=tbn:ANd9GcQhJerPPq4AFrx0DXZ5JX1M33vT54Azi8qZhvgS0sokLi4NewGVqYeh-XIO" href="http://www.google.com.tr/url?url=http://www.bilginim.com/7-rakami-calisma-sayfalari/&amp;rct=j&amp;frm=1&amp;q=&amp;esrc=s&amp;sa=U&amp;ei=asOQVI3hLYflUo2zgfAJ&amp;ved=0CBwQ9QEwAw&amp;sig2=iecZccKfpM59lrHIg86H7w&amp;usg=AFQjCNHE-cZy9FM_Ovrne5ORnTWkHdBO" style="width:97.5pt;height:61.5pt;visibility:visible" o:button="t">
              <v:fill o:detectmouseclick="t"/>
              <v:imagedata r:id="rId34" o:title=""/>
            </v:shape>
          </w:pict>
        </w:r>
      </w:hyperlink>
    </w:p>
    <w:p w:rsidR="008147A4" w:rsidRPr="004B11C5" w:rsidRDefault="008147A4" w:rsidP="004A3DCC">
      <w:pPr>
        <w:pStyle w:val="ListParagraph"/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Görseli anlatan seçeneği işaretleyiniz.</w:t>
      </w:r>
    </w:p>
    <w:p w:rsidR="008147A4" w:rsidRPr="00B0365B" w:rsidRDefault="008147A4" w:rsidP="00B0365B">
      <w:pPr>
        <w:pStyle w:val="ListParagraph"/>
        <w:numPr>
          <w:ilvl w:val="0"/>
          <w:numId w:val="11"/>
        </w:numPr>
        <w:rPr>
          <w:rFonts w:ascii="Hand writing Mutlu" w:hAnsi="Hand writing Mutlu"/>
          <w:sz w:val="28"/>
          <w:szCs w:val="28"/>
        </w:rPr>
      </w:pPr>
      <w:r w:rsidRPr="004B11C5">
        <w:rPr>
          <w:rFonts w:ascii="Hand writing Mutlu" w:hAnsi="Hand writing Mutlu"/>
          <w:sz w:val="28"/>
          <w:szCs w:val="28"/>
        </w:rPr>
        <w:t>One</w:t>
      </w:r>
      <w:r>
        <w:rPr>
          <w:rFonts w:ascii="Hand writing Mutlu" w:hAnsi="Hand writing Mutlu"/>
          <w:sz w:val="28"/>
          <w:szCs w:val="28"/>
        </w:rPr>
        <w:t xml:space="preserve">   b-</w:t>
      </w:r>
      <w:r w:rsidRPr="00B0365B">
        <w:rPr>
          <w:rFonts w:ascii="Hand writing Mutlu" w:hAnsi="Hand writing Mutlu"/>
          <w:sz w:val="28"/>
          <w:szCs w:val="28"/>
        </w:rPr>
        <w:t>Ten</w:t>
      </w:r>
      <w:r>
        <w:rPr>
          <w:rFonts w:ascii="Hand writing Mutlu" w:hAnsi="Hand writing Mutlu"/>
          <w:sz w:val="28"/>
          <w:szCs w:val="28"/>
        </w:rPr>
        <w:t xml:space="preserve">    c-</w:t>
      </w:r>
      <w:r w:rsidRPr="00B0365B">
        <w:rPr>
          <w:rFonts w:ascii="Hand writing Mutlu" w:hAnsi="Hand writing Mutlu"/>
          <w:sz w:val="28"/>
          <w:szCs w:val="28"/>
        </w:rPr>
        <w:t>Seven</w:t>
      </w:r>
    </w:p>
    <w:sectPr w:rsidR="008147A4" w:rsidRPr="00B0365B" w:rsidSect="00B0365B">
      <w:pgSz w:w="11906" w:h="16838"/>
      <w:pgMar w:top="567" w:right="424" w:bottom="426" w:left="851" w:header="708" w:footer="708" w:gutter="0"/>
      <w:cols w:num="2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2111E"/>
    <w:multiLevelType w:val="hybridMultilevel"/>
    <w:tmpl w:val="20FEF3DC"/>
    <w:lvl w:ilvl="0" w:tplc="F670D76E">
      <w:start w:val="1"/>
      <w:numFmt w:val="lowerLetter"/>
      <w:lvlText w:val="%1-"/>
      <w:lvlJc w:val="left"/>
      <w:pPr>
        <w:ind w:left="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1">
    <w:nsid w:val="0BD4029E"/>
    <w:multiLevelType w:val="hybridMultilevel"/>
    <w:tmpl w:val="E49CD18C"/>
    <w:lvl w:ilvl="0" w:tplc="D712503E">
      <w:start w:val="1"/>
      <w:numFmt w:val="lowerLetter"/>
      <w:lvlText w:val="%1-"/>
      <w:lvlJc w:val="left"/>
      <w:pPr>
        <w:ind w:left="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2">
    <w:nsid w:val="153D0070"/>
    <w:multiLevelType w:val="hybridMultilevel"/>
    <w:tmpl w:val="5D005DD8"/>
    <w:lvl w:ilvl="0" w:tplc="6E900CEE">
      <w:start w:val="1"/>
      <w:numFmt w:val="decimal"/>
      <w:lvlText w:val="%1-"/>
      <w:lvlJc w:val="left"/>
      <w:pPr>
        <w:ind w:left="-34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81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397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  <w:rPr>
        <w:rFonts w:cs="Times New Roman"/>
      </w:rPr>
    </w:lvl>
  </w:abstractNum>
  <w:abstractNum w:abstractNumId="3">
    <w:nsid w:val="1DBF57D9"/>
    <w:multiLevelType w:val="hybridMultilevel"/>
    <w:tmpl w:val="2B4EC21A"/>
    <w:lvl w:ilvl="0" w:tplc="10864E1E">
      <w:start w:val="1"/>
      <w:numFmt w:val="lowerLetter"/>
      <w:lvlText w:val="%1-"/>
      <w:lvlJc w:val="left"/>
      <w:pPr>
        <w:ind w:left="371" w:hanging="360"/>
      </w:pPr>
      <w:rPr>
        <w:rFonts w:ascii="Hand writing Mutlu" w:hAnsi="Hand writing Mutlu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4">
    <w:nsid w:val="251F5E52"/>
    <w:multiLevelType w:val="hybridMultilevel"/>
    <w:tmpl w:val="080E606C"/>
    <w:lvl w:ilvl="0" w:tplc="F2AA2E5C">
      <w:start w:val="14"/>
      <w:numFmt w:val="bullet"/>
      <w:lvlText w:val="-"/>
      <w:lvlJc w:val="left"/>
      <w:pPr>
        <w:ind w:left="720" w:hanging="360"/>
      </w:pPr>
      <w:rPr>
        <w:rFonts w:ascii="Comic Sans MS" w:eastAsia="Times New Roman" w:hAnsi="Comic Sans M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250BD1"/>
    <w:multiLevelType w:val="hybridMultilevel"/>
    <w:tmpl w:val="4B9E772A"/>
    <w:lvl w:ilvl="0" w:tplc="8EAAB4EC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D51338B"/>
    <w:multiLevelType w:val="hybridMultilevel"/>
    <w:tmpl w:val="EB86140C"/>
    <w:lvl w:ilvl="0" w:tplc="63AADB34">
      <w:start w:val="14"/>
      <w:numFmt w:val="bullet"/>
      <w:lvlText w:val=""/>
      <w:lvlJc w:val="left"/>
      <w:pPr>
        <w:ind w:left="720" w:hanging="360"/>
      </w:pPr>
      <w:rPr>
        <w:rFonts w:ascii="Hand writing Mutlu" w:eastAsia="Times New Roman" w:hAnsi="Hand writing Mutlu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D917BA"/>
    <w:multiLevelType w:val="hybridMultilevel"/>
    <w:tmpl w:val="469C6278"/>
    <w:lvl w:ilvl="0" w:tplc="5B5EA92A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5D490D37"/>
    <w:multiLevelType w:val="hybridMultilevel"/>
    <w:tmpl w:val="0960E2A2"/>
    <w:lvl w:ilvl="0" w:tplc="8A0C8E98">
      <w:start w:val="1"/>
      <w:numFmt w:val="lowerLetter"/>
      <w:lvlText w:val="%1-"/>
      <w:lvlJc w:val="left"/>
      <w:pPr>
        <w:ind w:left="11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abstractNum w:abstractNumId="9">
    <w:nsid w:val="65EC6A15"/>
    <w:multiLevelType w:val="hybridMultilevel"/>
    <w:tmpl w:val="F342E43C"/>
    <w:lvl w:ilvl="0" w:tplc="ABEC1CCA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7CF47EDA"/>
    <w:multiLevelType w:val="hybridMultilevel"/>
    <w:tmpl w:val="3FD2AD82"/>
    <w:lvl w:ilvl="0" w:tplc="961E8524">
      <w:start w:val="1"/>
      <w:numFmt w:val="lowerLetter"/>
      <w:lvlText w:val="%1-"/>
      <w:lvlJc w:val="left"/>
      <w:pPr>
        <w:ind w:left="11" w:hanging="360"/>
      </w:pPr>
      <w:rPr>
        <w:rFonts w:ascii="Hand writing Mutlu" w:hAnsi="Hand writing Mutlu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731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451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171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891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611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331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051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771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0"/>
  </w:num>
  <w:num w:numId="5">
    <w:abstractNumId w:val="10"/>
  </w:num>
  <w:num w:numId="6">
    <w:abstractNumId w:val="3"/>
  </w:num>
  <w:num w:numId="7">
    <w:abstractNumId w:val="6"/>
  </w:num>
  <w:num w:numId="8">
    <w:abstractNumId w:val="4"/>
  </w:num>
  <w:num w:numId="9">
    <w:abstractNumId w:val="5"/>
  </w:num>
  <w:num w:numId="10">
    <w:abstractNumId w:val="9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301F"/>
    <w:rsid w:val="00003A44"/>
    <w:rsid w:val="000F452D"/>
    <w:rsid w:val="00154270"/>
    <w:rsid w:val="001E2D97"/>
    <w:rsid w:val="00265869"/>
    <w:rsid w:val="00280AFC"/>
    <w:rsid w:val="002A7B94"/>
    <w:rsid w:val="002D08BF"/>
    <w:rsid w:val="00357865"/>
    <w:rsid w:val="003C0F00"/>
    <w:rsid w:val="004846DF"/>
    <w:rsid w:val="00496A21"/>
    <w:rsid w:val="004A3DCC"/>
    <w:rsid w:val="004B11C5"/>
    <w:rsid w:val="004D7AF8"/>
    <w:rsid w:val="004E3C0D"/>
    <w:rsid w:val="004E3EC8"/>
    <w:rsid w:val="005911DD"/>
    <w:rsid w:val="005D6CB2"/>
    <w:rsid w:val="00604508"/>
    <w:rsid w:val="00677DDC"/>
    <w:rsid w:val="006F0488"/>
    <w:rsid w:val="006F6E7F"/>
    <w:rsid w:val="007305C0"/>
    <w:rsid w:val="0074338E"/>
    <w:rsid w:val="0074355D"/>
    <w:rsid w:val="008147A4"/>
    <w:rsid w:val="00830774"/>
    <w:rsid w:val="008A17C4"/>
    <w:rsid w:val="00AB00F3"/>
    <w:rsid w:val="00AE2A60"/>
    <w:rsid w:val="00B0365B"/>
    <w:rsid w:val="00BE1001"/>
    <w:rsid w:val="00BF168D"/>
    <w:rsid w:val="00C862C1"/>
    <w:rsid w:val="00CC2AE5"/>
    <w:rsid w:val="00CE2521"/>
    <w:rsid w:val="00D1768D"/>
    <w:rsid w:val="00D81AEA"/>
    <w:rsid w:val="00D8234C"/>
    <w:rsid w:val="00DE3BB4"/>
    <w:rsid w:val="00E404DE"/>
    <w:rsid w:val="00E77C6C"/>
    <w:rsid w:val="00F141EF"/>
    <w:rsid w:val="00F234F3"/>
    <w:rsid w:val="00F8301F"/>
    <w:rsid w:val="00FF3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427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830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8301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F8301F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96A2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url?url=http://www.signnetwork.com/Hamburger-p-124742.html&amp;rct=j&amp;frm=1&amp;q=&amp;esrc=s&amp;sa=U&amp;ei=gLCQVMifKpXVatvKgYgP&amp;ved=0CBYQ9QEwAA&amp;sig2=bvA1wYJDKygQeJNhgYEiUg&amp;usg=AFQjCNGn4cERBowM0IKV0xWy81Eb1liohQ" TargetMode="External"/><Relationship Id="rId18" Type="http://schemas.openxmlformats.org/officeDocument/2006/relationships/image" Target="media/image7.jpeg"/><Relationship Id="rId26" Type="http://schemas.openxmlformats.org/officeDocument/2006/relationships/hyperlink" Target="http://www.google.com.tr/url?url=http://www.ajans5.com/kategori/581/cocuk-gelisimi/sayfa/4&amp;rct=j&amp;frm=1&amp;q=&amp;esrc=s&amp;sa=U&amp;ei=dL6QVL_EJ4P9UsH_gvAO&amp;ved=0CBwQ9QEwAw&amp;sig2=ksLULTMfSbiFSUkJAYtQMQ&amp;usg=AFQjCNHQ9WBjC_wcrE-W7umSreu_MrNnUA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ogle.com.tr/url?url=http://aktuelresim.com/Word/%C3%A7ocuk%20yuvas%C4%B1&amp;rct=j&amp;frm=1&amp;q=&amp;esrc=s&amp;sa=U&amp;ei=BL2QVOPDKsm3UZO8gcgB&amp;ved=0CCYQ9QEwCA&amp;sig2=I60f7L9W7XzQyf-Hl9T43A&amp;usg=AFQjCNFwEaI4fUSwSPzjU9UG2lGIeXJPHw" TargetMode="External"/><Relationship Id="rId34" Type="http://schemas.openxmlformats.org/officeDocument/2006/relationships/image" Target="media/image16.jpeg"/><Relationship Id="rId7" Type="http://schemas.openxmlformats.org/officeDocument/2006/relationships/hyperlink" Target="http://www.google.com.tr/url?url=http://tr.clipartlogo.com/premium/detail/illustration-of-ambulance-vector_128272631.html&amp;rct=j&amp;frm=1&amp;q=&amp;esrc=s&amp;sa=U&amp;ei=76yQVJGwHY_daqCigNAI&amp;ved=0CCoQ9QEwCg&amp;sig2=qIUvXTew3NK2qeKMnMtgAQ&amp;usg=AFQjCNFCRyzlba5fCNnqTssBm9yDCl7Muw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google.com.tr/url?url=http://tr.stockfresh.com/image/2782648/vector-night-sky&amp;rct=j&amp;frm=1&amp;q=&amp;esrc=s&amp;sa=U&amp;ei=k7eQVIquGcrbaoHMgvAJ&amp;ved=0CDIQ9QEwDg&amp;sig2=uafE1XRPD74xLu1sAfjIZw&amp;usg=AFQjCNGPuGMFK0qoLjcXkpS4j0aMMRp5BQ" TargetMode="External"/><Relationship Id="rId25" Type="http://schemas.openxmlformats.org/officeDocument/2006/relationships/hyperlink" Target="http://www.sorubak.com" TargetMode="External"/><Relationship Id="rId33" Type="http://schemas.openxmlformats.org/officeDocument/2006/relationships/hyperlink" Target="http://www.google.com.tr/url?url=http://www.bilginim.com/7-rakami-calisma-sayfalari/&amp;rct=j&amp;frm=1&amp;q=&amp;esrc=s&amp;sa=U&amp;ei=asOQVI3hLYflUo2zgfAJ&amp;ved=0CBwQ9QEwAw&amp;sig2=iecZccKfpM59lrHIg86H7w&amp;usg=AFQjCNHE-cZy9FM_Ovrne5ORnTWkHdBOpQ" TargetMode="Externa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9.jpeg"/><Relationship Id="rId29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url=http://tr.123rf.com/photo_25894127_komik-siyah-ve-beyaz-motorlu-bisiklet-ara%C3%A7.html&amp;rct=j&amp;frm=1&amp;q=&amp;esrc=s&amp;sa=U&amp;ei=kK-QVOzKDYfjapGpgcgD&amp;ved=0CB4Q9QEwBA&amp;sig2=MbFDl8uRo3tLpWQ71QejnA&amp;usg=AFQjCNEN6Q1EZXteHSsZIK2gO_pVIUTItA" TargetMode="External"/><Relationship Id="rId24" Type="http://schemas.openxmlformats.org/officeDocument/2006/relationships/image" Target="media/image11.jpeg"/><Relationship Id="rId32" Type="http://schemas.openxmlformats.org/officeDocument/2006/relationships/image" Target="media/image15.jpeg"/><Relationship Id="rId5" Type="http://schemas.openxmlformats.org/officeDocument/2006/relationships/hyperlink" Target="http://www.google.com.tr/url?url=http://www.clipartpanda.com/categories/cute-zebra-clipart&amp;rct=j&amp;frm=1&amp;q=&amp;esrc=s&amp;sa=U&amp;ei=u6uQVOedMILaapHKgOgE&amp;ved=0CBgQ9QEwAQ&amp;sig2=qoqz0MAHcyL2v2S6nbDStw&amp;usg=AFQjCNGmV0U-EwAVPYPfasnufGMLrhQz1A" TargetMode="External"/><Relationship Id="rId15" Type="http://schemas.openxmlformats.org/officeDocument/2006/relationships/hyperlink" Target="http://www.google.com.tr/url?url=http://canimemitmenim.blogcu.com/balon-ucurtma/11489324&amp;rct=j&amp;frm=1&amp;q=&amp;esrc=s&amp;sa=U&amp;ei=2rSQVJSILoqxaayvgqgD&amp;ved=0CBgQ9QEwAQ&amp;sig2=c0jPZdfW28mlReg6dIYfkg&amp;usg=AFQjCNE6QghuiuusqjJOeipAOwblgp5OKg" TargetMode="External"/><Relationship Id="rId23" Type="http://schemas.openxmlformats.org/officeDocument/2006/relationships/hyperlink" Target="http://www.google.com.tr/url?url=http://www.okulonceciyiz.biz/f448-siyah-beyaz-etkinlik-sayfalari/24664-birbirinden-sirin-cocuk-boyama-sayfalari-1-a.html&amp;rct=j&amp;frm=1&amp;q=&amp;esrc=s&amp;sa=U&amp;ei=dL6QVL_EJ4P9UsH_gvAO&amp;ved=0CBgQ9QEwAQ&amp;sig2=u9_gYhEbd7ahdKQd_P_hUQ&amp;usg=AFQjCNHnLZK0rw4_88FJCPyWo8zjzTRrKQ" TargetMode="External"/><Relationship Id="rId28" Type="http://schemas.openxmlformats.org/officeDocument/2006/relationships/hyperlink" Target="http://www.google.com.tr/url?url=http://kelimecik.com/index.php?q=dinlemek&amp;dinlemek.html&amp;rct=j&amp;frm=1&amp;q=&amp;esrc=s&amp;sa=U&amp;ei=4L-QVNHgIImAUfGsg9gJ&amp;ved=0CBYQ9QEwAA&amp;sig2=bIoYIceZc6N9sJrBr9WvdA&amp;usg=AFQjCNFeNGQ1x0RS_Et7_lN3KTwj2uamNQ" TargetMode="External"/><Relationship Id="rId36" Type="http://schemas.openxmlformats.org/officeDocument/2006/relationships/theme" Target="theme/theme1.xml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31" Type="http://schemas.openxmlformats.org/officeDocument/2006/relationships/image" Target="media/image14.jpeg"/><Relationship Id="rId4" Type="http://schemas.openxmlformats.org/officeDocument/2006/relationships/webSettings" Target="webSettings.xml"/><Relationship Id="rId9" Type="http://schemas.openxmlformats.org/officeDocument/2006/relationships/hyperlink" Target="https://www.google.com.tr/url?url=https://twitter.com/doktor_mesut&amp;rct=j&amp;frm=1&amp;q=&amp;esrc=s&amp;sa=U&amp;ei=gK6QVJeGHMrmaJuFgKgD&amp;ved=0CBYQ9QEwAA&amp;sig2=SmseV3YXEwBeipkvZQfRSQ&amp;usg=AFQjCNEifTdh09NwigiCcCL3cUssIZzWPA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10.jpeg"/><Relationship Id="rId27" Type="http://schemas.openxmlformats.org/officeDocument/2006/relationships/image" Target="media/image12.jpeg"/><Relationship Id="rId30" Type="http://schemas.openxmlformats.org/officeDocument/2006/relationships/hyperlink" Target="http://www.google.com.tr/url?url=http://www.adel.com.tr/tr/markalarimiz/adel/pastel-boyalar/pastel-boyalar-koseli-plastik-canta&amp;rct=j&amp;frm=1&amp;q=&amp;esrc=s&amp;sa=U&amp;ei=icGQVIyPOczrUsDQgegB&amp;ved=0CCIQ9QEwBg&amp;sig2=DDF17T38tYD0ZR6nGyAJoA&amp;usg=AFQjCNGCqAfLcpA0Xr7UkixACn7InigLjA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104</TotalTime>
  <Pages>2</Pages>
  <Words>738</Words>
  <Characters>4207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www.sorubak.com</cp:keywords>
  <dc:description/>
  <cp:lastModifiedBy>edanur</cp:lastModifiedBy>
  <cp:revision>36</cp:revision>
  <cp:lastPrinted>2014-12-16T23:45:00Z</cp:lastPrinted>
  <dcterms:created xsi:type="dcterms:W3CDTF">2014-12-16T21:56:00Z</dcterms:created>
  <dcterms:modified xsi:type="dcterms:W3CDTF">2014-12-18T15:35:00Z</dcterms:modified>
  <cp:contentStatus>www.sorubak.com;</cp:contentStatus>
</cp:coreProperties>
</file>