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666" w:rsidRDefault="00486666"/>
    <w:tbl>
      <w:tblPr>
        <w:tblW w:w="11057" w:type="dxa"/>
        <w:tblInd w:w="-743" w:type="dxa"/>
        <w:tblBorders>
          <w:top w:val="double" w:sz="18" w:space="0" w:color="auto"/>
          <w:left w:val="double" w:sz="18" w:space="0" w:color="auto"/>
          <w:bottom w:val="double" w:sz="18" w:space="0" w:color="auto"/>
          <w:right w:val="double" w:sz="18" w:space="0" w:color="auto"/>
          <w:insideH w:val="double" w:sz="18" w:space="0" w:color="auto"/>
          <w:insideV w:val="double" w:sz="18" w:space="0" w:color="auto"/>
        </w:tblBorders>
        <w:tblLook w:val="00A0"/>
      </w:tblPr>
      <w:tblGrid>
        <w:gridCol w:w="3685"/>
        <w:gridCol w:w="3686"/>
        <w:gridCol w:w="3686"/>
      </w:tblGrid>
      <w:tr w:rsidR="00486666" w:rsidRPr="00A37FD0" w:rsidTr="00A37FD0">
        <w:trPr>
          <w:trHeight w:val="5094"/>
        </w:trPr>
        <w:tc>
          <w:tcPr>
            <w:tcW w:w="3685" w:type="dxa"/>
          </w:tcPr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2-H SINIFI İHTİYAÇ LİSTESİ</w:t>
            </w: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Kareli defter (1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Çizgili defter (2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Küçük boy resim defteri – 40 yaprak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Kılavuz çizgili defter(2 adet)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30 cm’lik cetvel seti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Kurşun kalem ve kırmızı kalem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Makas, kalemtıraş, kalemlik, silgi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Türkçe sözlük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Pastel boya, kuru boya (12 lik)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1 adet ürün dosyası(40 sayfa)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Şeffaf kaplık, etiket, ataş, bant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 xml:space="preserve">2. Sınıflara uygun hikaye kitabı </w:t>
            </w:r>
          </w:p>
          <w:p w:rsidR="00486666" w:rsidRPr="00A37FD0" w:rsidRDefault="00486666" w:rsidP="00A37FD0">
            <w:pPr>
              <w:tabs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  <w:u w:val="single"/>
              </w:rPr>
            </w:pPr>
            <w:r w:rsidRPr="00A37FD0">
              <w:rPr>
                <w:b/>
                <w:sz w:val="21"/>
                <w:szCs w:val="21"/>
                <w:u w:val="single"/>
              </w:rPr>
              <w:t>NOT: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Kitapları şeffaf kaplıkla kaplayınız, etiketleyiniz.</w:t>
            </w:r>
          </w:p>
          <w:p w:rsidR="00486666" w:rsidRPr="00A37FD0" w:rsidRDefault="00486666" w:rsidP="00A37FD0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686" w:type="dxa"/>
          </w:tcPr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2-H SINIFI İHTİYAÇ LİSTESİ</w:t>
            </w: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Kareli defter (1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Çizgili defter (2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Küçük boy resim defteri – 40 yaprak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Kılavuz çizgili defter(2 adet)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30 cm’lik cetvel seti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Kurşun kalem ve kırmızı kalem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Makas, kalemtıraş, kalemlik, silgi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Türkçe sözlük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Pastel boya, kuru boya (12 lik)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1 adet ürün dosyası(40 sayfa)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Şeffaf kaplık, etiket, ataş, bant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 xml:space="preserve">2. Sınıflara uygun hikaye kitabı </w:t>
            </w:r>
          </w:p>
          <w:p w:rsidR="00486666" w:rsidRPr="00A37FD0" w:rsidRDefault="00486666" w:rsidP="00A37FD0">
            <w:pPr>
              <w:tabs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  <w:u w:val="single"/>
              </w:rPr>
            </w:pPr>
            <w:r w:rsidRPr="00A37FD0">
              <w:rPr>
                <w:b/>
                <w:sz w:val="21"/>
                <w:szCs w:val="21"/>
                <w:u w:val="single"/>
              </w:rPr>
              <w:t>NOT: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Kitapları şeffaf kaplıkla kaplayınız, etiketleyiniz.</w:t>
            </w:r>
          </w:p>
          <w:p w:rsidR="00486666" w:rsidRPr="00A37FD0" w:rsidRDefault="00486666" w:rsidP="00A37FD0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686" w:type="dxa"/>
          </w:tcPr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2-H SINIFI İHTİYAÇ LİSTESİ</w:t>
            </w: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Kareli defter (1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Çizgili defter (2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Küçük boy resim defteri – 40 yaprak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Kılavuz çizgili defter(2 adet)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30 cm’lik cetvel seti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Kurşun kalem ve kırmızı kalem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Makas, kalemtıraş, kalemlik, silgi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Türkçe sözlük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Pastel boya, kuru boya (12 lik)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1 adet ürün dosyası(40 sayfa)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Şeffaf kaplık, etiket, ataş, bant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 xml:space="preserve">2. Sınıflara uygun hikaye kitabı </w:t>
            </w:r>
          </w:p>
          <w:p w:rsidR="00486666" w:rsidRPr="00A37FD0" w:rsidRDefault="00486666" w:rsidP="00A37FD0">
            <w:pPr>
              <w:tabs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  <w:u w:val="single"/>
              </w:rPr>
            </w:pPr>
            <w:r w:rsidRPr="00A37FD0">
              <w:rPr>
                <w:b/>
                <w:sz w:val="21"/>
                <w:szCs w:val="21"/>
                <w:u w:val="single"/>
              </w:rPr>
              <w:t>NOT: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Kitapları şeffaf kaplıkla kaplayınız, etiketleyiniz.</w:t>
            </w:r>
          </w:p>
          <w:p w:rsidR="00486666" w:rsidRPr="00A37FD0" w:rsidRDefault="00486666" w:rsidP="00A37FD0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486666" w:rsidRPr="00A37FD0" w:rsidTr="00A37FD0">
        <w:trPr>
          <w:trHeight w:val="4719"/>
        </w:trPr>
        <w:tc>
          <w:tcPr>
            <w:tcW w:w="3685" w:type="dxa"/>
          </w:tcPr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2-H SINIFI İHTİYAÇ LİSTESİ</w:t>
            </w: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Kareli defter (1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Çizgili defter (2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Küçük boy resim defteri – 40 yaprak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Kılavuz çizgili defter(2 adet)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30 cm’lik cetvel seti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Kurşun kalem ve kırmızı kalem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Makas, kalemtıraş, kalemlik, silgi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Türkçe sözlük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Pastel boya, kuru boya (12 lik)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1 adet ürün dosyası(40 sayfa)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Şeffaf kaplık, etiket, ataş, bant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 xml:space="preserve">2. Sınıflara uygun hikaye kitabı </w:t>
            </w:r>
          </w:p>
          <w:p w:rsidR="00486666" w:rsidRPr="00A37FD0" w:rsidRDefault="00486666" w:rsidP="00A37FD0">
            <w:pPr>
              <w:tabs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  <w:u w:val="single"/>
              </w:rPr>
            </w:pPr>
            <w:r w:rsidRPr="00A37FD0">
              <w:rPr>
                <w:b/>
                <w:sz w:val="21"/>
                <w:szCs w:val="21"/>
                <w:u w:val="single"/>
              </w:rPr>
              <w:t>NOT: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Kitapları şeffaf kaplıkla kaplayınız, etiketleyiniz.</w:t>
            </w:r>
          </w:p>
          <w:p w:rsidR="00486666" w:rsidRPr="00A37FD0" w:rsidRDefault="00486666" w:rsidP="00A37FD0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686" w:type="dxa"/>
          </w:tcPr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2-H SINIFI İHTİYAÇ LİSTESİ</w:t>
            </w: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Kareli defter (1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Çizgili defter (2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Küçük boy resim defteri – 40 yaprak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Kılavuz çizgili defter(2 adet)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30 cm’lik cetvel seti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Kurşun kalem ve kırmızı kalem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Makas, kalemtıraş, kalemlik, silgi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Türkçe sözlük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Pastel boya, kuru boya (12 lik)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1 adet ürün dosyası(40 sayfa)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Şeffaf kaplık, etiket, ataş, bant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 xml:space="preserve">2. Sınıflara uygun hikaye kitabı </w:t>
            </w:r>
          </w:p>
          <w:p w:rsidR="00486666" w:rsidRPr="00A37FD0" w:rsidRDefault="00486666" w:rsidP="00A37FD0">
            <w:pPr>
              <w:tabs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  <w:u w:val="single"/>
              </w:rPr>
            </w:pPr>
            <w:r w:rsidRPr="00A37FD0">
              <w:rPr>
                <w:b/>
                <w:sz w:val="21"/>
                <w:szCs w:val="21"/>
                <w:u w:val="single"/>
              </w:rPr>
              <w:t>NOT: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Kitapları şeffaf kaplıkla kaplayınız, etiketleyiniz.</w:t>
            </w:r>
          </w:p>
          <w:p w:rsidR="00486666" w:rsidRPr="00A37FD0" w:rsidRDefault="00486666" w:rsidP="00A37FD0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686" w:type="dxa"/>
          </w:tcPr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2-H SINIFI İHTİYAÇ LİSTESİ</w:t>
            </w: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Kareli defter (1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Çizgili defter (2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Küçük boy resim defteri – 40 yaprak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Kılavuz çizgili defter(2 adet)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30 cm’lik cetvel seti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Kurşun kalem ve kırmızı kalem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Makas, kalemtıraş, kalemlik, silgi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Türkçe sözlük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Pastel boya, kuru boya (12 lik)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1 adet ürün dosyası(40 sayfa)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Şeffaf kaplık, etiket, ataş, bant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 xml:space="preserve">2. Sınıflara uygun hikaye kitabı </w:t>
            </w:r>
          </w:p>
          <w:p w:rsidR="00486666" w:rsidRPr="00A37FD0" w:rsidRDefault="00486666" w:rsidP="00A37FD0">
            <w:pPr>
              <w:tabs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  <w:u w:val="single"/>
              </w:rPr>
            </w:pPr>
            <w:r w:rsidRPr="00A37FD0">
              <w:rPr>
                <w:b/>
                <w:sz w:val="21"/>
                <w:szCs w:val="21"/>
                <w:u w:val="single"/>
              </w:rPr>
              <w:t>NOT: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Kitapları şeffaf kaplıkla kaplayınız, etiketleyiniz.</w:t>
            </w:r>
          </w:p>
          <w:p w:rsidR="00486666" w:rsidRPr="00A37FD0" w:rsidRDefault="00486666" w:rsidP="00A37FD0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486666" w:rsidRPr="00A37FD0" w:rsidTr="00A37FD0">
        <w:trPr>
          <w:trHeight w:val="4823"/>
        </w:trPr>
        <w:tc>
          <w:tcPr>
            <w:tcW w:w="3685" w:type="dxa"/>
          </w:tcPr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2-H SINIFI İHTİYAÇ LİSTESİ</w:t>
            </w: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Kareli defter (1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Çizgili defter (2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Küçük boy resim defteri – 40 yaprak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Kılavuz çizgili defter(2 adet)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30 cm’lik cetvel seti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Kurşun kalem ve kırmızı kalem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Makas, kalemtıraş, kalemlik, silgi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Türkçe sözlük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Pastel boya, kuru boya (12 lik)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1 adet ürün dosyası(40 sayfa)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Şeffaf kaplık, etiket, ataş, bant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 xml:space="preserve">2. Sınıflara uygun hikaye kitabı </w:t>
            </w:r>
          </w:p>
          <w:p w:rsidR="00486666" w:rsidRPr="00A37FD0" w:rsidRDefault="00486666" w:rsidP="00A37FD0">
            <w:pPr>
              <w:tabs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  <w:u w:val="single"/>
              </w:rPr>
            </w:pPr>
            <w:r w:rsidRPr="00A37FD0">
              <w:rPr>
                <w:b/>
                <w:sz w:val="21"/>
                <w:szCs w:val="21"/>
                <w:u w:val="single"/>
              </w:rPr>
              <w:t>NOT: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Kitapları şeffaf kaplıkla kaplayınız, etiketleyiniz.</w:t>
            </w:r>
          </w:p>
          <w:p w:rsidR="00486666" w:rsidRPr="00A37FD0" w:rsidRDefault="00486666" w:rsidP="00A37FD0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686" w:type="dxa"/>
          </w:tcPr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2-H SINIFI İHTİYAÇ LİSTESİ</w:t>
            </w: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Kareli defter (1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Çizgili defter (2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Küçük boy resim defteri – 40 yaprak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Kılavuz çizgili defter(2 adet)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30 cm’lik cetvel seti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Kurşun kalem ve kırmızı kalem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Makas, kalemtıraş, kalemlik, silgi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Türkçe sözlük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Pastel boya, kuru boya (12 lik)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1 adet ürün dosyası(40 sayfa)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Şeffaf kaplık, etiket, ataş, bant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 xml:space="preserve">2. Sınıflara uygun hikaye kitabı </w:t>
            </w:r>
          </w:p>
          <w:p w:rsidR="00486666" w:rsidRPr="00A37FD0" w:rsidRDefault="00486666" w:rsidP="00A37FD0">
            <w:pPr>
              <w:tabs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  <w:u w:val="single"/>
              </w:rPr>
            </w:pPr>
            <w:r w:rsidRPr="00A37FD0">
              <w:rPr>
                <w:b/>
                <w:sz w:val="21"/>
                <w:szCs w:val="21"/>
                <w:u w:val="single"/>
              </w:rPr>
              <w:t>NOT: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Kitapları şeffaf kaplıkla kaplayınız, etiketleyiniz.</w:t>
            </w:r>
          </w:p>
          <w:p w:rsidR="00486666" w:rsidRPr="00A37FD0" w:rsidRDefault="00486666" w:rsidP="00A37FD0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686" w:type="dxa"/>
          </w:tcPr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2-H SINIFI İHTİYAÇ LİSTESİ</w:t>
            </w:r>
          </w:p>
          <w:p w:rsidR="00486666" w:rsidRPr="00A37FD0" w:rsidRDefault="00486666" w:rsidP="00A37FD0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Kareli defter (1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Çizgili defter (2 adet küçük boy 40syf)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Küçük boy resim defteri – 40 yaprak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Kılavuz çizgili defter(2 adet)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30 cm’lik cetvel seti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Kurşun kalem ve kırmızı kalem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Makas, kalemtıraş, kalemlik, silgi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Türkçe sözlük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Pastel boya, kuru boya (12 lik)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1 adet ürün dosyası(40 sayfa)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Şeffaf kaplık, etiket, ataş, bant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 xml:space="preserve">2. Sınıflara uygun hikaye kitabı </w:t>
            </w:r>
          </w:p>
          <w:p w:rsidR="00486666" w:rsidRPr="00A37FD0" w:rsidRDefault="00486666" w:rsidP="00A37FD0">
            <w:pPr>
              <w:tabs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  <w:u w:val="single"/>
              </w:rPr>
            </w:pPr>
            <w:r w:rsidRPr="00A37FD0">
              <w:rPr>
                <w:b/>
                <w:sz w:val="21"/>
                <w:szCs w:val="21"/>
                <w:u w:val="single"/>
              </w:rPr>
              <w:t>NOT:</w:t>
            </w:r>
          </w:p>
          <w:p w:rsidR="00486666" w:rsidRPr="00A37FD0" w:rsidRDefault="00486666" w:rsidP="00A37FD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317" w:hanging="283"/>
              <w:rPr>
                <w:b/>
                <w:sz w:val="21"/>
                <w:szCs w:val="21"/>
              </w:rPr>
            </w:pPr>
            <w:r w:rsidRPr="00A37FD0">
              <w:rPr>
                <w:b/>
                <w:sz w:val="21"/>
                <w:szCs w:val="21"/>
              </w:rPr>
              <w:t>Kitapları şeffaf kaplıkla kaplayınız, etiketleyiniz.</w:t>
            </w:r>
          </w:p>
          <w:p w:rsidR="00486666" w:rsidRPr="00A37FD0" w:rsidRDefault="00486666" w:rsidP="00A37FD0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</w:tbl>
    <w:p w:rsidR="00486666" w:rsidRPr="002A6DEF" w:rsidRDefault="00486666" w:rsidP="002A6DEF"/>
    <w:sectPr w:rsidR="00486666" w:rsidRPr="002A6DEF" w:rsidSect="002A6DEF">
      <w:pgSz w:w="11906" w:h="16838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E64"/>
    <w:rsid w:val="00045EE0"/>
    <w:rsid w:val="002A6DEF"/>
    <w:rsid w:val="00471B05"/>
    <w:rsid w:val="00486666"/>
    <w:rsid w:val="004A5517"/>
    <w:rsid w:val="0058019B"/>
    <w:rsid w:val="00594DF5"/>
    <w:rsid w:val="006F3782"/>
    <w:rsid w:val="00994E64"/>
    <w:rsid w:val="00A37FD0"/>
    <w:rsid w:val="00AE3B6B"/>
    <w:rsid w:val="00FE5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0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94E6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1</Pages>
  <Words>624</Words>
  <Characters>3563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edanur</cp:lastModifiedBy>
  <cp:revision>7</cp:revision>
  <dcterms:created xsi:type="dcterms:W3CDTF">2013-09-17T05:24:00Z</dcterms:created>
  <dcterms:modified xsi:type="dcterms:W3CDTF">2014-07-20T18:34:00Z</dcterms:modified>
</cp:coreProperties>
</file>