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669" w:rsidRPr="006446F6" w:rsidRDefault="00104669" w:rsidP="005D0B29">
      <w:pPr>
        <w:spacing w:after="0" w:line="240" w:lineRule="auto"/>
        <w:rPr>
          <w:rFonts w:ascii="Comic Sans MS" w:hAnsi="Comic Sans MS"/>
          <w:b/>
        </w:rPr>
      </w:pPr>
      <w:r w:rsidRPr="005972E1">
        <w:rPr>
          <w:rFonts w:ascii="Comic Sans MS" w:hAnsi="Comic Sans MS"/>
          <w:b/>
          <w:u w:val="single"/>
        </w:rPr>
        <w:t>HAFTALIK  DEĞERLENDİRME</w:t>
      </w:r>
      <w:r>
        <w:rPr>
          <w:rFonts w:ascii="Comic Sans MS" w:hAnsi="Comic Sans MS"/>
          <w:b/>
          <w:u w:val="single"/>
        </w:rPr>
        <w:t xml:space="preserve">  (26.09.2014)</w:t>
      </w:r>
      <w:r>
        <w:rPr>
          <w:rFonts w:ascii="Comic Sans MS" w:hAnsi="Comic Sans MS"/>
          <w:b/>
        </w:rPr>
        <w:t xml:space="preserve">       Veli İmza</w: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1)Kişisel bakımımıza üç örnek yazınız.</w: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a)…………………………………b)………………………………….c)………………………………………</w: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2)Aşağıdaki eş sesli kelimeleri farklı anlamlarda kullanarak cümle oluşturunuz.</w: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Kaz: ………………............................   Kaz:………………………………………………………</w: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Gül:………………………………………………. Gül:……………………………………………………..</w: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3)Aşağıdaki Kelimelerin zıt anlamlılarını yanlarına yazınız.</w: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Gece:………………… Uzun:…………… Erken:………………….</w: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4)Aşağıya 1 deste kalem ve 1 düzine top çiziniz.</w: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 xml:space="preserve">               DESTE                                 DÜZİNE</w: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roundrect id="_x0000_s1026" style="position:absolute;margin-left:174.55pt;margin-top:2.95pt;width:124.35pt;height:57.1pt;z-index:251657216" arcsize="10923f"/>
        </w:pict>
      </w:r>
      <w:r>
        <w:rPr>
          <w:noProof/>
          <w:lang w:eastAsia="tr-TR"/>
        </w:rPr>
        <w:pict>
          <v:roundrect id="_x0000_s1027" style="position:absolute;margin-left:7.65pt;margin-top:2.95pt;width:124.35pt;height:57.1pt;z-index:251656192" arcsize="10923f"/>
        </w:pic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5)Ayça’nın 3 deste kalemi vardı.1 düzine de annesi aldı.Ayça’nın kaç kalemi oldu?</w: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6)Aşağıdaki tabloyu doldurunuz.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09"/>
        <w:gridCol w:w="1909"/>
        <w:gridCol w:w="1910"/>
        <w:gridCol w:w="1910"/>
      </w:tblGrid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AYRIT</w:t>
            </w: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KÖŞE</w:t>
            </w: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YÜZ</w:t>
            </w: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Küp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Kare prizma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Dikdörtgen priz.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Üçgen prizma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Silindir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Koni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Küre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104669" w:rsidRDefault="00104669" w:rsidP="005D0B2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7)Ayrıtım ve köşem yok.2 tane yüzüm var.Ben kimim?</w:t>
      </w:r>
    </w:p>
    <w:p w:rsidR="00104669" w:rsidRDefault="00104669" w:rsidP="005D0B2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a)silindir           b)koni             c)küre</w:t>
      </w:r>
    </w:p>
    <w:p w:rsidR="00104669" w:rsidRPr="006446F6" w:rsidRDefault="00104669" w:rsidP="006446F6">
      <w:pPr>
        <w:spacing w:after="0" w:line="240" w:lineRule="auto"/>
        <w:rPr>
          <w:rFonts w:ascii="Comic Sans MS" w:hAnsi="Comic Sans MS"/>
          <w:b/>
        </w:rPr>
      </w:pPr>
      <w:r w:rsidRPr="005972E1">
        <w:rPr>
          <w:rFonts w:ascii="Comic Sans MS" w:hAnsi="Comic Sans MS"/>
          <w:b/>
          <w:u w:val="single"/>
        </w:rPr>
        <w:t>HAFTALIK  DEĞERLENDİRME</w:t>
      </w:r>
      <w:r>
        <w:rPr>
          <w:rFonts w:ascii="Comic Sans MS" w:hAnsi="Comic Sans MS"/>
          <w:b/>
          <w:u w:val="single"/>
        </w:rPr>
        <w:t xml:space="preserve">  (26.09.2014)</w:t>
      </w:r>
      <w:r>
        <w:rPr>
          <w:rFonts w:ascii="Comic Sans MS" w:hAnsi="Comic Sans MS"/>
          <w:b/>
        </w:rPr>
        <w:t xml:space="preserve">            Veli İmza</w:t>
      </w: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1)Kişisel bakımımıza üç örnek yazınız.</w:t>
      </w: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a)…………………………………b)………………………………….c)………………………………………</w:t>
      </w: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2)Aşağıdaki eş sesli kelimeleri farklı anlamlarda kullanarak cümle oluşturunuz.</w:t>
      </w: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Kaz: ………………............................   Kaz:………………………………………………………</w:t>
      </w: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Gül:………………………………………………. Gül:……………………………………………………..</w:t>
      </w: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3)Aşağıdaki Kelimelerin zıt anlamlılarını yanlarına yazınız.</w:t>
      </w: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Gece:………………… Uzun:…………… Erken:………………….</w:t>
      </w: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4)Aşağıya 1 deste kalem ve 1 düzine top çiziniz.</w:t>
      </w: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 xml:space="preserve">               DESTE                                 DÜZİNE</w:t>
      </w: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roundrect id="_x0000_s1028" style="position:absolute;margin-left:174.55pt;margin-top:2.95pt;width:124.35pt;height:57.1pt;z-index:251659264" arcsize="10923f"/>
        </w:pict>
      </w:r>
      <w:r>
        <w:rPr>
          <w:noProof/>
          <w:lang w:eastAsia="tr-TR"/>
        </w:rPr>
        <w:pict>
          <v:roundrect id="_x0000_s1029" style="position:absolute;margin-left:7.65pt;margin-top:2.95pt;width:124.35pt;height:57.1pt;z-index:251658240" arcsize="10923f"/>
        </w:pict>
      </w: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5)Ayça’nın 3 deste kalemi vardı.1 düzine de annesi aldı.Ayça’nın kaç kalemi oldu?</w:t>
      </w: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</w:p>
    <w:p w:rsidR="00104669" w:rsidRPr="005972E1" w:rsidRDefault="00104669" w:rsidP="006446F6">
      <w:pPr>
        <w:spacing w:after="0" w:line="240" w:lineRule="auto"/>
        <w:rPr>
          <w:rFonts w:ascii="Comic Sans MS" w:hAnsi="Comic Sans MS"/>
        </w:rPr>
      </w:pPr>
      <w:r w:rsidRPr="005972E1">
        <w:rPr>
          <w:rFonts w:ascii="Comic Sans MS" w:hAnsi="Comic Sans MS"/>
        </w:rPr>
        <w:t>6)Aşağıdaki tabloyu doldurunuz.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09"/>
        <w:gridCol w:w="1909"/>
        <w:gridCol w:w="1910"/>
        <w:gridCol w:w="1910"/>
      </w:tblGrid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AYRIT</w:t>
            </w: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KÖŞE</w:t>
            </w: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YÜZ</w:t>
            </w: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Küp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Kare prizma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Dikdörtgen priz.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Üçgen prizma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Silindir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Koni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04669" w:rsidRPr="00244B4F" w:rsidTr="00244B4F"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  <w:r w:rsidRPr="00244B4F">
              <w:rPr>
                <w:rFonts w:ascii="Comic Sans MS" w:hAnsi="Comic Sans MS"/>
              </w:rPr>
              <w:t>Küre</w:t>
            </w:r>
          </w:p>
        </w:tc>
        <w:tc>
          <w:tcPr>
            <w:tcW w:w="1909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910" w:type="dxa"/>
          </w:tcPr>
          <w:p w:rsidR="00104669" w:rsidRPr="00244B4F" w:rsidRDefault="00104669" w:rsidP="00244B4F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104669" w:rsidRDefault="00104669" w:rsidP="006446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7)Ayrıtım ve köşem yok.2 tane yüzüm var.Ben kimim?</w:t>
      </w:r>
    </w:p>
    <w:p w:rsidR="00104669" w:rsidRPr="005972E1" w:rsidRDefault="00104669" w:rsidP="005D0B2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a)silindir           b)koni             c)küre </w:t>
      </w:r>
      <w:hyperlink r:id="rId4" w:history="1">
        <w:r w:rsidRPr="001C67E2">
          <w:rPr>
            <w:rStyle w:val="Hyperlink"/>
            <w:rFonts w:ascii="Comic Sans MS" w:hAnsi="Comic Sans MS"/>
            <w:sz w:val="18"/>
            <w:szCs w:val="18"/>
          </w:rPr>
          <w:t>www.sorubak.com</w:t>
        </w:r>
      </w:hyperlink>
    </w:p>
    <w:sectPr w:rsidR="00104669" w:rsidRPr="005972E1" w:rsidSect="005D0B29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0B29"/>
    <w:rsid w:val="00104669"/>
    <w:rsid w:val="001C67E2"/>
    <w:rsid w:val="00244B4F"/>
    <w:rsid w:val="002B00CF"/>
    <w:rsid w:val="00311303"/>
    <w:rsid w:val="005972E1"/>
    <w:rsid w:val="005C2C4B"/>
    <w:rsid w:val="005D0B29"/>
    <w:rsid w:val="006446F6"/>
    <w:rsid w:val="00EC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C4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72E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C3C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272</Words>
  <Characters>1557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</dc:creator>
  <cp:keywords>www.sorubak.com</cp:keywords>
  <dc:description>www.sorubak.com</dc:description>
  <cp:lastModifiedBy>edanur</cp:lastModifiedBy>
  <cp:revision>2</cp:revision>
  <dcterms:created xsi:type="dcterms:W3CDTF">2014-09-25T08:40:00Z</dcterms:created>
  <dcterms:modified xsi:type="dcterms:W3CDTF">2014-10-19T07:34:00Z</dcterms:modified>
  <cp:category>www.sorubak.com</cp:category>
</cp:coreProperties>
</file>