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942" w:rsidRPr="00984311" w:rsidRDefault="00113942" w:rsidP="00984311">
      <w:pPr>
        <w:rPr>
          <w:rFonts w:ascii="Arial" w:hAnsi="Arial" w:cs="Arial"/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995 Resim" o:spid="_x0000_s1026" type="#_x0000_t75" alt="FORM.PNG" style="position:absolute;margin-left:-27pt;margin-top:6.75pt;width:8in;height:406.5pt;z-index:251661824;visibility:visible">
            <v:imagedata r:id="rId5" o:title=""/>
          </v:shape>
        </w:pict>
      </w:r>
      <w:r>
        <w:rPr>
          <w:b/>
          <w:sz w:val="28"/>
          <w:szCs w:val="28"/>
        </w:rPr>
        <w:tab/>
      </w: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  <w:r w:rsidRPr="00334754">
        <w:rPr>
          <w:b/>
          <w:sz w:val="24"/>
          <w:szCs w:val="24"/>
        </w:rPr>
        <w:t>HAYAT BİLGİSİ</w:t>
      </w: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tbl>
      <w:tblPr>
        <w:tblpPr w:leftFromText="141" w:rightFromText="141" w:vertAnchor="text" w:horzAnchor="margin" w:tblpY="51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6"/>
        <w:gridCol w:w="546"/>
        <w:gridCol w:w="530"/>
        <w:gridCol w:w="530"/>
      </w:tblGrid>
      <w:tr w:rsidR="00113942" w:rsidRPr="00B34F34" w:rsidTr="00354C61">
        <w:trPr>
          <w:trHeight w:val="335"/>
        </w:trPr>
        <w:tc>
          <w:tcPr>
            <w:tcW w:w="2072" w:type="dxa"/>
            <w:gridSpan w:val="4"/>
            <w:vAlign w:val="center"/>
          </w:tcPr>
          <w:p w:rsidR="00113942" w:rsidRPr="006871D2" w:rsidRDefault="00113942" w:rsidP="00354C61">
            <w:pPr>
              <w:pStyle w:val="NoSpacing"/>
              <w:jc w:val="center"/>
              <w:rPr>
                <w:b/>
                <w:noProof/>
                <w:sz w:val="24"/>
                <w:szCs w:val="24"/>
                <w:lang w:eastAsia="tr-TR"/>
              </w:rPr>
            </w:pPr>
            <w:r w:rsidRPr="006871D2">
              <w:rPr>
                <w:b/>
                <w:noProof/>
                <w:sz w:val="24"/>
                <w:szCs w:val="24"/>
                <w:lang w:eastAsia="tr-TR"/>
              </w:rPr>
              <w:t>TÜRKÇE</w: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249 Resim" o:spid="_x0000_i1025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250 Resim" o:spid="_x0000_i1026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248 Resim" o:spid="_x0000_i1027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546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28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29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30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31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32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33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546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34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35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36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5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37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38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39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6</w:t>
            </w:r>
          </w:p>
        </w:tc>
        <w:tc>
          <w:tcPr>
            <w:tcW w:w="546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40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41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42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7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43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44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45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8</w:t>
            </w:r>
          </w:p>
        </w:tc>
        <w:tc>
          <w:tcPr>
            <w:tcW w:w="546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46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47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48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9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49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50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51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10</w:t>
            </w:r>
          </w:p>
        </w:tc>
        <w:tc>
          <w:tcPr>
            <w:tcW w:w="546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52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53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54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11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55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56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57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12</w:t>
            </w:r>
          </w:p>
        </w:tc>
        <w:tc>
          <w:tcPr>
            <w:tcW w:w="546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58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59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60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13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61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62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63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14</w:t>
            </w:r>
          </w:p>
        </w:tc>
        <w:tc>
          <w:tcPr>
            <w:tcW w:w="546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64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65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66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15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67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68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69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16</w:t>
            </w:r>
          </w:p>
        </w:tc>
        <w:tc>
          <w:tcPr>
            <w:tcW w:w="546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70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71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72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17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73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74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75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18</w:t>
            </w:r>
          </w:p>
        </w:tc>
        <w:tc>
          <w:tcPr>
            <w:tcW w:w="546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76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77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78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19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79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80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81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5"/>
        </w:trPr>
        <w:tc>
          <w:tcPr>
            <w:tcW w:w="466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20</w:t>
            </w:r>
          </w:p>
        </w:tc>
        <w:tc>
          <w:tcPr>
            <w:tcW w:w="546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82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83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84" type="#_x0000_t75" alt="CC.gif" style="width:14.25pt;height:14.25pt;visibility:visible">
                  <v:imagedata r:id="rId8" o:title=""/>
                </v:shape>
              </w:pict>
            </w:r>
          </w:p>
        </w:tc>
      </w:tr>
    </w:tbl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tbl>
      <w:tblPr>
        <w:tblpPr w:leftFromText="141" w:rightFromText="141" w:vertAnchor="text" w:horzAnchor="page" w:tblpX="3043" w:tblpY="252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"/>
        <w:gridCol w:w="532"/>
        <w:gridCol w:w="532"/>
        <w:gridCol w:w="533"/>
      </w:tblGrid>
      <w:tr w:rsidR="00113942" w:rsidRPr="00B34F34" w:rsidTr="00354C61">
        <w:trPr>
          <w:trHeight w:val="337"/>
        </w:trPr>
        <w:tc>
          <w:tcPr>
            <w:tcW w:w="2089" w:type="dxa"/>
            <w:gridSpan w:val="4"/>
            <w:vAlign w:val="center"/>
          </w:tcPr>
          <w:p w:rsidR="00113942" w:rsidRPr="006871D2" w:rsidRDefault="00113942" w:rsidP="00354C61">
            <w:pPr>
              <w:pStyle w:val="NoSpacing"/>
              <w:jc w:val="center"/>
              <w:rPr>
                <w:b/>
                <w:noProof/>
                <w:sz w:val="24"/>
                <w:szCs w:val="24"/>
                <w:lang w:eastAsia="tr-TR"/>
              </w:rPr>
            </w:pPr>
            <w:r w:rsidRPr="006871D2">
              <w:rPr>
                <w:b/>
                <w:noProof/>
                <w:sz w:val="24"/>
                <w:szCs w:val="24"/>
                <w:lang w:eastAsia="tr-TR"/>
              </w:rPr>
              <w:t>MATEMATİK</w: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85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86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87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88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89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90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91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92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93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94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95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96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5</w: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97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98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099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6</w: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00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01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02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7</w: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03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04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05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8</w: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06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07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08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9</w: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09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10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11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10</w: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12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13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14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11</w: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15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16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17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12</w: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18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19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20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13</w: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21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22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23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14</w: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24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25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26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15</w: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27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28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29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16</w: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30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31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32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17</w: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33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34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35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18</w: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36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37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38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19</w: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39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40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shd w:val="clear" w:color="auto" w:fill="BFBFBF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41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354C61">
        <w:trPr>
          <w:trHeight w:val="337"/>
        </w:trPr>
        <w:tc>
          <w:tcPr>
            <w:tcW w:w="492" w:type="dxa"/>
            <w:vAlign w:val="center"/>
          </w:tcPr>
          <w:p w:rsidR="00113942" w:rsidRPr="006871D2" w:rsidRDefault="00113942" w:rsidP="00354C61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20</w: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42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32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43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33" w:type="dxa"/>
            <w:vAlign w:val="center"/>
          </w:tcPr>
          <w:p w:rsidR="00113942" w:rsidRPr="006871D2" w:rsidRDefault="00113942" w:rsidP="00354C61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44" type="#_x0000_t75" alt="CC.gif" style="width:14.25pt;height:14.25pt;visibility:visible">
                  <v:imagedata r:id="rId8" o:title=""/>
                </v:shape>
              </w:pict>
            </w:r>
          </w:p>
        </w:tc>
      </w:tr>
    </w:tbl>
    <w:tbl>
      <w:tblPr>
        <w:tblpPr w:leftFromText="141" w:rightFromText="141" w:vertAnchor="text" w:horzAnchor="page" w:tblpX="5263" w:tblpY="192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1"/>
        <w:gridCol w:w="578"/>
        <w:gridCol w:w="560"/>
        <w:gridCol w:w="560"/>
      </w:tblGrid>
      <w:tr w:rsidR="00113942" w:rsidRPr="00B34F34" w:rsidTr="00ED6EE5">
        <w:trPr>
          <w:trHeight w:val="335"/>
        </w:trPr>
        <w:tc>
          <w:tcPr>
            <w:tcW w:w="2189" w:type="dxa"/>
            <w:gridSpan w:val="4"/>
            <w:vAlign w:val="center"/>
          </w:tcPr>
          <w:p w:rsidR="00113942" w:rsidRPr="006871D2" w:rsidRDefault="00113942" w:rsidP="00ED6EE5">
            <w:pPr>
              <w:pStyle w:val="NoSpacing"/>
              <w:jc w:val="center"/>
              <w:rPr>
                <w:b/>
                <w:noProof/>
                <w:sz w:val="24"/>
                <w:szCs w:val="24"/>
                <w:lang w:eastAsia="tr-TR"/>
              </w:rPr>
            </w:pPr>
            <w:r w:rsidRPr="006871D2">
              <w:rPr>
                <w:b/>
                <w:noProof/>
                <w:sz w:val="24"/>
                <w:szCs w:val="24"/>
                <w:lang w:eastAsia="tr-TR"/>
              </w:rPr>
              <w:t>HAYAT BİLGİSİ</w: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45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46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47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578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48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49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50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51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52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53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578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54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55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56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5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57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58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59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6</w:t>
            </w:r>
          </w:p>
        </w:tc>
        <w:tc>
          <w:tcPr>
            <w:tcW w:w="578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60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61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62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7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63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64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65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8</w:t>
            </w:r>
          </w:p>
        </w:tc>
        <w:tc>
          <w:tcPr>
            <w:tcW w:w="578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66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67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68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9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69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70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71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10</w:t>
            </w:r>
          </w:p>
        </w:tc>
        <w:tc>
          <w:tcPr>
            <w:tcW w:w="578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72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73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74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11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75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76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77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12</w:t>
            </w:r>
          </w:p>
        </w:tc>
        <w:tc>
          <w:tcPr>
            <w:tcW w:w="578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78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79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80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13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81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82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83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14</w:t>
            </w:r>
          </w:p>
        </w:tc>
        <w:tc>
          <w:tcPr>
            <w:tcW w:w="578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84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85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86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15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87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88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89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16</w:t>
            </w:r>
          </w:p>
        </w:tc>
        <w:tc>
          <w:tcPr>
            <w:tcW w:w="578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90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91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92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17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93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94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95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18</w:t>
            </w:r>
          </w:p>
        </w:tc>
        <w:tc>
          <w:tcPr>
            <w:tcW w:w="578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96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97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98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19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199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200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201" type="#_x0000_t75" alt="CC.gif" style="width:14.25pt;height:14.25pt;visibility:visible">
                  <v:imagedata r:id="rId8" o:title=""/>
                </v:shape>
              </w:pict>
            </w:r>
          </w:p>
        </w:tc>
      </w:tr>
      <w:tr w:rsidR="00113942" w:rsidRPr="00B34F34" w:rsidTr="00ED6EE5">
        <w:trPr>
          <w:trHeight w:val="335"/>
        </w:trPr>
        <w:tc>
          <w:tcPr>
            <w:tcW w:w="491" w:type="dxa"/>
            <w:vAlign w:val="center"/>
          </w:tcPr>
          <w:p w:rsidR="00113942" w:rsidRPr="006871D2" w:rsidRDefault="00113942" w:rsidP="00ED6EE5">
            <w:pPr>
              <w:pStyle w:val="NoSpacing"/>
              <w:rPr>
                <w:rFonts w:ascii="Century Gothic" w:hAnsi="Century Gothic"/>
                <w:b/>
              </w:rPr>
            </w:pPr>
            <w:r w:rsidRPr="006871D2">
              <w:rPr>
                <w:rFonts w:ascii="Century Gothic" w:hAnsi="Century Gothic"/>
                <w:b/>
              </w:rPr>
              <w:t>20</w:t>
            </w:r>
          </w:p>
        </w:tc>
        <w:tc>
          <w:tcPr>
            <w:tcW w:w="578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202" type="#_x0000_t75" alt="AA.gif" style="width:14.25pt;height:14.25pt;visibility:visible">
                  <v:imagedata r:id="rId6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203" type="#_x0000_t75" alt="BB.gif" style="width:14.25pt;height:14.25pt;visibility:visible">
                  <v:imagedata r:id="rId7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113942" w:rsidRPr="006871D2" w:rsidRDefault="00113942" w:rsidP="00ED6EE5">
            <w:pPr>
              <w:pStyle w:val="NoSpacing"/>
            </w:pPr>
            <w:r w:rsidRPr="006871D2">
              <w:rPr>
                <w:noProof/>
                <w:lang w:eastAsia="tr-TR"/>
              </w:rPr>
              <w:pict>
                <v:shape id="_x0000_i1204" type="#_x0000_t75" alt="CC.gif" style="width:14.25pt;height:14.25pt;visibility:visible">
                  <v:imagedata r:id="rId8" o:title=""/>
                </v:shape>
              </w:pict>
            </w:r>
          </w:p>
        </w:tc>
      </w:tr>
    </w:tbl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.1pt;margin-top:8.05pt;width:187.5pt;height:365.25pt;z-index:251662848;mso-position-horizontal-relative:text;mso-position-vertical-relative:text">
            <v:textbox>
              <w:txbxContent>
                <w:p w:rsidR="00113942" w:rsidRPr="003B63DF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  <w:u w:val="single"/>
                    </w:rPr>
                  </w:pPr>
                  <w:r w:rsidRPr="003B63DF">
                    <w:rPr>
                      <w:rFonts w:ascii="Century Gothic" w:hAnsi="Century Gothic"/>
                      <w:b/>
                      <w:sz w:val="24"/>
                      <w:szCs w:val="24"/>
                      <w:u w:val="single"/>
                    </w:rPr>
                    <w:t>TÜRKÇE</w:t>
                  </w:r>
                </w:p>
                <w:p w:rsidR="00113942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CA518E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Doğru Sayısı : …………..</w:t>
                  </w:r>
                </w:p>
                <w:p w:rsidR="00113942" w:rsidRPr="00CA518E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  <w:p w:rsidR="00113942" w:rsidRPr="00CA518E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CA518E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Yanlış Sayısı</w:t>
                  </w: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</w:t>
                  </w:r>
                  <w:r w:rsidRPr="00CA518E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: …………..</w:t>
                  </w:r>
                </w:p>
                <w:p w:rsidR="00113942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  <w:p w:rsidR="00113942" w:rsidRPr="00CA518E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  <w:p w:rsidR="00113942" w:rsidRPr="003B63DF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  <w:u w:val="single"/>
                    </w:rPr>
                  </w:pPr>
                  <w:r w:rsidRPr="003B63DF">
                    <w:rPr>
                      <w:rFonts w:ascii="Century Gothic" w:hAnsi="Century Gothic"/>
                      <w:b/>
                      <w:sz w:val="24"/>
                      <w:szCs w:val="24"/>
                      <w:u w:val="single"/>
                    </w:rPr>
                    <w:t>MATEMATİK</w:t>
                  </w:r>
                </w:p>
                <w:p w:rsidR="00113942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CA518E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Doğru Sayısı : …………..</w:t>
                  </w:r>
                </w:p>
                <w:p w:rsidR="00113942" w:rsidRPr="00CA518E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  <w:p w:rsidR="00113942" w:rsidRPr="00CA518E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CA518E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Yanlış Sayısı</w:t>
                  </w: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</w:t>
                  </w:r>
                  <w:r w:rsidRPr="00CA518E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: …………..</w:t>
                  </w:r>
                </w:p>
                <w:p w:rsidR="00113942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  <w:p w:rsidR="00113942" w:rsidRPr="00CA518E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  <w:p w:rsidR="00113942" w:rsidRPr="003B63DF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  <w:u w:val="single"/>
                    </w:rPr>
                  </w:pPr>
                  <w:r w:rsidRPr="003B63DF">
                    <w:rPr>
                      <w:rFonts w:ascii="Century Gothic" w:hAnsi="Century Gothic"/>
                      <w:b/>
                      <w:sz w:val="24"/>
                      <w:szCs w:val="24"/>
                      <w:u w:val="single"/>
                    </w:rPr>
                    <w:t>HAYAT BİLGİSİ</w:t>
                  </w:r>
                </w:p>
                <w:p w:rsidR="00113942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CA518E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Doğru Sayısı : …………..</w:t>
                  </w:r>
                </w:p>
                <w:p w:rsidR="00113942" w:rsidRPr="00CA518E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  <w:p w:rsidR="00113942" w:rsidRPr="00CA518E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CA518E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Yanlış Sayısı</w:t>
                  </w: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</w:t>
                  </w:r>
                  <w:r w:rsidRPr="00CA518E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: …………..</w:t>
                  </w:r>
                </w:p>
                <w:p w:rsidR="00113942" w:rsidRPr="00CA518E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  <w:p w:rsidR="00113942" w:rsidRPr="00CA518E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  <w:p w:rsidR="00113942" w:rsidRPr="00CA518E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CA518E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Veli İmzası : </w:t>
                  </w:r>
                </w:p>
                <w:p w:rsidR="00113942" w:rsidRPr="00CA518E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  <w:p w:rsidR="00113942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  <w:p w:rsidR="00113942" w:rsidRPr="00CA518E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  <w:p w:rsidR="00113942" w:rsidRPr="00CA518E" w:rsidRDefault="00113942" w:rsidP="00354C61">
                  <w:pPr>
                    <w:pStyle w:val="NoSpacing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CA518E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Öğretmen İmzası :</w:t>
                  </w:r>
                </w:p>
                <w:p w:rsidR="00113942" w:rsidRPr="00CA518E" w:rsidRDefault="00113942" w:rsidP="00354C61">
                  <w:pPr>
                    <w:pStyle w:val="NoSpacing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13942" w:rsidRPr="00334754" w:rsidRDefault="00113942" w:rsidP="00334754">
      <w:pPr>
        <w:pStyle w:val="NoSpacing"/>
        <w:jc w:val="center"/>
        <w:rPr>
          <w:b/>
          <w:sz w:val="24"/>
          <w:szCs w:val="24"/>
        </w:rPr>
      </w:pPr>
    </w:p>
    <w:tbl>
      <w:tblPr>
        <w:tblpPr w:leftFromText="141" w:rightFromText="141" w:horzAnchor="margin" w:tblpY="651"/>
        <w:tblW w:w="10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0"/>
        <w:gridCol w:w="5459"/>
      </w:tblGrid>
      <w:tr w:rsidR="00113942" w:rsidRPr="00ED6EE5" w:rsidTr="006871D2">
        <w:trPr>
          <w:trHeight w:val="14048"/>
        </w:trPr>
        <w:tc>
          <w:tcPr>
            <w:tcW w:w="5490" w:type="dxa"/>
          </w:tcPr>
          <w:p w:rsidR="00113942" w:rsidRPr="006871D2" w:rsidRDefault="00113942" w:rsidP="006871D2">
            <w:pPr>
              <w:jc w:val="center"/>
              <w:rPr>
                <w:b/>
              </w:rPr>
            </w:pPr>
            <w:r w:rsidRPr="006871D2">
              <w:rPr>
                <w:b/>
              </w:rPr>
              <w:t>HAYAT BİLGİSİ</w:t>
            </w:r>
          </w:p>
          <w:p w:rsidR="00113942" w:rsidRPr="006871D2" w:rsidRDefault="00113942" w:rsidP="006871D2">
            <w:pPr>
              <w:rPr>
                <w:b/>
              </w:rPr>
            </w:pP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>1-   Okulu kim yönetir?</w:t>
            </w:r>
          </w:p>
          <w:p w:rsidR="00113942" w:rsidRPr="00ED6EE5" w:rsidRDefault="00113942" w:rsidP="006871D2">
            <w:r w:rsidRPr="00ED6EE5">
              <w:t xml:space="preserve">   </w:t>
            </w:r>
          </w:p>
          <w:p w:rsidR="00113942" w:rsidRPr="006871D2" w:rsidRDefault="00113942" w:rsidP="006871D2">
            <w:pPr>
              <w:rPr>
                <w:b/>
              </w:rPr>
            </w:pPr>
            <w:r w:rsidRPr="00ED6EE5">
              <w:t xml:space="preserve"> </w:t>
            </w:r>
            <w:r w:rsidRPr="006871D2">
              <w:rPr>
                <w:b/>
              </w:rPr>
              <w:t>a.</w:t>
            </w:r>
            <w:r w:rsidRPr="00ED6EE5">
              <w:t xml:space="preserve"> Öğretmen      </w:t>
            </w:r>
            <w:r w:rsidRPr="006871D2">
              <w:rPr>
                <w:b/>
              </w:rPr>
              <w:t xml:space="preserve">b. </w:t>
            </w:r>
            <w:r w:rsidRPr="00ED6EE5">
              <w:t xml:space="preserve">Memur      </w:t>
            </w:r>
            <w:r w:rsidRPr="006871D2">
              <w:rPr>
                <w:b/>
              </w:rPr>
              <w:t>c.</w:t>
            </w:r>
            <w:r w:rsidRPr="00ED6EE5">
              <w:t xml:space="preserve">  Müdür</w:t>
            </w:r>
            <w:r w:rsidRPr="006871D2">
              <w:rPr>
                <w:b/>
              </w:rPr>
              <w:t xml:space="preserve"> </w:t>
            </w:r>
          </w:p>
          <w:p w:rsidR="00113942" w:rsidRPr="006871D2" w:rsidRDefault="00113942" w:rsidP="006871D2">
            <w:pPr>
              <w:rPr>
                <w:b/>
              </w:rPr>
            </w:pP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>2-    Okulun açılış töreninde aşağıdakilerden hangisi yapılır?</w:t>
            </w: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 xml:space="preserve">  </w:t>
            </w:r>
          </w:p>
          <w:p w:rsidR="00113942" w:rsidRPr="00ED6EE5" w:rsidRDefault="00113942" w:rsidP="006871D2">
            <w:r w:rsidRPr="006871D2">
              <w:rPr>
                <w:b/>
              </w:rPr>
              <w:t xml:space="preserve">     a. </w:t>
            </w:r>
            <w:r w:rsidRPr="00ED6EE5">
              <w:t>Temizlik yapılır.</w:t>
            </w:r>
          </w:p>
          <w:p w:rsidR="00113942" w:rsidRPr="00ED6EE5" w:rsidRDefault="00113942" w:rsidP="006871D2">
            <w:r w:rsidRPr="00ED6EE5">
              <w:t xml:space="preserve">     </w:t>
            </w:r>
            <w:r w:rsidRPr="006871D2">
              <w:rPr>
                <w:b/>
              </w:rPr>
              <w:t>b.</w:t>
            </w:r>
            <w:r w:rsidRPr="00ED6EE5">
              <w:t xml:space="preserve"> Kitap okunur.</w:t>
            </w:r>
          </w:p>
          <w:p w:rsidR="00113942" w:rsidRPr="00ED6EE5" w:rsidRDefault="00113942" w:rsidP="006871D2">
            <w:r w:rsidRPr="00ED6EE5">
              <w:t xml:space="preserve">     </w:t>
            </w:r>
            <w:r w:rsidRPr="006871D2">
              <w:rPr>
                <w:b/>
              </w:rPr>
              <w:t>c.</w:t>
            </w:r>
            <w:r w:rsidRPr="00ED6EE5">
              <w:t xml:space="preserve"> Bayrak töreni yapılır.</w:t>
            </w:r>
          </w:p>
          <w:p w:rsidR="00113942" w:rsidRPr="00ED6EE5" w:rsidRDefault="00113942" w:rsidP="006871D2"/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>3-    Okulların açıldığı ilk hafta kutlanan hafta aşağıdakilerden hangisidir?</w:t>
            </w:r>
          </w:p>
          <w:p w:rsidR="00113942" w:rsidRPr="006871D2" w:rsidRDefault="00113942" w:rsidP="006871D2">
            <w:pPr>
              <w:rPr>
                <w:b/>
              </w:rPr>
            </w:pPr>
          </w:p>
          <w:p w:rsidR="00113942" w:rsidRPr="00ED6EE5" w:rsidRDefault="00113942" w:rsidP="006871D2">
            <w:pPr>
              <w:numPr>
                <w:ilvl w:val="0"/>
                <w:numId w:val="1"/>
              </w:numPr>
            </w:pPr>
            <w:r w:rsidRPr="00ED6EE5">
              <w:t>Yeşilay haftası</w:t>
            </w:r>
          </w:p>
          <w:p w:rsidR="00113942" w:rsidRPr="00ED6EE5" w:rsidRDefault="00113942" w:rsidP="006871D2">
            <w:pPr>
              <w:numPr>
                <w:ilvl w:val="0"/>
                <w:numId w:val="1"/>
              </w:numPr>
            </w:pPr>
            <w:r w:rsidRPr="00ED6EE5">
              <w:t>İlköğretim haftası</w:t>
            </w:r>
          </w:p>
          <w:p w:rsidR="00113942" w:rsidRPr="00ED6EE5" w:rsidRDefault="00113942" w:rsidP="006871D2">
            <w:pPr>
              <w:numPr>
                <w:ilvl w:val="0"/>
                <w:numId w:val="1"/>
              </w:numPr>
            </w:pPr>
            <w:r w:rsidRPr="00ED6EE5">
              <w:t>Kızılay haftası</w:t>
            </w:r>
          </w:p>
          <w:p w:rsidR="00113942" w:rsidRPr="00ED6EE5" w:rsidRDefault="00113942" w:rsidP="006871D2"/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 xml:space="preserve">4-    Okulla ilgili aşağıdakilerden hangisi </w:t>
            </w:r>
          </w:p>
          <w:p w:rsidR="00113942" w:rsidRPr="006871D2" w:rsidRDefault="00113942" w:rsidP="006871D2">
            <w:pPr>
              <w:rPr>
                <w:b/>
                <w:u w:val="single"/>
              </w:rPr>
            </w:pPr>
            <w:r w:rsidRPr="006871D2">
              <w:rPr>
                <w:b/>
              </w:rPr>
              <w:t xml:space="preserve">    </w:t>
            </w:r>
            <w:r w:rsidRPr="006871D2">
              <w:rPr>
                <w:b/>
                <w:u w:val="single"/>
              </w:rPr>
              <w:t>doğrudur?</w:t>
            </w:r>
          </w:p>
          <w:p w:rsidR="00113942" w:rsidRPr="006871D2" w:rsidRDefault="00113942" w:rsidP="006871D2">
            <w:pPr>
              <w:rPr>
                <w:b/>
                <w:u w:val="single"/>
              </w:rPr>
            </w:pPr>
          </w:p>
          <w:p w:rsidR="00113942" w:rsidRPr="00ED6EE5" w:rsidRDefault="00113942" w:rsidP="006871D2">
            <w:pPr>
              <w:numPr>
                <w:ilvl w:val="0"/>
                <w:numId w:val="2"/>
              </w:numPr>
            </w:pPr>
            <w:r w:rsidRPr="00ED6EE5">
              <w:t>Okul, eğitim ve öğretim yuvasıdır.</w:t>
            </w:r>
          </w:p>
          <w:p w:rsidR="00113942" w:rsidRPr="00ED6EE5" w:rsidRDefault="00113942" w:rsidP="006871D2">
            <w:pPr>
              <w:numPr>
                <w:ilvl w:val="0"/>
                <w:numId w:val="2"/>
              </w:numPr>
            </w:pPr>
            <w:r w:rsidRPr="00ED6EE5">
              <w:t>Okulda yalnızca oyun oynanır.</w:t>
            </w:r>
          </w:p>
          <w:p w:rsidR="00113942" w:rsidRPr="00ED6EE5" w:rsidRDefault="00113942" w:rsidP="006871D2">
            <w:pPr>
              <w:numPr>
                <w:ilvl w:val="0"/>
                <w:numId w:val="2"/>
              </w:numPr>
            </w:pPr>
            <w:r w:rsidRPr="00ED6EE5">
              <w:t>Vakit geçirdiğimiz yerdir.</w:t>
            </w:r>
          </w:p>
          <w:p w:rsidR="00113942" w:rsidRPr="00ED6EE5" w:rsidRDefault="00113942" w:rsidP="006871D2"/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 xml:space="preserve">5-    Aşağıdakilerden hangisi ders araç-gereci </w:t>
            </w:r>
            <w:r w:rsidRPr="006871D2">
              <w:rPr>
                <w:b/>
                <w:u w:val="single"/>
              </w:rPr>
              <w:t>değildir?</w:t>
            </w:r>
          </w:p>
          <w:p w:rsidR="00113942" w:rsidRPr="00ED6EE5" w:rsidRDefault="00113942" w:rsidP="006871D2">
            <w:r w:rsidRPr="006871D2">
              <w:rPr>
                <w:b/>
              </w:rPr>
              <w:t xml:space="preserve">    </w:t>
            </w:r>
            <w:r w:rsidRPr="00ED6EE5">
              <w:t xml:space="preserve">  </w:t>
            </w:r>
          </w:p>
          <w:p w:rsidR="00113942" w:rsidRPr="00ED6EE5" w:rsidRDefault="00113942" w:rsidP="006871D2">
            <w:r w:rsidRPr="00ED6EE5">
              <w:t xml:space="preserve">  </w:t>
            </w:r>
            <w:r w:rsidRPr="006871D2">
              <w:rPr>
                <w:b/>
              </w:rPr>
              <w:t>a.</w:t>
            </w:r>
            <w:r w:rsidRPr="00ED6EE5">
              <w:t xml:space="preserve">  Tebeşir        </w:t>
            </w:r>
            <w:r w:rsidRPr="006871D2">
              <w:rPr>
                <w:b/>
              </w:rPr>
              <w:t xml:space="preserve">b. </w:t>
            </w:r>
            <w:r w:rsidRPr="00ED6EE5">
              <w:t xml:space="preserve"> Sıra            </w:t>
            </w:r>
            <w:r w:rsidRPr="006871D2">
              <w:rPr>
                <w:b/>
              </w:rPr>
              <w:t>c.</w:t>
            </w:r>
            <w:r w:rsidRPr="00ED6EE5">
              <w:t xml:space="preserve">  Top</w:t>
            </w:r>
          </w:p>
          <w:p w:rsidR="00113942" w:rsidRPr="00ED6EE5" w:rsidRDefault="00113942" w:rsidP="006871D2"/>
          <w:p w:rsidR="00113942" w:rsidRPr="00ED6EE5" w:rsidRDefault="00113942" w:rsidP="006871D2"/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>6-     Bayrağımız rengini nereden almıştır?</w:t>
            </w: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 xml:space="preserve">      </w:t>
            </w: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 xml:space="preserve">      a.  </w:t>
            </w:r>
            <w:r w:rsidRPr="00ED6EE5">
              <w:t>Kırmızı</w:t>
            </w:r>
            <w:r w:rsidRPr="006871D2">
              <w:rPr>
                <w:b/>
              </w:rPr>
              <w:t xml:space="preserve">  </w:t>
            </w:r>
            <w:r w:rsidRPr="00ED6EE5">
              <w:t>boyadan</w:t>
            </w:r>
            <w:r w:rsidRPr="006871D2">
              <w:rPr>
                <w:b/>
              </w:rPr>
              <w:t xml:space="preserve">      </w:t>
            </w: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 xml:space="preserve">      b.  </w:t>
            </w:r>
            <w:r w:rsidRPr="00ED6EE5">
              <w:t xml:space="preserve">Şehitlerin kanından </w:t>
            </w:r>
            <w:r w:rsidRPr="006871D2">
              <w:rPr>
                <w:b/>
              </w:rPr>
              <w:t xml:space="preserve">    </w:t>
            </w:r>
          </w:p>
          <w:p w:rsidR="00113942" w:rsidRPr="00ED6EE5" w:rsidRDefault="00113942" w:rsidP="006871D2">
            <w:r w:rsidRPr="006871D2">
              <w:rPr>
                <w:b/>
              </w:rPr>
              <w:t xml:space="preserve">      c.  </w:t>
            </w:r>
            <w:r w:rsidRPr="00ED6EE5">
              <w:t>Gökyüzünden</w:t>
            </w:r>
            <w:r w:rsidRPr="006871D2">
              <w:rPr>
                <w:b/>
              </w:rPr>
              <w:t xml:space="preserve">           </w:t>
            </w:r>
          </w:p>
          <w:p w:rsidR="00113942" w:rsidRPr="00ED6EE5" w:rsidRDefault="00113942" w:rsidP="006871D2"/>
          <w:p w:rsidR="00113942" w:rsidRPr="00ED6EE5" w:rsidRDefault="00113942" w:rsidP="006871D2">
            <w:pPr>
              <w:ind w:left="300"/>
            </w:pP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>7-   Atatürk nerede ve ne zaman doğmuştur?</w:t>
            </w:r>
          </w:p>
          <w:p w:rsidR="00113942" w:rsidRPr="006871D2" w:rsidRDefault="00113942" w:rsidP="006871D2">
            <w:pPr>
              <w:ind w:left="360"/>
              <w:rPr>
                <w:b/>
              </w:rPr>
            </w:pPr>
          </w:p>
          <w:p w:rsidR="00113942" w:rsidRPr="006871D2" w:rsidRDefault="00113942" w:rsidP="006871D2">
            <w:pPr>
              <w:ind w:left="360"/>
              <w:rPr>
                <w:b/>
              </w:rPr>
            </w:pPr>
            <w:r w:rsidRPr="006871D2">
              <w:rPr>
                <w:b/>
              </w:rPr>
              <w:t xml:space="preserve">a.  </w:t>
            </w:r>
            <w:r w:rsidRPr="00ED6EE5">
              <w:t>1981  Selanik</w:t>
            </w:r>
            <w:r w:rsidRPr="006871D2">
              <w:rPr>
                <w:b/>
              </w:rPr>
              <w:t xml:space="preserve">         </w:t>
            </w:r>
          </w:p>
          <w:p w:rsidR="00113942" w:rsidRPr="006871D2" w:rsidRDefault="00113942" w:rsidP="006871D2">
            <w:pPr>
              <w:ind w:left="360"/>
              <w:rPr>
                <w:b/>
              </w:rPr>
            </w:pPr>
            <w:r w:rsidRPr="006871D2">
              <w:rPr>
                <w:b/>
              </w:rPr>
              <w:t xml:space="preserve">b.  </w:t>
            </w:r>
            <w:r w:rsidRPr="00ED6EE5">
              <w:t>1881 Ankara</w:t>
            </w:r>
            <w:r w:rsidRPr="006871D2">
              <w:rPr>
                <w:b/>
              </w:rPr>
              <w:t xml:space="preserve"> </w:t>
            </w:r>
          </w:p>
          <w:p w:rsidR="00113942" w:rsidRPr="00ED6EE5" w:rsidRDefault="00113942" w:rsidP="006871D2">
            <w:pPr>
              <w:ind w:left="360"/>
            </w:pPr>
            <w:r w:rsidRPr="006871D2">
              <w:rPr>
                <w:b/>
              </w:rPr>
              <w:t xml:space="preserve">c.  </w:t>
            </w:r>
            <w:r w:rsidRPr="00ED6EE5">
              <w:t>1881 İstanbul</w:t>
            </w:r>
            <w:r w:rsidRPr="006871D2">
              <w:rPr>
                <w:b/>
              </w:rPr>
              <w:t xml:space="preserve">         </w:t>
            </w:r>
          </w:p>
          <w:p w:rsidR="00113942" w:rsidRPr="00ED6EE5" w:rsidRDefault="00113942" w:rsidP="006871D2"/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 xml:space="preserve">8-   Hangisi okulda uyulması gereken </w:t>
            </w: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 xml:space="preserve">     kurallardandır?</w:t>
            </w:r>
          </w:p>
          <w:p w:rsidR="00113942" w:rsidRPr="006871D2" w:rsidRDefault="00113942" w:rsidP="006871D2">
            <w:pPr>
              <w:rPr>
                <w:b/>
              </w:rPr>
            </w:pPr>
          </w:p>
          <w:p w:rsidR="00113942" w:rsidRPr="00ED6EE5" w:rsidRDefault="00113942" w:rsidP="006871D2">
            <w:pPr>
              <w:numPr>
                <w:ilvl w:val="0"/>
                <w:numId w:val="6"/>
              </w:numPr>
            </w:pPr>
            <w:r w:rsidRPr="00ED6EE5">
              <w:t>Sınıfımızı temiz tutmak.</w:t>
            </w:r>
          </w:p>
          <w:p w:rsidR="00113942" w:rsidRPr="00ED6EE5" w:rsidRDefault="00113942" w:rsidP="006871D2">
            <w:pPr>
              <w:numPr>
                <w:ilvl w:val="0"/>
                <w:numId w:val="6"/>
              </w:numPr>
            </w:pPr>
            <w:r w:rsidRPr="00ED6EE5">
              <w:t>Arkadaşlarımızla kavga etmek.</w:t>
            </w:r>
          </w:p>
          <w:p w:rsidR="00113942" w:rsidRPr="00ED6EE5" w:rsidRDefault="00113942" w:rsidP="006871D2">
            <w:pPr>
              <w:numPr>
                <w:ilvl w:val="0"/>
                <w:numId w:val="6"/>
              </w:numPr>
            </w:pPr>
            <w:r w:rsidRPr="00ED6EE5">
              <w:t>Okula geç gelmek.</w:t>
            </w:r>
          </w:p>
          <w:p w:rsidR="00113942" w:rsidRPr="006871D2" w:rsidRDefault="00113942" w:rsidP="006871D2">
            <w:pPr>
              <w:pStyle w:val="NoSpacing"/>
              <w:ind w:left="-90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459" w:type="dxa"/>
          </w:tcPr>
          <w:p w:rsidR="00113942" w:rsidRPr="006871D2" w:rsidRDefault="00113942" w:rsidP="006871D2">
            <w:pPr>
              <w:rPr>
                <w:b/>
              </w:rPr>
            </w:pP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>9-</w:t>
            </w:r>
            <w:r w:rsidRPr="00ED6EE5">
              <w:t xml:space="preserve"> </w:t>
            </w:r>
            <w:r w:rsidRPr="006871D2">
              <w:rPr>
                <w:b/>
              </w:rPr>
              <w:t xml:space="preserve">   Atatürk’ün Anıtmezarını ( Anıtkabir’i) görmek isteyen birisi aşağıdaki şehirlerden</w:t>
            </w: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>hangisine gitmesi gerekir?</w:t>
            </w:r>
          </w:p>
          <w:p w:rsidR="00113942" w:rsidRPr="006871D2" w:rsidRDefault="00113942" w:rsidP="006871D2">
            <w:pPr>
              <w:rPr>
                <w:b/>
              </w:rPr>
            </w:pPr>
          </w:p>
          <w:p w:rsidR="00113942" w:rsidRPr="00ED6EE5" w:rsidRDefault="00113942" w:rsidP="006871D2">
            <w:pPr>
              <w:numPr>
                <w:ilvl w:val="0"/>
                <w:numId w:val="7"/>
              </w:numPr>
            </w:pPr>
            <w:r w:rsidRPr="00ED6EE5">
              <w:t>Selanik</w:t>
            </w:r>
          </w:p>
          <w:p w:rsidR="00113942" w:rsidRPr="00ED6EE5" w:rsidRDefault="00113942" w:rsidP="006871D2">
            <w:pPr>
              <w:numPr>
                <w:ilvl w:val="0"/>
                <w:numId w:val="7"/>
              </w:numPr>
            </w:pPr>
            <w:r w:rsidRPr="00ED6EE5">
              <w:t>İstanbul</w:t>
            </w:r>
          </w:p>
          <w:p w:rsidR="00113942" w:rsidRPr="00ED6EE5" w:rsidRDefault="00113942" w:rsidP="006871D2">
            <w:pPr>
              <w:numPr>
                <w:ilvl w:val="0"/>
                <w:numId w:val="7"/>
              </w:numPr>
            </w:pPr>
            <w:r w:rsidRPr="00ED6EE5">
              <w:t>Ankara</w:t>
            </w:r>
          </w:p>
          <w:p w:rsidR="00113942" w:rsidRPr="00ED6EE5" w:rsidRDefault="00113942" w:rsidP="006871D2"/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 xml:space="preserve">10-    Size yardım eden bir arkadaşınız için </w:t>
            </w: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 xml:space="preserve">     aşağıdaki sihirli sözlerden hangisini </w:t>
            </w: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 xml:space="preserve">     söylemeniz uygun olur?</w:t>
            </w:r>
          </w:p>
          <w:p w:rsidR="00113942" w:rsidRPr="006871D2" w:rsidRDefault="00113942" w:rsidP="006871D2">
            <w:pPr>
              <w:rPr>
                <w:b/>
              </w:rPr>
            </w:pPr>
          </w:p>
          <w:p w:rsidR="00113942" w:rsidRPr="00ED6EE5" w:rsidRDefault="00113942" w:rsidP="006871D2">
            <w:pPr>
              <w:numPr>
                <w:ilvl w:val="0"/>
                <w:numId w:val="8"/>
              </w:numPr>
            </w:pPr>
            <w:r w:rsidRPr="00ED6EE5">
              <w:t>Teşekkür ederim</w:t>
            </w:r>
          </w:p>
          <w:p w:rsidR="00113942" w:rsidRPr="00ED6EE5" w:rsidRDefault="00113942" w:rsidP="006871D2">
            <w:pPr>
              <w:numPr>
                <w:ilvl w:val="0"/>
                <w:numId w:val="8"/>
              </w:numPr>
            </w:pPr>
            <w:r w:rsidRPr="00ED6EE5">
              <w:t>Rica ederim</w:t>
            </w:r>
          </w:p>
          <w:p w:rsidR="00113942" w:rsidRPr="00ED6EE5" w:rsidRDefault="00113942" w:rsidP="006871D2">
            <w:pPr>
              <w:numPr>
                <w:ilvl w:val="0"/>
                <w:numId w:val="8"/>
              </w:numPr>
            </w:pPr>
            <w:r w:rsidRPr="00ED6EE5">
              <w:t>Hoşça kalın</w:t>
            </w:r>
          </w:p>
          <w:p w:rsidR="00113942" w:rsidRPr="00ED6EE5" w:rsidRDefault="00113942" w:rsidP="006871D2">
            <w:r w:rsidRPr="00ED6EE5">
              <w:t xml:space="preserve">          </w:t>
            </w: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 xml:space="preserve">11-     Ahmet, </w:t>
            </w:r>
            <w:r w:rsidRPr="006871D2">
              <w:rPr>
                <w:b/>
                <w:u w:val="single"/>
              </w:rPr>
              <w:t>sabahleyin</w:t>
            </w:r>
            <w:r w:rsidRPr="006871D2">
              <w:rPr>
                <w:b/>
              </w:rPr>
              <w:t xml:space="preserve"> okula giderken </w:t>
            </w: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 xml:space="preserve">      öğretmeni ile karşılaşır. </w:t>
            </w: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 xml:space="preserve">      Ahmet, öğretmenine aşağıdaki nezaket </w:t>
            </w:r>
          </w:p>
          <w:p w:rsidR="00113942" w:rsidRPr="00ED6EE5" w:rsidRDefault="00113942" w:rsidP="006871D2">
            <w:r w:rsidRPr="006871D2">
              <w:rPr>
                <w:b/>
              </w:rPr>
              <w:t xml:space="preserve">      sözcüklerinden hangisini söylemelidir</w:t>
            </w:r>
            <w:r w:rsidRPr="00ED6EE5">
              <w:t>?</w:t>
            </w:r>
          </w:p>
          <w:p w:rsidR="00113942" w:rsidRPr="00ED6EE5" w:rsidRDefault="00113942" w:rsidP="006871D2"/>
          <w:p w:rsidR="00113942" w:rsidRPr="00ED6EE5" w:rsidRDefault="00113942" w:rsidP="006871D2">
            <w:pPr>
              <w:numPr>
                <w:ilvl w:val="0"/>
                <w:numId w:val="9"/>
              </w:numPr>
            </w:pPr>
            <w:r w:rsidRPr="00ED6EE5">
              <w:t>Özür dilerim</w:t>
            </w:r>
          </w:p>
          <w:p w:rsidR="00113942" w:rsidRPr="00ED6EE5" w:rsidRDefault="00113942" w:rsidP="006871D2">
            <w:pPr>
              <w:numPr>
                <w:ilvl w:val="0"/>
                <w:numId w:val="9"/>
              </w:numPr>
            </w:pPr>
            <w:r w:rsidRPr="00ED6EE5">
              <w:t>Günaydın</w:t>
            </w:r>
          </w:p>
          <w:p w:rsidR="00113942" w:rsidRPr="00ED6EE5" w:rsidRDefault="00113942" w:rsidP="006871D2">
            <w:pPr>
              <w:numPr>
                <w:ilvl w:val="0"/>
                <w:numId w:val="9"/>
              </w:numPr>
            </w:pPr>
            <w:r w:rsidRPr="00ED6EE5">
              <w:t>İyi akşamlar</w:t>
            </w:r>
          </w:p>
          <w:p w:rsidR="00113942" w:rsidRPr="00ED6EE5" w:rsidRDefault="00113942" w:rsidP="006871D2">
            <w:pPr>
              <w:jc w:val="both"/>
            </w:pPr>
            <w:r w:rsidRPr="00ED6EE5">
              <w:t xml:space="preserve">               </w:t>
            </w: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 xml:space="preserve">12-   Aşağıdakilerden hangisi okul </w:t>
            </w:r>
          </w:p>
          <w:p w:rsidR="00113942" w:rsidRPr="006871D2" w:rsidRDefault="00113942" w:rsidP="006871D2">
            <w:pPr>
              <w:rPr>
                <w:b/>
                <w:u w:val="single"/>
              </w:rPr>
            </w:pPr>
            <w:r w:rsidRPr="006871D2">
              <w:rPr>
                <w:b/>
              </w:rPr>
              <w:t xml:space="preserve">      kurallarından </w:t>
            </w:r>
            <w:r w:rsidRPr="006871D2">
              <w:rPr>
                <w:b/>
                <w:u w:val="single"/>
              </w:rPr>
              <w:t>değildir?</w:t>
            </w:r>
          </w:p>
          <w:p w:rsidR="00113942" w:rsidRPr="006871D2" w:rsidRDefault="00113942" w:rsidP="006871D2">
            <w:pPr>
              <w:rPr>
                <w:b/>
                <w:u w:val="single"/>
              </w:rPr>
            </w:pPr>
          </w:p>
          <w:p w:rsidR="00113942" w:rsidRPr="00ED6EE5" w:rsidRDefault="00113942" w:rsidP="006871D2">
            <w:pPr>
              <w:numPr>
                <w:ilvl w:val="0"/>
                <w:numId w:val="3"/>
              </w:numPr>
            </w:pPr>
            <w:r w:rsidRPr="00ED6EE5">
              <w:t>Okula geç kalmak.</w:t>
            </w:r>
          </w:p>
          <w:p w:rsidR="00113942" w:rsidRPr="00ED6EE5" w:rsidRDefault="00113942" w:rsidP="006871D2">
            <w:pPr>
              <w:numPr>
                <w:ilvl w:val="0"/>
                <w:numId w:val="3"/>
              </w:numPr>
            </w:pPr>
            <w:r w:rsidRPr="00ED6EE5">
              <w:t>Sınıfa düzenli girmek.</w:t>
            </w:r>
          </w:p>
          <w:p w:rsidR="00113942" w:rsidRPr="00ED6EE5" w:rsidRDefault="00113942" w:rsidP="006871D2">
            <w:pPr>
              <w:numPr>
                <w:ilvl w:val="0"/>
                <w:numId w:val="3"/>
              </w:numPr>
            </w:pPr>
            <w:r w:rsidRPr="00ED6EE5">
              <w:t>Çöpleri çöp kutusuna atmak.</w:t>
            </w:r>
          </w:p>
          <w:p w:rsidR="00113942" w:rsidRPr="006871D2" w:rsidRDefault="00113942" w:rsidP="006871D2">
            <w:pPr>
              <w:pStyle w:val="Heading5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i w:val="0"/>
                <w:sz w:val="24"/>
                <w:szCs w:val="24"/>
              </w:rPr>
              <w:t>13- Cansu resim dersini ,Oya  matematik dersini Gülay ise müzik dersini sever.                                           Yukarıdaki anlatımdan yola çıkarak hangisi söylenebilir.</w:t>
            </w:r>
          </w:p>
          <w:p w:rsidR="00113942" w:rsidRPr="006871D2" w:rsidRDefault="00113942" w:rsidP="006871D2">
            <w:pPr>
              <w:pStyle w:val="Heading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A) Bu çocuklar aynı sokakta oturuyorlar.</w:t>
            </w:r>
          </w:p>
          <w:p w:rsidR="00113942" w:rsidRPr="00ED6EE5" w:rsidRDefault="00113942" w:rsidP="006871D2">
            <w:r w:rsidRPr="00ED6EE5">
              <w:t>B)  İnsanlar farklı özelliklere sahiptir.</w:t>
            </w:r>
          </w:p>
          <w:p w:rsidR="00113942" w:rsidRPr="00ED6EE5" w:rsidRDefault="00113942" w:rsidP="006871D2">
            <w:r w:rsidRPr="00ED6EE5">
              <w:t>C) Üçü de futbol oynamayı seviyor.</w:t>
            </w:r>
          </w:p>
          <w:p w:rsidR="00113942" w:rsidRPr="006871D2" w:rsidRDefault="00113942" w:rsidP="006871D2">
            <w:pPr>
              <w:pStyle w:val="Heading5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i w:val="0"/>
                <w:sz w:val="24"/>
                <w:szCs w:val="24"/>
              </w:rPr>
              <w:t>14- Esra sınıf kitaplığını düzenler ve yeni kitapları arkadaşlarına tanıtır.</w:t>
            </w:r>
          </w:p>
          <w:p w:rsidR="00113942" w:rsidRPr="006871D2" w:rsidRDefault="00113942" w:rsidP="006871D2">
            <w:pPr>
              <w:rPr>
                <w:b/>
              </w:rPr>
            </w:pPr>
            <w:r w:rsidRPr="006871D2">
              <w:rPr>
                <w:b/>
              </w:rPr>
              <w:t>Buna göre Esra hangi kulüpte olabilir.</w:t>
            </w:r>
          </w:p>
          <w:p w:rsidR="00113942" w:rsidRPr="00ED6EE5" w:rsidRDefault="00113942" w:rsidP="006871D2">
            <w:r w:rsidRPr="00ED6EE5">
              <w:t>A)Sağlık-Temizlik kulübü</w:t>
            </w:r>
          </w:p>
          <w:p w:rsidR="00113942" w:rsidRPr="00ED6EE5" w:rsidRDefault="00113942" w:rsidP="006871D2">
            <w:r w:rsidRPr="00ED6EE5">
              <w:t>B) Spor kulübü</w:t>
            </w:r>
          </w:p>
          <w:p w:rsidR="00113942" w:rsidRPr="00ED6EE5" w:rsidRDefault="00113942" w:rsidP="006871D2">
            <w:r w:rsidRPr="00ED6EE5">
              <w:t>C) Kitaplık kulübü</w:t>
            </w:r>
          </w:p>
          <w:p w:rsidR="00113942" w:rsidRPr="006871D2" w:rsidRDefault="00113942" w:rsidP="006871D2">
            <w:pPr>
              <w:rPr>
                <w:b/>
              </w:rPr>
            </w:pPr>
          </w:p>
          <w:p w:rsidR="00113942" w:rsidRPr="00ED6EE5" w:rsidRDefault="00113942" w:rsidP="006871D2"/>
        </w:tc>
      </w:tr>
    </w:tbl>
    <w:p w:rsidR="00113942" w:rsidRDefault="00113942" w:rsidP="00984311">
      <w:pPr>
        <w:pStyle w:val="NoSpacing"/>
        <w:tabs>
          <w:tab w:val="left" w:pos="6945"/>
        </w:tabs>
      </w:pPr>
      <w:r>
        <w:t xml:space="preserve">                                           </w:t>
      </w:r>
      <w:r>
        <w:tab/>
      </w:r>
    </w:p>
    <w:p w:rsidR="00113942" w:rsidRPr="00334754" w:rsidRDefault="00113942" w:rsidP="00984311">
      <w:pPr>
        <w:pStyle w:val="NoSpacing"/>
        <w:tabs>
          <w:tab w:val="left" w:pos="7875"/>
        </w:tabs>
        <w:rPr>
          <w:b/>
          <w:sz w:val="28"/>
          <w:szCs w:val="28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334754">
      <w:pPr>
        <w:pStyle w:val="NoSpacing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5"/>
        <w:gridCol w:w="5335"/>
      </w:tblGrid>
      <w:tr w:rsidR="00113942" w:rsidRPr="00ED6EE5" w:rsidTr="006871D2">
        <w:trPr>
          <w:trHeight w:val="12320"/>
        </w:trPr>
        <w:tc>
          <w:tcPr>
            <w:tcW w:w="5335" w:type="dxa"/>
          </w:tcPr>
          <w:p w:rsidR="00113942" w:rsidRPr="00ED6EE5" w:rsidRDefault="00113942" w:rsidP="00334754"/>
          <w:p w:rsidR="00113942" w:rsidRPr="006871D2" w:rsidRDefault="00113942" w:rsidP="006871D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6871D2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MATEMATİK</w:t>
            </w:r>
          </w:p>
          <w:p w:rsidR="00113942" w:rsidRPr="006871D2" w:rsidRDefault="00113942" w:rsidP="00334754">
            <w:pPr>
              <w:rPr>
                <w:b/>
              </w:rPr>
            </w:pPr>
          </w:p>
          <w:p w:rsidR="00113942" w:rsidRPr="006871D2" w:rsidRDefault="00113942" w:rsidP="00334754">
            <w:pPr>
              <w:rPr>
                <w:b/>
              </w:rPr>
            </w:pPr>
          </w:p>
          <w:p w:rsidR="00113942" w:rsidRPr="00ED6EE5" w:rsidRDefault="00113942" w:rsidP="00334754">
            <w:r w:rsidRPr="006871D2">
              <w:rPr>
                <w:b/>
              </w:rPr>
              <w:t>1-</w:t>
            </w:r>
            <w:r w:rsidRPr="00ED6EE5">
              <w:t xml:space="preserve">  Mahmut’un 8 bilyesi vardı. 2 tanesini arkadaşlarına </w:t>
            </w:r>
            <w:r w:rsidRPr="006871D2">
              <w:rPr>
                <w:u w:val="single"/>
              </w:rPr>
              <w:t>verdi</w:t>
            </w:r>
            <w:r w:rsidRPr="00ED6EE5">
              <w:t>. Mahmut’un geriye kaç bilyesi kaldı?</w:t>
            </w:r>
          </w:p>
          <w:p w:rsidR="00113942" w:rsidRPr="00ED6EE5" w:rsidRDefault="00113942" w:rsidP="006871D2">
            <w:pPr>
              <w:ind w:left="708"/>
            </w:pPr>
          </w:p>
          <w:p w:rsidR="00113942" w:rsidRPr="00ED6EE5" w:rsidRDefault="00113942" w:rsidP="006871D2">
            <w:pPr>
              <w:pStyle w:val="ListParagraph"/>
              <w:numPr>
                <w:ilvl w:val="0"/>
                <w:numId w:val="11"/>
              </w:numPr>
            </w:pPr>
            <w:r w:rsidRPr="00ED6EE5">
              <w:t xml:space="preserve">10   </w:t>
            </w:r>
            <w:r w:rsidRPr="00ED6EE5">
              <w:tab/>
            </w:r>
            <w:r w:rsidRPr="006871D2">
              <w:rPr>
                <w:b/>
              </w:rPr>
              <w:t>B)</w:t>
            </w:r>
            <w:r w:rsidRPr="00ED6EE5">
              <w:t xml:space="preserve"> 8</w:t>
            </w:r>
            <w:r w:rsidRPr="00ED6EE5">
              <w:tab/>
              <w:t xml:space="preserve">            </w:t>
            </w:r>
            <w:r w:rsidRPr="006871D2">
              <w:rPr>
                <w:b/>
              </w:rPr>
              <w:t>C)</w:t>
            </w:r>
            <w:r w:rsidRPr="00ED6EE5">
              <w:t xml:space="preserve"> 6</w:t>
            </w:r>
            <w:r w:rsidRPr="00ED6EE5">
              <w:tab/>
            </w:r>
          </w:p>
          <w:p w:rsidR="00113942" w:rsidRPr="00ED6EE5" w:rsidRDefault="00113942" w:rsidP="00334754"/>
          <w:p w:rsidR="00113942" w:rsidRPr="00ED6EE5" w:rsidRDefault="00113942" w:rsidP="00334754"/>
          <w:p w:rsidR="00113942" w:rsidRPr="00ED6EE5" w:rsidRDefault="00113942" w:rsidP="00334754">
            <w:r w:rsidRPr="006871D2">
              <w:rPr>
                <w:b/>
              </w:rPr>
              <w:t>2-</w:t>
            </w:r>
            <w:r w:rsidRPr="00ED6EE5">
              <w:t xml:space="preserve">  Ablam 9 yaşındadır. Ben ablamdan 3 yaş </w:t>
            </w:r>
            <w:r w:rsidRPr="006871D2">
              <w:rPr>
                <w:b/>
                <w:u w:val="single"/>
              </w:rPr>
              <w:t>küçüğüm</w:t>
            </w:r>
            <w:r w:rsidRPr="00ED6EE5">
              <w:t>. Ben kaç yaşındayım?</w:t>
            </w:r>
          </w:p>
          <w:p w:rsidR="00113942" w:rsidRPr="00ED6EE5" w:rsidRDefault="00113942" w:rsidP="006871D2">
            <w:pPr>
              <w:ind w:left="708"/>
            </w:pPr>
          </w:p>
          <w:p w:rsidR="00113942" w:rsidRPr="00ED6EE5" w:rsidRDefault="00113942" w:rsidP="006871D2">
            <w:pPr>
              <w:pStyle w:val="ListParagraph"/>
              <w:numPr>
                <w:ilvl w:val="0"/>
                <w:numId w:val="12"/>
              </w:numPr>
            </w:pPr>
            <w:r w:rsidRPr="00ED6EE5">
              <w:t xml:space="preserve">12             </w:t>
            </w:r>
            <w:r w:rsidRPr="006871D2">
              <w:rPr>
                <w:b/>
              </w:rPr>
              <w:t>B)</w:t>
            </w:r>
            <w:r w:rsidRPr="00ED6EE5">
              <w:t xml:space="preserve"> 6</w:t>
            </w:r>
            <w:r w:rsidRPr="00ED6EE5">
              <w:tab/>
              <w:t xml:space="preserve">             </w:t>
            </w:r>
            <w:r w:rsidRPr="006871D2">
              <w:rPr>
                <w:b/>
              </w:rPr>
              <w:t>C)</w:t>
            </w:r>
            <w:r w:rsidRPr="00ED6EE5">
              <w:t>5</w:t>
            </w:r>
            <w:r w:rsidRPr="00ED6EE5">
              <w:tab/>
            </w:r>
          </w:p>
          <w:p w:rsidR="00113942" w:rsidRPr="00ED6EE5" w:rsidRDefault="00113942" w:rsidP="006871D2">
            <w:pPr>
              <w:ind w:left="708"/>
            </w:pPr>
          </w:p>
          <w:p w:rsidR="00113942" w:rsidRPr="00ED6EE5" w:rsidRDefault="00113942" w:rsidP="00334754">
            <w:r>
              <w:rPr>
                <w:noProof/>
              </w:rPr>
              <w:pict>
                <v:rect id="_x0000_s1028" style="position:absolute;margin-left:84.75pt;margin-top:-.2pt;width:18pt;height:17.25pt;z-index:251652608"/>
              </w:pict>
            </w:r>
            <w:r w:rsidRPr="006871D2">
              <w:rPr>
                <w:b/>
              </w:rPr>
              <w:t>3-</w:t>
            </w:r>
            <w:r w:rsidRPr="00ED6EE5">
              <w:t xml:space="preserve">    2- 4 - 6 -8-       - 12 – 14 sayı örüntüsünde</w:t>
            </w:r>
          </w:p>
          <w:p w:rsidR="00113942" w:rsidRPr="00ED6EE5" w:rsidRDefault="00113942" w:rsidP="00334754">
            <w:r>
              <w:rPr>
                <w:noProof/>
              </w:rPr>
              <w:pict>
                <v:rect id="_x0000_s1029" style="position:absolute;margin-left:12.1pt;margin-top:0;width:18pt;height:17.25pt;z-index:251653632"/>
              </w:pict>
            </w:r>
            <w:r w:rsidRPr="00ED6EE5">
              <w:t xml:space="preserve">           yerine hangi sayı gelmelidir?</w:t>
            </w:r>
          </w:p>
          <w:p w:rsidR="00113942" w:rsidRPr="00ED6EE5" w:rsidRDefault="00113942" w:rsidP="006871D2">
            <w:pPr>
              <w:ind w:left="708"/>
            </w:pPr>
          </w:p>
          <w:p w:rsidR="00113942" w:rsidRPr="00ED6EE5" w:rsidRDefault="00113942" w:rsidP="006871D2">
            <w:pPr>
              <w:pStyle w:val="ListParagraph"/>
              <w:numPr>
                <w:ilvl w:val="0"/>
                <w:numId w:val="13"/>
              </w:numPr>
            </w:pPr>
            <w:r w:rsidRPr="00ED6EE5">
              <w:t xml:space="preserve">9               </w:t>
            </w:r>
            <w:r w:rsidRPr="006871D2">
              <w:rPr>
                <w:b/>
              </w:rPr>
              <w:t>B)</w:t>
            </w:r>
            <w:r w:rsidRPr="00ED6EE5">
              <w:t>10</w:t>
            </w:r>
            <w:r w:rsidRPr="00ED6EE5">
              <w:tab/>
            </w:r>
            <w:r w:rsidRPr="006871D2">
              <w:rPr>
                <w:b/>
              </w:rPr>
              <w:t xml:space="preserve">            C)</w:t>
            </w:r>
            <w:r w:rsidRPr="00ED6EE5">
              <w:t xml:space="preserve"> 11</w:t>
            </w:r>
            <w:r w:rsidRPr="00ED6EE5">
              <w:tab/>
            </w:r>
          </w:p>
          <w:p w:rsidR="00113942" w:rsidRPr="00ED6EE5" w:rsidRDefault="00113942" w:rsidP="006871D2">
            <w:pPr>
              <w:ind w:left="708"/>
            </w:pPr>
          </w:p>
          <w:p w:rsidR="00113942" w:rsidRPr="00ED6EE5" w:rsidRDefault="00113942" w:rsidP="006871D2">
            <w:pPr>
              <w:ind w:left="708"/>
            </w:pPr>
          </w:p>
          <w:p w:rsidR="00113942" w:rsidRPr="00ED6EE5" w:rsidRDefault="00113942" w:rsidP="00334754">
            <w:r w:rsidRPr="006871D2">
              <w:rPr>
                <w:b/>
              </w:rPr>
              <w:t xml:space="preserve">4-  </w:t>
            </w:r>
            <w:r w:rsidRPr="00ED6EE5">
              <w:t>Enes’in 4 kalemi vardı. 3 kalem Yağız, 2 kalem de Merve verdi. Enes’in kaç kalemi olmuştur?</w:t>
            </w:r>
          </w:p>
          <w:p w:rsidR="00113942" w:rsidRPr="00ED6EE5" w:rsidRDefault="00113942" w:rsidP="006871D2">
            <w:pPr>
              <w:ind w:left="708"/>
            </w:pPr>
          </w:p>
          <w:p w:rsidR="00113942" w:rsidRPr="00ED6EE5" w:rsidRDefault="00113942" w:rsidP="006871D2">
            <w:pPr>
              <w:pStyle w:val="ListParagraph"/>
              <w:numPr>
                <w:ilvl w:val="0"/>
                <w:numId w:val="14"/>
              </w:numPr>
            </w:pPr>
            <w:r w:rsidRPr="00ED6EE5">
              <w:t xml:space="preserve">9                 </w:t>
            </w:r>
            <w:r w:rsidRPr="006871D2">
              <w:rPr>
                <w:b/>
              </w:rPr>
              <w:t xml:space="preserve">B) </w:t>
            </w:r>
            <w:r w:rsidRPr="00ED6EE5">
              <w:t>10</w:t>
            </w:r>
            <w:r w:rsidRPr="00ED6EE5">
              <w:tab/>
              <w:t xml:space="preserve">    </w:t>
            </w:r>
            <w:r w:rsidRPr="006871D2">
              <w:rPr>
                <w:b/>
              </w:rPr>
              <w:t>C)</w:t>
            </w:r>
            <w:r w:rsidRPr="00ED6EE5">
              <w:t xml:space="preserve"> 11   </w:t>
            </w:r>
          </w:p>
          <w:p w:rsidR="00113942" w:rsidRPr="00ED6EE5" w:rsidRDefault="00113942" w:rsidP="006871D2">
            <w:pPr>
              <w:ind w:left="708"/>
            </w:pPr>
          </w:p>
          <w:p w:rsidR="00113942" w:rsidRPr="00ED6EE5" w:rsidRDefault="00113942" w:rsidP="006871D2">
            <w:pPr>
              <w:ind w:left="708"/>
            </w:pPr>
          </w:p>
          <w:p w:rsidR="00113942" w:rsidRPr="00ED6EE5" w:rsidRDefault="00113942" w:rsidP="006871D2">
            <w:pPr>
              <w:ind w:left="708"/>
            </w:pPr>
          </w:p>
          <w:p w:rsidR="00113942" w:rsidRPr="00ED6EE5" w:rsidRDefault="00113942" w:rsidP="00334754">
            <w:r w:rsidRPr="006871D2">
              <w:rPr>
                <w:b/>
              </w:rPr>
              <w:t xml:space="preserve">5- </w:t>
            </w:r>
            <w:r w:rsidRPr="00ED6EE5">
              <w:t>1onluk ve 6 birlikten oluşan sayı kaçtır?</w:t>
            </w:r>
          </w:p>
          <w:p w:rsidR="00113942" w:rsidRPr="00ED6EE5" w:rsidRDefault="00113942" w:rsidP="006871D2">
            <w:pPr>
              <w:ind w:left="708"/>
            </w:pPr>
          </w:p>
          <w:p w:rsidR="00113942" w:rsidRPr="00ED6EE5" w:rsidRDefault="00113942" w:rsidP="006871D2">
            <w:pPr>
              <w:pStyle w:val="ListParagraph"/>
              <w:numPr>
                <w:ilvl w:val="0"/>
                <w:numId w:val="15"/>
              </w:numPr>
            </w:pPr>
            <w:r w:rsidRPr="00ED6EE5">
              <w:t xml:space="preserve">7                </w:t>
            </w:r>
            <w:r w:rsidRPr="006871D2">
              <w:rPr>
                <w:b/>
              </w:rPr>
              <w:t xml:space="preserve">B) </w:t>
            </w:r>
            <w:r w:rsidRPr="00ED6EE5">
              <w:t xml:space="preserve">5              </w:t>
            </w:r>
            <w:r w:rsidRPr="006871D2">
              <w:rPr>
                <w:b/>
              </w:rPr>
              <w:t xml:space="preserve">C) </w:t>
            </w:r>
            <w:r w:rsidRPr="00ED6EE5">
              <w:t xml:space="preserve">16       </w:t>
            </w:r>
          </w:p>
          <w:p w:rsidR="00113942" w:rsidRPr="00ED6EE5" w:rsidRDefault="00113942" w:rsidP="006871D2">
            <w:pPr>
              <w:ind w:left="708"/>
            </w:pPr>
          </w:p>
          <w:p w:rsidR="00113942" w:rsidRPr="00ED6EE5" w:rsidRDefault="00113942" w:rsidP="006871D2">
            <w:pPr>
              <w:ind w:left="708"/>
            </w:pPr>
          </w:p>
          <w:p w:rsidR="00113942" w:rsidRPr="00ED6EE5" w:rsidRDefault="00113942" w:rsidP="00334754">
            <w:r w:rsidRPr="006871D2">
              <w:rPr>
                <w:b/>
              </w:rPr>
              <w:t>6-</w:t>
            </w:r>
            <w:r w:rsidRPr="00ED6EE5">
              <w:t xml:space="preserve"> 9 sayısının 5 </w:t>
            </w:r>
            <w:r w:rsidRPr="006871D2">
              <w:rPr>
                <w:u w:val="single"/>
              </w:rPr>
              <w:t>eksiğinin</w:t>
            </w:r>
            <w:r w:rsidRPr="00ED6EE5">
              <w:t>, 7 f</w:t>
            </w:r>
            <w:r w:rsidRPr="006871D2">
              <w:rPr>
                <w:u w:val="single"/>
              </w:rPr>
              <w:t>azlası</w:t>
            </w:r>
            <w:r w:rsidRPr="00ED6EE5">
              <w:t xml:space="preserve"> kaçtır?</w:t>
            </w:r>
          </w:p>
          <w:p w:rsidR="00113942" w:rsidRPr="00ED6EE5" w:rsidRDefault="00113942" w:rsidP="00334754"/>
          <w:p w:rsidR="00113942" w:rsidRPr="00ED6EE5" w:rsidRDefault="00113942" w:rsidP="006871D2">
            <w:pPr>
              <w:pStyle w:val="ListParagraph"/>
              <w:numPr>
                <w:ilvl w:val="0"/>
                <w:numId w:val="16"/>
              </w:numPr>
            </w:pPr>
            <w:r w:rsidRPr="00ED6EE5">
              <w:t>10</w:t>
            </w:r>
            <w:r w:rsidRPr="00ED6EE5">
              <w:tab/>
            </w:r>
            <w:r w:rsidRPr="00ED6EE5">
              <w:tab/>
            </w:r>
            <w:r w:rsidRPr="006871D2">
              <w:rPr>
                <w:b/>
              </w:rPr>
              <w:t xml:space="preserve">B) </w:t>
            </w:r>
            <w:r w:rsidRPr="00ED6EE5">
              <w:t>11</w:t>
            </w:r>
            <w:r w:rsidRPr="00ED6EE5">
              <w:tab/>
            </w:r>
            <w:r w:rsidRPr="00ED6EE5">
              <w:tab/>
              <w:t xml:space="preserve"> </w:t>
            </w:r>
            <w:r w:rsidRPr="006871D2">
              <w:rPr>
                <w:b/>
              </w:rPr>
              <w:t>C)</w:t>
            </w:r>
            <w:r w:rsidRPr="00ED6EE5">
              <w:t>12</w:t>
            </w:r>
          </w:p>
          <w:p w:rsidR="00113942" w:rsidRPr="003A797E" w:rsidRDefault="00113942" w:rsidP="006871D2">
            <w:pPr>
              <w:ind w:left="708"/>
            </w:pPr>
            <w:r w:rsidRPr="00ED6EE5">
              <w:tab/>
            </w:r>
            <w:r w:rsidRPr="00ED6EE5">
              <w:tab/>
              <w:t xml:space="preserve">      </w:t>
            </w:r>
          </w:p>
        </w:tc>
        <w:tc>
          <w:tcPr>
            <w:tcW w:w="5335" w:type="dxa"/>
          </w:tcPr>
          <w:p w:rsidR="00113942" w:rsidRPr="006871D2" w:rsidRDefault="00113942" w:rsidP="006871D2">
            <w:pPr>
              <w:ind w:left="43"/>
              <w:rPr>
                <w:b/>
              </w:rPr>
            </w:pPr>
          </w:p>
          <w:p w:rsidR="00113942" w:rsidRPr="006871D2" w:rsidRDefault="00113942" w:rsidP="006871D2">
            <w:pPr>
              <w:ind w:left="43"/>
              <w:rPr>
                <w:b/>
              </w:rPr>
            </w:pPr>
          </w:p>
          <w:p w:rsidR="00113942" w:rsidRPr="00ED6EE5" w:rsidRDefault="00113942" w:rsidP="006871D2">
            <w:pPr>
              <w:ind w:left="43"/>
            </w:pPr>
            <w:r w:rsidRPr="006871D2">
              <w:rPr>
                <w:b/>
              </w:rPr>
              <w:t>7-</w:t>
            </w:r>
            <w:r w:rsidRPr="00ED6EE5">
              <w:t xml:space="preserve"> Aşağıda verilen şekillerden hangisi </w:t>
            </w:r>
            <w:r w:rsidRPr="006871D2">
              <w:rPr>
                <w:u w:val="single"/>
              </w:rPr>
              <w:t>koniye</w:t>
            </w:r>
            <w:r w:rsidRPr="00ED6EE5">
              <w:t xml:space="preserve"> benzemektedir?</w:t>
            </w:r>
          </w:p>
          <w:p w:rsidR="00113942" w:rsidRPr="00ED6EE5" w:rsidRDefault="00113942" w:rsidP="006871D2">
            <w:pPr>
              <w:ind w:left="720"/>
            </w:pPr>
            <w:r>
              <w:rPr>
                <w:noProof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30" type="#_x0000_t16" style="position:absolute;left:0;text-align:left;margin-left:108pt;margin-top:10pt;width:27pt;height:26.85pt;z-index:251659776"/>
              </w:pict>
            </w:r>
            <w:r>
              <w:rPr>
                <w:noProof/>
              </w:rPr>
              <w:pict>
                <v:group id="_x0000_s1031" style="position:absolute;left:0;text-align:left;margin-left:194.2pt;margin-top:.85pt;width:27pt;height:36pt;z-index:251660800" coordorigin="9360,2520" coordsize="900,1260">
                  <v:oval id="_x0000_s1032" style="position:absolute;left:9360;top:3420;width:900;height:360"/>
                  <v:line id="_x0000_s1033" style="position:absolute;flip:y" from="9360,2520" to="9900,3600"/>
                  <v:line id="_x0000_s1034" style="position:absolute;flip:x y" from="9900,2520" to="10260,3600"/>
                </v:group>
              </w:pict>
            </w:r>
            <w:r>
              <w:rPr>
                <w:noProof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35" type="#_x0000_t22" style="position:absolute;left:0;text-align:left;margin-left:23.95pt;margin-top:2.05pt;width:18pt;height:38.15pt;z-index:251657728"/>
              </w:pict>
            </w:r>
            <w:r>
              <w:rPr>
                <w:noProof/>
              </w:rPr>
              <w:pict>
                <v:group id="_x0000_s1036" style="position:absolute;left:0;text-align:left;margin-left:351pt;margin-top:11.15pt;width:27pt;height:36pt;z-index:251658752" coordorigin="9360,2520" coordsize="900,1260">
                  <v:oval id="_x0000_s1037" style="position:absolute;left:9360;top:3420;width:900;height:360"/>
                  <v:line id="_x0000_s1038" style="position:absolute;flip:y" from="9360,2520" to="9900,3600"/>
                  <v:line id="_x0000_s1039" style="position:absolute;flip:x y" from="9900,2520" to="10260,3600"/>
                </v:group>
              </w:pict>
            </w:r>
          </w:p>
          <w:p w:rsidR="00113942" w:rsidRPr="00ED6EE5" w:rsidRDefault="00113942" w:rsidP="006871D2">
            <w:pPr>
              <w:ind w:left="43"/>
            </w:pPr>
            <w:r w:rsidRPr="006871D2">
              <w:rPr>
                <w:b/>
              </w:rPr>
              <w:t>A)</w:t>
            </w:r>
            <w:r w:rsidRPr="00ED6EE5">
              <w:t xml:space="preserve">                      </w:t>
            </w:r>
            <w:r w:rsidRPr="006871D2">
              <w:rPr>
                <w:b/>
              </w:rPr>
              <w:t>B)</w:t>
            </w:r>
            <w:r w:rsidRPr="00ED6EE5">
              <w:t xml:space="preserve">                         </w:t>
            </w:r>
            <w:r w:rsidRPr="006871D2">
              <w:rPr>
                <w:b/>
              </w:rPr>
              <w:t>C)</w:t>
            </w:r>
            <w:r w:rsidRPr="00ED6EE5">
              <w:t xml:space="preserve">                       </w:t>
            </w:r>
          </w:p>
          <w:p w:rsidR="00113942" w:rsidRPr="00ED6EE5" w:rsidRDefault="00113942" w:rsidP="006871D2">
            <w:pPr>
              <w:tabs>
                <w:tab w:val="left" w:pos="225"/>
                <w:tab w:val="center" w:pos="2217"/>
              </w:tabs>
            </w:pPr>
          </w:p>
          <w:p w:rsidR="00113942" w:rsidRPr="00ED6EE5" w:rsidRDefault="00113942" w:rsidP="006871D2">
            <w:pPr>
              <w:tabs>
                <w:tab w:val="left" w:pos="225"/>
                <w:tab w:val="center" w:pos="2217"/>
              </w:tabs>
            </w:pPr>
          </w:p>
          <w:p w:rsidR="00113942" w:rsidRPr="006871D2" w:rsidRDefault="00113942" w:rsidP="00334754">
            <w:pPr>
              <w:pStyle w:val="BodyText"/>
              <w:rPr>
                <w:i w:val="0"/>
                <w:iCs w:val="0"/>
                <w:sz w:val="24"/>
              </w:rPr>
            </w:pPr>
            <w:r w:rsidRPr="006871D2">
              <w:rPr>
                <w:b/>
                <w:i w:val="0"/>
                <w:sz w:val="24"/>
              </w:rPr>
              <w:t>8</w:t>
            </w:r>
            <w:r w:rsidRPr="006871D2">
              <w:rPr>
                <w:b/>
                <w:sz w:val="24"/>
              </w:rPr>
              <w:t>-</w:t>
            </w:r>
            <w:r w:rsidRPr="006871D2">
              <w:rPr>
                <w:sz w:val="24"/>
              </w:rPr>
              <w:t xml:space="preserve">  </w:t>
            </w:r>
            <w:r w:rsidRPr="006871D2">
              <w:rPr>
                <w:i w:val="0"/>
                <w:iCs w:val="0"/>
                <w:sz w:val="24"/>
              </w:rPr>
              <w:t>6 sayısının kendisinden bir önceki ve bir sonraki sayılarla toplamı kaçtır?</w:t>
            </w:r>
          </w:p>
          <w:p w:rsidR="00113942" w:rsidRPr="006871D2" w:rsidRDefault="00113942" w:rsidP="00334754">
            <w:pPr>
              <w:pStyle w:val="BodyText"/>
              <w:rPr>
                <w:i w:val="0"/>
                <w:iCs w:val="0"/>
                <w:sz w:val="24"/>
              </w:rPr>
            </w:pPr>
            <w:r>
              <w:rPr>
                <w:noProof/>
              </w:rPr>
              <w:pict>
                <v:oval id="_x0000_s1040" style="position:absolute;margin-left:81pt;margin-top:4.5pt;width:27pt;height:18pt;z-index:251655680">
                  <v:textbox style="mso-next-textbox:#_x0000_s1040">
                    <w:txbxContent>
                      <w:p w:rsidR="00113942" w:rsidRPr="004D1562" w:rsidRDefault="00113942" w:rsidP="00334754">
                        <w:pPr>
                          <w:rPr>
                            <w:sz w:val="16"/>
                            <w:szCs w:val="16"/>
                          </w:rPr>
                        </w:pPr>
                        <w:r w:rsidRPr="004D1562">
                          <w:rPr>
                            <w:sz w:val="16"/>
                            <w:szCs w:val="16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41" style="position:absolute;margin-left:63pt;margin-top:7.5pt;width:9pt;height:9pt;z-index:251654656"/>
              </w:pict>
            </w:r>
            <w:r>
              <w:rPr>
                <w:noProof/>
              </w:rPr>
              <w:pict>
                <v:oval id="_x0000_s1042" style="position:absolute;margin-left:117pt;margin-top:7.5pt;width:9pt;height:9pt;z-index:251656704"/>
              </w:pict>
            </w:r>
          </w:p>
          <w:p w:rsidR="00113942" w:rsidRPr="006871D2" w:rsidRDefault="00113942" w:rsidP="00334754">
            <w:pPr>
              <w:pStyle w:val="BodyText"/>
              <w:rPr>
                <w:i w:val="0"/>
                <w:iCs w:val="0"/>
                <w:sz w:val="24"/>
              </w:rPr>
            </w:pPr>
            <w:r w:rsidRPr="006871D2">
              <w:rPr>
                <w:i w:val="0"/>
                <w:iCs w:val="0"/>
                <w:sz w:val="24"/>
              </w:rPr>
              <w:t xml:space="preserve"> </w:t>
            </w:r>
          </w:p>
          <w:p w:rsidR="00113942" w:rsidRPr="006871D2" w:rsidRDefault="00113942" w:rsidP="00334754">
            <w:pPr>
              <w:pStyle w:val="BodyText"/>
              <w:rPr>
                <w:i w:val="0"/>
                <w:iCs w:val="0"/>
                <w:sz w:val="24"/>
              </w:rPr>
            </w:pPr>
          </w:p>
          <w:p w:rsidR="00113942" w:rsidRPr="006871D2" w:rsidRDefault="00113942" w:rsidP="006871D2">
            <w:pPr>
              <w:pStyle w:val="BodyText"/>
              <w:numPr>
                <w:ilvl w:val="0"/>
                <w:numId w:val="17"/>
              </w:numPr>
              <w:rPr>
                <w:i w:val="0"/>
                <w:iCs w:val="0"/>
                <w:sz w:val="24"/>
              </w:rPr>
            </w:pPr>
            <w:r w:rsidRPr="006871D2">
              <w:rPr>
                <w:i w:val="0"/>
                <w:iCs w:val="0"/>
                <w:sz w:val="24"/>
              </w:rPr>
              <w:t>14</w:t>
            </w:r>
            <w:r w:rsidRPr="006871D2">
              <w:rPr>
                <w:i w:val="0"/>
                <w:iCs w:val="0"/>
                <w:sz w:val="24"/>
              </w:rPr>
              <w:tab/>
            </w:r>
            <w:r w:rsidRPr="006871D2">
              <w:rPr>
                <w:i w:val="0"/>
                <w:iCs w:val="0"/>
                <w:sz w:val="24"/>
              </w:rPr>
              <w:tab/>
            </w:r>
            <w:r w:rsidRPr="006871D2">
              <w:rPr>
                <w:b/>
                <w:i w:val="0"/>
                <w:iCs w:val="0"/>
                <w:sz w:val="24"/>
              </w:rPr>
              <w:t xml:space="preserve">B) </w:t>
            </w:r>
            <w:r w:rsidRPr="006871D2">
              <w:rPr>
                <w:i w:val="0"/>
                <w:iCs w:val="0"/>
                <w:sz w:val="24"/>
              </w:rPr>
              <w:t>15</w:t>
            </w:r>
            <w:r w:rsidRPr="006871D2">
              <w:rPr>
                <w:i w:val="0"/>
                <w:iCs w:val="0"/>
                <w:sz w:val="24"/>
              </w:rPr>
              <w:tab/>
            </w:r>
            <w:r w:rsidRPr="006871D2">
              <w:rPr>
                <w:i w:val="0"/>
                <w:iCs w:val="0"/>
                <w:sz w:val="24"/>
              </w:rPr>
              <w:tab/>
            </w:r>
            <w:r w:rsidRPr="006871D2">
              <w:rPr>
                <w:b/>
                <w:i w:val="0"/>
                <w:iCs w:val="0"/>
                <w:sz w:val="24"/>
              </w:rPr>
              <w:t xml:space="preserve">C) </w:t>
            </w:r>
            <w:r w:rsidRPr="006871D2">
              <w:rPr>
                <w:i w:val="0"/>
                <w:iCs w:val="0"/>
                <w:sz w:val="24"/>
              </w:rPr>
              <w:t>12</w:t>
            </w:r>
            <w:r w:rsidRPr="006871D2">
              <w:rPr>
                <w:i w:val="0"/>
                <w:iCs w:val="0"/>
                <w:sz w:val="24"/>
              </w:rPr>
              <w:tab/>
            </w:r>
          </w:p>
          <w:p w:rsidR="00113942" w:rsidRPr="006871D2" w:rsidRDefault="00113942" w:rsidP="00334754">
            <w:pPr>
              <w:pStyle w:val="BodyText"/>
              <w:rPr>
                <w:i w:val="0"/>
                <w:iCs w:val="0"/>
                <w:sz w:val="24"/>
              </w:rPr>
            </w:pPr>
          </w:p>
          <w:p w:rsidR="00113942" w:rsidRPr="00ED6EE5" w:rsidRDefault="00113942" w:rsidP="006871D2">
            <w:pPr>
              <w:tabs>
                <w:tab w:val="left" w:pos="225"/>
                <w:tab w:val="center" w:pos="2217"/>
              </w:tabs>
            </w:pPr>
          </w:p>
          <w:p w:rsidR="00113942" w:rsidRPr="00ED6EE5" w:rsidRDefault="00113942" w:rsidP="006871D2">
            <w:pPr>
              <w:tabs>
                <w:tab w:val="left" w:pos="225"/>
                <w:tab w:val="center" w:pos="2217"/>
              </w:tabs>
            </w:pPr>
          </w:p>
          <w:p w:rsidR="00113942" w:rsidRPr="006871D2" w:rsidRDefault="00113942" w:rsidP="00334754">
            <w:pPr>
              <w:pStyle w:val="BodyText"/>
              <w:rPr>
                <w:i w:val="0"/>
                <w:iCs w:val="0"/>
                <w:sz w:val="24"/>
              </w:rPr>
            </w:pPr>
            <w:r w:rsidRPr="006871D2">
              <w:rPr>
                <w:b/>
                <w:i w:val="0"/>
                <w:sz w:val="24"/>
              </w:rPr>
              <w:t>9 -</w:t>
            </w:r>
            <w:r w:rsidRPr="006871D2">
              <w:rPr>
                <w:sz w:val="24"/>
              </w:rPr>
              <w:t xml:space="preserve"> </w:t>
            </w:r>
            <w:r w:rsidRPr="006871D2">
              <w:rPr>
                <w:i w:val="0"/>
                <w:iCs w:val="0"/>
                <w:sz w:val="24"/>
              </w:rPr>
              <w:t xml:space="preserve">Belediye otobüsünde 11 yolcu vardı. İlk durakta otobüse 5  yolcu daha </w:t>
            </w:r>
            <w:r w:rsidRPr="006871D2">
              <w:rPr>
                <w:i w:val="0"/>
                <w:iCs w:val="0"/>
                <w:sz w:val="24"/>
                <w:u w:val="single"/>
              </w:rPr>
              <w:t>bindi</w:t>
            </w:r>
            <w:r w:rsidRPr="006871D2">
              <w:rPr>
                <w:i w:val="0"/>
                <w:iCs w:val="0"/>
                <w:sz w:val="24"/>
              </w:rPr>
              <w:t xml:space="preserve">. Otobüste kaç yolcu olur? </w:t>
            </w:r>
          </w:p>
          <w:p w:rsidR="00113942" w:rsidRPr="006871D2" w:rsidRDefault="00113942" w:rsidP="00334754">
            <w:pPr>
              <w:pStyle w:val="BodyText"/>
              <w:rPr>
                <w:i w:val="0"/>
                <w:iCs w:val="0"/>
                <w:sz w:val="24"/>
              </w:rPr>
            </w:pPr>
          </w:p>
          <w:p w:rsidR="00113942" w:rsidRPr="006871D2" w:rsidRDefault="00113942" w:rsidP="006871D2">
            <w:pPr>
              <w:pStyle w:val="BodyText"/>
              <w:numPr>
                <w:ilvl w:val="0"/>
                <w:numId w:val="18"/>
              </w:numPr>
              <w:rPr>
                <w:i w:val="0"/>
                <w:iCs w:val="0"/>
                <w:sz w:val="24"/>
              </w:rPr>
            </w:pPr>
            <w:r w:rsidRPr="006871D2">
              <w:rPr>
                <w:i w:val="0"/>
                <w:iCs w:val="0"/>
                <w:sz w:val="24"/>
              </w:rPr>
              <w:t>15</w:t>
            </w:r>
            <w:r w:rsidRPr="006871D2">
              <w:rPr>
                <w:i w:val="0"/>
                <w:iCs w:val="0"/>
                <w:sz w:val="24"/>
              </w:rPr>
              <w:tab/>
              <w:t xml:space="preserve">         </w:t>
            </w:r>
            <w:r w:rsidRPr="006871D2">
              <w:rPr>
                <w:b/>
                <w:i w:val="0"/>
                <w:iCs w:val="0"/>
                <w:sz w:val="24"/>
              </w:rPr>
              <w:t xml:space="preserve">B) </w:t>
            </w:r>
            <w:r w:rsidRPr="006871D2">
              <w:rPr>
                <w:i w:val="0"/>
                <w:iCs w:val="0"/>
                <w:sz w:val="24"/>
              </w:rPr>
              <w:t>16</w:t>
            </w:r>
            <w:r w:rsidRPr="006871D2">
              <w:rPr>
                <w:i w:val="0"/>
                <w:iCs w:val="0"/>
                <w:sz w:val="24"/>
              </w:rPr>
              <w:tab/>
              <w:t xml:space="preserve">               </w:t>
            </w:r>
            <w:r w:rsidRPr="006871D2">
              <w:rPr>
                <w:b/>
                <w:i w:val="0"/>
                <w:iCs w:val="0"/>
                <w:sz w:val="24"/>
              </w:rPr>
              <w:t xml:space="preserve">C) </w:t>
            </w:r>
            <w:r w:rsidRPr="006871D2">
              <w:rPr>
                <w:i w:val="0"/>
                <w:iCs w:val="0"/>
                <w:sz w:val="24"/>
              </w:rPr>
              <w:t>17</w:t>
            </w:r>
          </w:p>
          <w:p w:rsidR="00113942" w:rsidRPr="00ED6EE5" w:rsidRDefault="00113942" w:rsidP="006871D2">
            <w:pPr>
              <w:tabs>
                <w:tab w:val="left" w:pos="225"/>
                <w:tab w:val="center" w:pos="2217"/>
              </w:tabs>
            </w:pPr>
          </w:p>
          <w:p w:rsidR="00113942" w:rsidRPr="006871D2" w:rsidRDefault="00113942" w:rsidP="00BF0F6B">
            <w:pPr>
              <w:rPr>
                <w:b/>
              </w:rPr>
            </w:pPr>
            <w:r w:rsidRPr="006871D2">
              <w:rPr>
                <w:b/>
              </w:rPr>
              <w:t>10-  Banu elindeki cismin köşesinin olmadığını söylüyor.Buna göre Banu’nun elindeki cisim hangisi olabilir ?</w:t>
            </w:r>
          </w:p>
          <w:p w:rsidR="00113942" w:rsidRPr="00ED6EE5" w:rsidRDefault="00113942" w:rsidP="00BF0F6B">
            <w:r w:rsidRPr="00ED6EE5">
              <w:t>A) Küp             B) Prizma           C) Küre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i w:val="0"/>
                <w:sz w:val="24"/>
                <w:szCs w:val="24"/>
              </w:rPr>
              <w:t>11- Aşağıdakilerden hangisini metre ile ölçeriz ?</w:t>
            </w:r>
          </w:p>
          <w:p w:rsidR="00113942" w:rsidRPr="00ED6EE5" w:rsidRDefault="00113942" w:rsidP="00BF0F6B">
            <w:r w:rsidRPr="00ED6EE5">
              <w:t>A) Elmanın ağırlığı</w:t>
            </w:r>
          </w:p>
          <w:p w:rsidR="00113942" w:rsidRPr="00ED6EE5" w:rsidRDefault="00113942" w:rsidP="00BF0F6B">
            <w:r w:rsidRPr="00ED6EE5">
              <w:t>B) Tahtanın boyu</w:t>
            </w:r>
          </w:p>
          <w:p w:rsidR="00113942" w:rsidRPr="00ED6EE5" w:rsidRDefault="00113942" w:rsidP="00BF0F6B">
            <w:r w:rsidRPr="00ED6EE5">
              <w:t>C) Özge’nin kilosu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i w:val="0"/>
                <w:sz w:val="24"/>
                <w:szCs w:val="24"/>
              </w:rPr>
              <w:t>12-  Hale’nin kitaplığında 7 tane hikaye kitabı vardır.Hale kitaplığa kaç kitap daha alırsa 2 deste hikaye kitabı olur ?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A)  13            B)  3             C) 5                                    </w:t>
            </w:r>
          </w:p>
          <w:p w:rsidR="00113942" w:rsidRPr="00ED6EE5" w:rsidRDefault="00113942" w:rsidP="00BF0F6B"/>
          <w:p w:rsidR="00113942" w:rsidRPr="006871D2" w:rsidRDefault="00113942" w:rsidP="00BF0F6B">
            <w:pPr>
              <w:rPr>
                <w:b/>
              </w:rPr>
            </w:pPr>
            <w:r w:rsidRPr="006871D2">
              <w:rPr>
                <w:b/>
              </w:rPr>
              <w:t>13- Gamze Ali’ye annesinin yaşını soruncaAli: ‘‘ 4 birlik 3 onluk’’ diye yanıt veriyor. Buna göre Ali’nin annesi kaç yaşındadır ?</w:t>
            </w:r>
          </w:p>
          <w:p w:rsidR="00113942" w:rsidRPr="00ED6EE5" w:rsidRDefault="00113942" w:rsidP="00BF0F6B"/>
          <w:p w:rsidR="00113942" w:rsidRPr="00ED6EE5" w:rsidRDefault="00113942" w:rsidP="00BF0F6B">
            <w:r w:rsidRPr="00ED6EE5">
              <w:t>A) 54                B)34                  C)43</w:t>
            </w:r>
          </w:p>
          <w:p w:rsidR="00113942" w:rsidRPr="006871D2" w:rsidRDefault="00113942" w:rsidP="00ED6EE5">
            <w:pPr>
              <w:rPr>
                <w:b/>
              </w:rPr>
            </w:pPr>
          </w:p>
        </w:tc>
      </w:tr>
    </w:tbl>
    <w:p w:rsidR="00113942" w:rsidRPr="00334754" w:rsidRDefault="00113942" w:rsidP="00334754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984311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984311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984311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984311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984311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984311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984311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984311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984311">
      <w:pPr>
        <w:pStyle w:val="NoSpacing"/>
        <w:jc w:val="center"/>
        <w:rPr>
          <w:b/>
          <w:sz w:val="24"/>
          <w:szCs w:val="24"/>
        </w:rPr>
      </w:pPr>
    </w:p>
    <w:p w:rsidR="00113942" w:rsidRDefault="00113942" w:rsidP="00984311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TÜRKÇE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50"/>
        <w:gridCol w:w="5350"/>
      </w:tblGrid>
      <w:tr w:rsidR="00113942" w:rsidRPr="003A797E" w:rsidTr="006871D2">
        <w:trPr>
          <w:trHeight w:val="15045"/>
        </w:trPr>
        <w:tc>
          <w:tcPr>
            <w:tcW w:w="5350" w:type="dxa"/>
          </w:tcPr>
          <w:p w:rsidR="00113942" w:rsidRPr="006871D2" w:rsidRDefault="00113942" w:rsidP="006871D2">
            <w:pPr>
              <w:jc w:val="center"/>
              <w:rPr>
                <w:b/>
              </w:rPr>
            </w:pPr>
            <w:r w:rsidRPr="006871D2">
              <w:rPr>
                <w:b/>
              </w:rPr>
              <w:t>SEVİMLİ BİR HAYVAN</w:t>
            </w:r>
          </w:p>
          <w:p w:rsidR="00113942" w:rsidRPr="003A797E" w:rsidRDefault="00113942" w:rsidP="00984311">
            <w:r w:rsidRPr="003A797E">
              <w:t xml:space="preserve">   “Çok sevimli bir hayvandır. Boş kaldığında hep fare peşinde koşar. Topla ve ip yumaklarıyla oynamayı çok sever. Fırsat buldukça sahibinin kucağına çıkar , mırıl mırıl uyur . Çok  sevimli bir hayvandır.”</w:t>
            </w:r>
          </w:p>
          <w:p w:rsidR="00113942" w:rsidRPr="003A797E" w:rsidRDefault="00113942" w:rsidP="00984311">
            <w:r w:rsidRPr="003A797E">
              <w:t xml:space="preserve"> </w:t>
            </w:r>
          </w:p>
          <w:p w:rsidR="00113942" w:rsidRPr="003A797E" w:rsidRDefault="00113942" w:rsidP="00984311">
            <w:r w:rsidRPr="006871D2">
              <w:rPr>
                <w:b/>
              </w:rPr>
              <w:t>1-</w:t>
            </w:r>
            <w:r w:rsidRPr="003A797E">
              <w:t xml:space="preserve"> Parçada tanıtılan hayvan , aşağıdakilerden hangisidir?</w:t>
            </w:r>
          </w:p>
          <w:p w:rsidR="00113942" w:rsidRPr="003A797E" w:rsidRDefault="00113942" w:rsidP="00984311"/>
          <w:p w:rsidR="00113942" w:rsidRPr="003A797E" w:rsidRDefault="00113942" w:rsidP="006871D2">
            <w:pPr>
              <w:pStyle w:val="ListParagraph"/>
              <w:numPr>
                <w:ilvl w:val="0"/>
                <w:numId w:val="19"/>
              </w:numPr>
            </w:pPr>
            <w:r w:rsidRPr="003A797E">
              <w:t>Köpek</w:t>
            </w:r>
            <w:r w:rsidRPr="003A797E">
              <w:tab/>
            </w:r>
            <w:r w:rsidRPr="006871D2">
              <w:rPr>
                <w:b/>
              </w:rPr>
              <w:t xml:space="preserve">B) </w:t>
            </w:r>
            <w:r w:rsidRPr="003A797E">
              <w:t>Kuzu</w:t>
            </w:r>
            <w:r w:rsidRPr="003A797E">
              <w:tab/>
            </w:r>
            <w:r w:rsidRPr="006871D2">
              <w:rPr>
                <w:b/>
              </w:rPr>
              <w:t xml:space="preserve">C) </w:t>
            </w:r>
            <w:r w:rsidRPr="003A797E">
              <w:t>Kedi</w:t>
            </w:r>
          </w:p>
          <w:p w:rsidR="00113942" w:rsidRPr="003A797E" w:rsidRDefault="00113942" w:rsidP="00984311"/>
          <w:p w:rsidR="00113942" w:rsidRPr="003A797E" w:rsidRDefault="00113942" w:rsidP="00984311">
            <w:r w:rsidRPr="006871D2">
              <w:rPr>
                <w:b/>
              </w:rPr>
              <w:t>2-</w:t>
            </w:r>
            <w:r w:rsidRPr="003A797E">
              <w:t xml:space="preserve"> “Babam pazardan beş kilo elma aldı.” cümlesi kaç </w:t>
            </w:r>
            <w:r w:rsidRPr="006871D2">
              <w:rPr>
                <w:u w:val="single"/>
              </w:rPr>
              <w:t xml:space="preserve">heceden </w:t>
            </w:r>
            <w:r w:rsidRPr="003A797E">
              <w:t>oluşmuştur?</w:t>
            </w:r>
          </w:p>
          <w:p w:rsidR="00113942" w:rsidRPr="003A797E" w:rsidRDefault="00113942" w:rsidP="00984311"/>
          <w:p w:rsidR="00113942" w:rsidRPr="003A797E" w:rsidRDefault="00113942" w:rsidP="006871D2">
            <w:pPr>
              <w:pStyle w:val="ListParagraph"/>
              <w:numPr>
                <w:ilvl w:val="0"/>
                <w:numId w:val="20"/>
              </w:numPr>
            </w:pPr>
            <w:r w:rsidRPr="003A797E">
              <w:t>13</w:t>
            </w:r>
            <w:r w:rsidRPr="003A797E">
              <w:tab/>
            </w:r>
            <w:r w:rsidRPr="003A797E">
              <w:tab/>
            </w:r>
            <w:r w:rsidRPr="006871D2">
              <w:rPr>
                <w:b/>
              </w:rPr>
              <w:t xml:space="preserve">B) </w:t>
            </w:r>
            <w:r w:rsidRPr="003A797E">
              <w:t>14</w:t>
            </w:r>
            <w:r w:rsidRPr="003A797E">
              <w:tab/>
            </w:r>
            <w:r w:rsidRPr="003A797E">
              <w:tab/>
            </w:r>
            <w:r w:rsidRPr="006871D2">
              <w:rPr>
                <w:b/>
              </w:rPr>
              <w:t xml:space="preserve">C) </w:t>
            </w:r>
            <w:r w:rsidRPr="003A797E">
              <w:t>12</w:t>
            </w:r>
          </w:p>
          <w:p w:rsidR="00113942" w:rsidRPr="003A797E" w:rsidRDefault="00113942" w:rsidP="00984311"/>
          <w:p w:rsidR="00113942" w:rsidRPr="003A797E" w:rsidRDefault="00113942" w:rsidP="00984311">
            <w:r w:rsidRPr="006871D2">
              <w:rPr>
                <w:b/>
              </w:rPr>
              <w:t>3-</w:t>
            </w:r>
            <w:r w:rsidRPr="003A797E">
              <w:t xml:space="preserve"> Aşağıdaki cümlenin sonunu hangi noktalama işareti konmalıdır?</w:t>
            </w:r>
          </w:p>
          <w:p w:rsidR="00113942" w:rsidRPr="003A797E" w:rsidRDefault="00113942" w:rsidP="00984311"/>
          <w:tbl>
            <w:tblPr>
              <w:tblW w:w="0" w:type="auto"/>
              <w:tblInd w:w="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433"/>
            </w:tblGrid>
            <w:tr w:rsidR="00113942" w:rsidRPr="003A797E" w:rsidTr="003A797E">
              <w:trPr>
                <w:trHeight w:val="289"/>
              </w:trPr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3942" w:rsidRPr="003A797E" w:rsidRDefault="00113942" w:rsidP="00984311">
                  <w:pPr>
                    <w:ind w:left="6"/>
                  </w:pPr>
                  <w:r w:rsidRPr="003A797E">
                    <w:t>Sizin  köpek  neden  havladı</w:t>
                  </w:r>
                </w:p>
              </w:tc>
            </w:tr>
          </w:tbl>
          <w:p w:rsidR="00113942" w:rsidRPr="003A797E" w:rsidRDefault="00113942" w:rsidP="00984311"/>
          <w:p w:rsidR="00113942" w:rsidRPr="003A797E" w:rsidRDefault="00113942" w:rsidP="006871D2">
            <w:pPr>
              <w:pStyle w:val="ListParagraph"/>
              <w:numPr>
                <w:ilvl w:val="0"/>
                <w:numId w:val="21"/>
              </w:numPr>
            </w:pPr>
            <w:r w:rsidRPr="003A797E">
              <w:t xml:space="preserve">Nokta      </w:t>
            </w:r>
            <w:r w:rsidRPr="006871D2">
              <w:rPr>
                <w:b/>
              </w:rPr>
              <w:t xml:space="preserve">B) </w:t>
            </w:r>
            <w:r w:rsidRPr="003A797E">
              <w:t xml:space="preserve">Soru işareti       </w:t>
            </w:r>
            <w:r w:rsidRPr="006871D2">
              <w:rPr>
                <w:b/>
              </w:rPr>
              <w:t xml:space="preserve">C) </w:t>
            </w:r>
            <w:r w:rsidRPr="003A797E">
              <w:t>Virgül</w:t>
            </w:r>
          </w:p>
          <w:p w:rsidR="00113942" w:rsidRPr="003A797E" w:rsidRDefault="00113942" w:rsidP="00984311"/>
          <w:p w:rsidR="00113942" w:rsidRPr="003A797E" w:rsidRDefault="00113942" w:rsidP="00984311">
            <w:r w:rsidRPr="006871D2">
              <w:rPr>
                <w:b/>
              </w:rPr>
              <w:t>4-</w:t>
            </w:r>
            <w:r w:rsidRPr="003A797E">
              <w:t xml:space="preserve">  Aşağıdaki kelimelerden hangisinin hecelere ayrılışı yanlıştır?</w:t>
            </w:r>
          </w:p>
          <w:p w:rsidR="00113942" w:rsidRPr="003A797E" w:rsidRDefault="00113942" w:rsidP="00984311"/>
          <w:p w:rsidR="00113942" w:rsidRPr="003A797E" w:rsidRDefault="00113942" w:rsidP="006871D2">
            <w:pPr>
              <w:pStyle w:val="ListParagraph"/>
              <w:numPr>
                <w:ilvl w:val="0"/>
                <w:numId w:val="22"/>
              </w:numPr>
            </w:pPr>
            <w:r w:rsidRPr="003A797E">
              <w:t>Ka-pı</w:t>
            </w:r>
            <w:r w:rsidRPr="003A797E">
              <w:tab/>
            </w:r>
          </w:p>
          <w:p w:rsidR="00113942" w:rsidRPr="003A797E" w:rsidRDefault="00113942" w:rsidP="006871D2">
            <w:pPr>
              <w:pStyle w:val="ListParagraph"/>
              <w:numPr>
                <w:ilvl w:val="0"/>
                <w:numId w:val="22"/>
              </w:numPr>
            </w:pPr>
            <w:r w:rsidRPr="003A797E">
              <w:t>Pa-zar-da</w:t>
            </w:r>
            <w:r w:rsidRPr="003A797E">
              <w:tab/>
            </w:r>
          </w:p>
          <w:p w:rsidR="00113942" w:rsidRPr="003A797E" w:rsidRDefault="00113942" w:rsidP="006871D2">
            <w:pPr>
              <w:pStyle w:val="ListParagraph"/>
              <w:numPr>
                <w:ilvl w:val="0"/>
                <w:numId w:val="22"/>
              </w:numPr>
            </w:pPr>
            <w:r w:rsidRPr="003A797E">
              <w:t>Karı-n-ca</w:t>
            </w:r>
          </w:p>
          <w:p w:rsidR="00113942" w:rsidRPr="003A797E" w:rsidRDefault="00113942" w:rsidP="00984311"/>
          <w:p w:rsidR="00113942" w:rsidRPr="003A797E" w:rsidRDefault="00113942" w:rsidP="00584D55">
            <w:r w:rsidRPr="006871D2">
              <w:rPr>
                <w:b/>
              </w:rPr>
              <w:t>5-</w:t>
            </w:r>
            <w:r w:rsidRPr="003A797E">
              <w:t xml:space="preserve">  Aşağıdaki sözcüklerden hangisi </w:t>
            </w:r>
            <w:r w:rsidRPr="006871D2">
              <w:rPr>
                <w:u w:val="single"/>
              </w:rPr>
              <w:t>dört harfli</w:t>
            </w:r>
            <w:r w:rsidRPr="003A797E">
              <w:t xml:space="preserve"> bir hecedir?        </w:t>
            </w:r>
          </w:p>
          <w:p w:rsidR="00113942" w:rsidRPr="003A797E" w:rsidRDefault="00113942" w:rsidP="00584D55"/>
          <w:p w:rsidR="00113942" w:rsidRPr="003A797E" w:rsidRDefault="00113942" w:rsidP="006871D2">
            <w:pPr>
              <w:pStyle w:val="ListParagraph"/>
              <w:numPr>
                <w:ilvl w:val="0"/>
                <w:numId w:val="24"/>
              </w:numPr>
            </w:pPr>
            <w:r w:rsidRPr="003A797E">
              <w:t>Türk</w:t>
            </w:r>
            <w:r w:rsidRPr="003A797E">
              <w:tab/>
              <w:t xml:space="preserve">             </w:t>
            </w:r>
            <w:r w:rsidRPr="006871D2">
              <w:rPr>
                <w:b/>
              </w:rPr>
              <w:t xml:space="preserve">B) </w:t>
            </w:r>
            <w:r w:rsidRPr="003A797E">
              <w:t xml:space="preserve">Kar        </w:t>
            </w:r>
            <w:r w:rsidRPr="006871D2">
              <w:rPr>
                <w:b/>
              </w:rPr>
              <w:t xml:space="preserve">C) </w:t>
            </w:r>
            <w:r w:rsidRPr="003A797E">
              <w:t xml:space="preserve">Oyun     </w:t>
            </w:r>
          </w:p>
          <w:p w:rsidR="00113942" w:rsidRPr="006871D2" w:rsidRDefault="00113942" w:rsidP="003A797E">
            <w:pPr>
              <w:rPr>
                <w:b/>
              </w:rPr>
            </w:pPr>
            <w:r w:rsidRPr="006871D2">
              <w:rPr>
                <w:b/>
              </w:rPr>
              <w:t xml:space="preserve">6- </w:t>
            </w:r>
          </w:p>
          <w:tbl>
            <w:tblPr>
              <w:tblpPr w:leftFromText="141" w:rightFromText="141" w:vertAnchor="text" w:horzAnchor="margin" w:tblpXSpec="center" w:tblpY="-26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783"/>
            </w:tblGrid>
            <w:tr w:rsidR="00113942" w:rsidRPr="003A797E" w:rsidTr="003A797E">
              <w:trPr>
                <w:trHeight w:val="572"/>
              </w:trPr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3942" w:rsidRPr="003A797E" w:rsidRDefault="00113942" w:rsidP="00170D13">
                  <w:pPr>
                    <w:ind w:left="6"/>
                  </w:pPr>
                  <w:r w:rsidRPr="003A797E">
                    <w:t>“Annem pazardan kırmızı elmalar aldı.”</w:t>
                  </w:r>
                </w:p>
                <w:p w:rsidR="00113942" w:rsidRPr="003A797E" w:rsidRDefault="00113942" w:rsidP="00170D13">
                  <w:pPr>
                    <w:ind w:left="6"/>
                  </w:pPr>
                </w:p>
              </w:tc>
            </w:tr>
          </w:tbl>
          <w:p w:rsidR="00113942" w:rsidRPr="003A797E" w:rsidRDefault="00113942" w:rsidP="003A797E">
            <w:r w:rsidRPr="003A797E">
              <w:t xml:space="preserve">Cümlesinde elmaların </w:t>
            </w:r>
            <w:r w:rsidRPr="006871D2">
              <w:rPr>
                <w:u w:val="single"/>
              </w:rPr>
              <w:t xml:space="preserve">nasıl </w:t>
            </w:r>
            <w:r w:rsidRPr="003A797E">
              <w:t>olduğunu belirten kelime hangisidir?</w:t>
            </w:r>
          </w:p>
          <w:p w:rsidR="00113942" w:rsidRPr="003A797E" w:rsidRDefault="00113942" w:rsidP="003A797E"/>
          <w:p w:rsidR="00113942" w:rsidRPr="003A797E" w:rsidRDefault="00113942" w:rsidP="006871D2">
            <w:pPr>
              <w:pStyle w:val="ListParagraph"/>
              <w:numPr>
                <w:ilvl w:val="0"/>
                <w:numId w:val="23"/>
              </w:numPr>
            </w:pPr>
            <w:r w:rsidRPr="003A797E">
              <w:t xml:space="preserve">Pazar  </w:t>
            </w:r>
            <w:r w:rsidRPr="003A797E">
              <w:tab/>
            </w:r>
            <w:r w:rsidRPr="006871D2">
              <w:rPr>
                <w:b/>
              </w:rPr>
              <w:t xml:space="preserve">B) </w:t>
            </w:r>
            <w:r w:rsidRPr="003A797E">
              <w:t>Annem</w:t>
            </w:r>
            <w:r w:rsidRPr="003A797E">
              <w:tab/>
            </w:r>
            <w:r w:rsidRPr="006871D2">
              <w:rPr>
                <w:b/>
              </w:rPr>
              <w:t xml:space="preserve">C) </w:t>
            </w:r>
            <w:r w:rsidRPr="003A797E">
              <w:t>Kırmızı</w:t>
            </w:r>
          </w:p>
          <w:p w:rsidR="00113942" w:rsidRPr="006871D2" w:rsidRDefault="00113942" w:rsidP="003A797E">
            <w:pPr>
              <w:rPr>
                <w:b/>
              </w:rPr>
            </w:pPr>
          </w:p>
          <w:p w:rsidR="00113942" w:rsidRPr="003A797E" w:rsidRDefault="00113942" w:rsidP="003A797E">
            <w:r w:rsidRPr="006871D2">
              <w:rPr>
                <w:b/>
              </w:rPr>
              <w:t>7-</w:t>
            </w:r>
            <w:r w:rsidRPr="003A797E">
              <w:t xml:space="preserve">  Hangi cümlenin sonuna  soru işareti konmalıdır?               </w:t>
            </w:r>
          </w:p>
          <w:p w:rsidR="00113942" w:rsidRPr="003A797E" w:rsidRDefault="00113942" w:rsidP="006871D2">
            <w:pPr>
              <w:pStyle w:val="ListParagraph"/>
              <w:numPr>
                <w:ilvl w:val="0"/>
                <w:numId w:val="27"/>
              </w:numPr>
            </w:pPr>
            <w:r w:rsidRPr="003A797E">
              <w:t>Güzel bir kitap aldım</w:t>
            </w:r>
            <w:r w:rsidRPr="003A797E">
              <w:tab/>
            </w:r>
          </w:p>
          <w:p w:rsidR="00113942" w:rsidRPr="003A797E" w:rsidRDefault="00113942" w:rsidP="006871D2">
            <w:pPr>
              <w:pStyle w:val="ListParagraph"/>
              <w:numPr>
                <w:ilvl w:val="0"/>
                <w:numId w:val="27"/>
              </w:numPr>
            </w:pPr>
            <w:r w:rsidRPr="003A797E">
              <w:t xml:space="preserve">Kitap okumayı severim            </w:t>
            </w:r>
          </w:p>
          <w:p w:rsidR="00113942" w:rsidRPr="003A797E" w:rsidRDefault="00113942" w:rsidP="006871D2">
            <w:pPr>
              <w:pStyle w:val="ListParagraph"/>
              <w:numPr>
                <w:ilvl w:val="0"/>
                <w:numId w:val="27"/>
              </w:numPr>
            </w:pPr>
            <w:r w:rsidRPr="003A797E">
              <w:t xml:space="preserve">Kaç kitap okudunuz </w:t>
            </w:r>
          </w:p>
          <w:p w:rsidR="00113942" w:rsidRPr="003A797E" w:rsidRDefault="00113942" w:rsidP="003A797E"/>
          <w:p w:rsidR="00113942" w:rsidRPr="006871D2" w:rsidRDefault="00113942" w:rsidP="006871D2">
            <w:pPr>
              <w:outlineLvl w:val="0"/>
              <w:rPr>
                <w:b/>
              </w:rPr>
            </w:pPr>
            <w:r w:rsidRPr="006871D2">
              <w:rPr>
                <w:b/>
              </w:rPr>
              <w:t xml:space="preserve">8-. “ </w:t>
            </w:r>
            <w:r w:rsidRPr="003A797E">
              <w:t>Ali pilanlı bir öğrencidir.</w:t>
            </w:r>
            <w:r w:rsidRPr="006871D2">
              <w:rPr>
                <w:b/>
              </w:rPr>
              <w:t>” Cümlesinde yanlış yazılan kelime aşağıdakilerden hangisidir?</w:t>
            </w:r>
          </w:p>
          <w:p w:rsidR="00113942" w:rsidRDefault="00113942" w:rsidP="003A797E"/>
          <w:p w:rsidR="00113942" w:rsidRPr="003A797E" w:rsidRDefault="00113942" w:rsidP="003A797E">
            <w:r>
              <w:t xml:space="preserve">      </w:t>
            </w:r>
            <w:r w:rsidRPr="003A797E">
              <w:t>A) pilanlı</w:t>
            </w:r>
            <w:r>
              <w:tab/>
            </w:r>
            <w:r>
              <w:tab/>
              <w:t>B) öğrencidir</w:t>
            </w:r>
            <w:r>
              <w:tab/>
              <w:t xml:space="preserve">    </w:t>
            </w:r>
            <w:r w:rsidRPr="003A797E">
              <w:t>C) Ali</w:t>
            </w:r>
          </w:p>
          <w:p w:rsidR="00113942" w:rsidRPr="006871D2" w:rsidRDefault="00113942" w:rsidP="003A797E">
            <w:pPr>
              <w:pStyle w:val="ListParagraph"/>
              <w:rPr>
                <w:b/>
              </w:rPr>
            </w:pPr>
          </w:p>
        </w:tc>
        <w:tc>
          <w:tcPr>
            <w:tcW w:w="5350" w:type="dxa"/>
          </w:tcPr>
          <w:p w:rsidR="00113942" w:rsidRPr="003A797E" w:rsidRDefault="00113942" w:rsidP="006871D2">
            <w:pPr>
              <w:outlineLvl w:val="0"/>
            </w:pP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i w:val="0"/>
                <w:sz w:val="24"/>
                <w:szCs w:val="24"/>
              </w:rPr>
              <w:t>9-”yüz” kelimesi aşağıdaki cümlelerden hangisinde farklı anlamda kullanılmıştır?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A)Yazın denizde bol bol yüzdüm.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B)Sabahları yüzünü yıkıyor musun?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C)Elini yüzüne koymuş, düşünüyordu.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i w:val="0"/>
                <w:sz w:val="24"/>
                <w:szCs w:val="24"/>
              </w:rPr>
              <w:t>10- “Küçük-Ufak  “ kelimeleri arasındaki ilişki aşağıdakilerden hangisinde vardır?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a)  çok - az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b)  kırmızı -al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c) yaşlı - genç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i w:val="0"/>
                <w:sz w:val="24"/>
                <w:szCs w:val="24"/>
              </w:rPr>
              <w:t>11-”soğumaya- sonbaharda-başlar-havalar”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i w:val="0"/>
                <w:sz w:val="24"/>
                <w:szCs w:val="24"/>
              </w:rPr>
              <w:t>Yukarıdaki kelimelerle oluşturulabilecek anlamlı ve kurallı cümle aşağıdakilerden hangisidir?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A)Başlar havalar soğumaya sonbaharda.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B)Havalar başlar sonbaharda soğumaya.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C)Sonbaharda havalar soğumaya başlar.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i w:val="0"/>
                <w:sz w:val="24"/>
                <w:szCs w:val="24"/>
              </w:rPr>
              <w:t>12- "Oyuncaklarda" sözcüğünü tekil yapmak istersek hangi eki silmeliyiz ?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  A.    –cak</w:t>
            </w:r>
            <w:r w:rsidRPr="006871D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ab/>
              <w:t xml:space="preserve">   B. –lar</w:t>
            </w:r>
            <w:r w:rsidRPr="006871D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ab/>
              <w:t>C. –da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i w:val="0"/>
                <w:sz w:val="24"/>
                <w:szCs w:val="24"/>
              </w:rPr>
              <w:t>13- Aşağıdaki özel isimlerden hangisi yanlış yazılmıştır?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A) Şenay’ın           B) Burak’lar       C) Gülten’e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i w:val="0"/>
                <w:sz w:val="24"/>
                <w:szCs w:val="24"/>
              </w:rPr>
              <w:t>14- Aşağıdakilerden hangisi  sözlükte en sonda yer alır ?</w:t>
            </w:r>
          </w:p>
          <w:p w:rsidR="00113942" w:rsidRPr="006871D2" w:rsidRDefault="00113942" w:rsidP="00BF0F6B">
            <w:pPr>
              <w:pStyle w:val="Heading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871D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A)   Kulak     B)  Saat           C)  Güneş</w:t>
            </w:r>
          </w:p>
          <w:p w:rsidR="00113942" w:rsidRPr="006871D2" w:rsidRDefault="00113942" w:rsidP="00BF0F6B">
            <w:pPr>
              <w:rPr>
                <w:b/>
              </w:rPr>
            </w:pPr>
            <w:r w:rsidRPr="006871D2">
              <w:rPr>
                <w:b/>
              </w:rPr>
              <w:t>15- Aşağıdaki cümlelerin hangisinde noktalama işareti yanlış kullanılmıştır?</w:t>
            </w:r>
          </w:p>
          <w:p w:rsidR="00113942" w:rsidRDefault="00113942" w:rsidP="00BF0F6B"/>
          <w:p w:rsidR="00113942" w:rsidRPr="003A797E" w:rsidRDefault="00113942" w:rsidP="00BF0F6B">
            <w:r w:rsidRPr="003A797E">
              <w:t>A)  Okula ne zaman geleceksin ?</w:t>
            </w:r>
          </w:p>
          <w:p w:rsidR="00113942" w:rsidRPr="003A797E" w:rsidRDefault="00113942" w:rsidP="00BF0F6B">
            <w:r w:rsidRPr="003A797E">
              <w:t>B)   Babam  işe gitti .</w:t>
            </w:r>
          </w:p>
          <w:p w:rsidR="00113942" w:rsidRPr="003A797E" w:rsidRDefault="00113942" w:rsidP="00BF0F6B">
            <w:r w:rsidRPr="003A797E">
              <w:t>C) Yener hasta oldu ?</w:t>
            </w:r>
            <w:r>
              <w:t xml:space="preserve"> </w:t>
            </w:r>
            <w:hyperlink r:id="rId9" w:history="1">
              <w:r w:rsidRPr="00E62D32">
                <w:rPr>
                  <w:rStyle w:val="Hyperlink"/>
                  <w:b/>
                  <w:sz w:val="28"/>
                </w:rPr>
                <w:t>www.sorubak.com</w:t>
              </w:r>
            </w:hyperlink>
          </w:p>
          <w:p w:rsidR="00113942" w:rsidRPr="003A797E" w:rsidRDefault="00113942" w:rsidP="009F7A2F">
            <w:r w:rsidRPr="003A797E">
              <w:tab/>
            </w:r>
          </w:p>
          <w:p w:rsidR="00113942" w:rsidRPr="003A797E" w:rsidRDefault="00113942" w:rsidP="009F7A2F">
            <w:r w:rsidRPr="003A797E">
              <w:t xml:space="preserve">     </w:t>
            </w:r>
          </w:p>
          <w:p w:rsidR="00113942" w:rsidRPr="006871D2" w:rsidRDefault="00113942" w:rsidP="006871D2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113942" w:rsidRPr="001C0B98" w:rsidRDefault="00113942" w:rsidP="003A797E">
      <w:pPr>
        <w:tabs>
          <w:tab w:val="left" w:pos="7890"/>
        </w:tabs>
        <w:rPr>
          <w:lang w:eastAsia="en-US"/>
        </w:rPr>
      </w:pPr>
    </w:p>
    <w:sectPr w:rsidR="00113942" w:rsidRPr="001C0B98" w:rsidSect="00334754">
      <w:pgSz w:w="11906" w:h="16838"/>
      <w:pgMar w:top="450" w:right="566" w:bottom="270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C0FBA"/>
    <w:multiLevelType w:val="hybridMultilevel"/>
    <w:tmpl w:val="6FC2FA50"/>
    <w:lvl w:ilvl="0" w:tplc="FE860266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86F3DF5"/>
    <w:multiLevelType w:val="hybridMultilevel"/>
    <w:tmpl w:val="2BBA072C"/>
    <w:lvl w:ilvl="0" w:tplc="64DA6884">
      <w:start w:val="3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2">
    <w:nsid w:val="0A2B4CED"/>
    <w:multiLevelType w:val="hybridMultilevel"/>
    <w:tmpl w:val="1DDAACE0"/>
    <w:lvl w:ilvl="0" w:tplc="B38EC33A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0CD86FC8"/>
    <w:multiLevelType w:val="hybridMultilevel"/>
    <w:tmpl w:val="C91E3A50"/>
    <w:lvl w:ilvl="0" w:tplc="EC865D3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291B86"/>
    <w:multiLevelType w:val="hybridMultilevel"/>
    <w:tmpl w:val="B8728CAA"/>
    <w:lvl w:ilvl="0" w:tplc="5F40A7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3C5DA0"/>
    <w:multiLevelType w:val="hybridMultilevel"/>
    <w:tmpl w:val="0B8EA5D4"/>
    <w:lvl w:ilvl="0" w:tplc="3398DD94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1B791CCE"/>
    <w:multiLevelType w:val="hybridMultilevel"/>
    <w:tmpl w:val="317E12CA"/>
    <w:lvl w:ilvl="0" w:tplc="C55E4C7A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238C79FC"/>
    <w:multiLevelType w:val="hybridMultilevel"/>
    <w:tmpl w:val="2ED62F24"/>
    <w:lvl w:ilvl="0" w:tplc="B614B5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B4594E"/>
    <w:multiLevelType w:val="hybridMultilevel"/>
    <w:tmpl w:val="92F40B7A"/>
    <w:lvl w:ilvl="0" w:tplc="CC66FF24">
      <w:start w:val="1"/>
      <w:numFmt w:val="lowerLetter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9">
    <w:nsid w:val="2BCB36C0"/>
    <w:multiLevelType w:val="hybridMultilevel"/>
    <w:tmpl w:val="4EF6BF8A"/>
    <w:lvl w:ilvl="0" w:tplc="7400B5E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F52F29"/>
    <w:multiLevelType w:val="hybridMultilevel"/>
    <w:tmpl w:val="B7060E5E"/>
    <w:lvl w:ilvl="0" w:tplc="F74829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B392FA8"/>
    <w:multiLevelType w:val="hybridMultilevel"/>
    <w:tmpl w:val="B046FADC"/>
    <w:lvl w:ilvl="0" w:tplc="F410AD16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D896B8F"/>
    <w:multiLevelType w:val="hybridMultilevel"/>
    <w:tmpl w:val="D728C588"/>
    <w:lvl w:ilvl="0" w:tplc="79BE10BA">
      <w:start w:val="1"/>
      <w:numFmt w:val="lowerLetter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13">
    <w:nsid w:val="42697DBD"/>
    <w:multiLevelType w:val="hybridMultilevel"/>
    <w:tmpl w:val="40A6B3C8"/>
    <w:lvl w:ilvl="0" w:tplc="81AAC15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5453846"/>
    <w:multiLevelType w:val="hybridMultilevel"/>
    <w:tmpl w:val="0E26484E"/>
    <w:lvl w:ilvl="0" w:tplc="427AB4EE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5">
    <w:nsid w:val="475A1213"/>
    <w:multiLevelType w:val="hybridMultilevel"/>
    <w:tmpl w:val="028CF536"/>
    <w:lvl w:ilvl="0" w:tplc="A08C8226">
      <w:start w:val="1"/>
      <w:numFmt w:val="lowerLetter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16">
    <w:nsid w:val="493F3E2B"/>
    <w:multiLevelType w:val="hybridMultilevel"/>
    <w:tmpl w:val="D062F2DC"/>
    <w:lvl w:ilvl="0" w:tplc="F56601B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EB781E"/>
    <w:multiLevelType w:val="hybridMultilevel"/>
    <w:tmpl w:val="42540568"/>
    <w:lvl w:ilvl="0" w:tplc="8F90F1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8A42B9"/>
    <w:multiLevelType w:val="hybridMultilevel"/>
    <w:tmpl w:val="9892ACDA"/>
    <w:lvl w:ilvl="0" w:tplc="64103286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9">
    <w:nsid w:val="54353EC7"/>
    <w:multiLevelType w:val="hybridMultilevel"/>
    <w:tmpl w:val="BCD4A564"/>
    <w:lvl w:ilvl="0" w:tplc="F760C0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5DA64C7"/>
    <w:multiLevelType w:val="hybridMultilevel"/>
    <w:tmpl w:val="A0D6CE40"/>
    <w:lvl w:ilvl="0" w:tplc="4E78D5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EB6432B"/>
    <w:multiLevelType w:val="hybridMultilevel"/>
    <w:tmpl w:val="EEB8CF3C"/>
    <w:lvl w:ilvl="0" w:tplc="A188756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F85B65"/>
    <w:multiLevelType w:val="hybridMultilevel"/>
    <w:tmpl w:val="2090964A"/>
    <w:lvl w:ilvl="0" w:tplc="229063EE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23">
    <w:nsid w:val="708C6A44"/>
    <w:multiLevelType w:val="hybridMultilevel"/>
    <w:tmpl w:val="BC9C3242"/>
    <w:lvl w:ilvl="0" w:tplc="62E6923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90B67B7"/>
    <w:multiLevelType w:val="hybridMultilevel"/>
    <w:tmpl w:val="CB0C34E4"/>
    <w:lvl w:ilvl="0" w:tplc="554E17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C755E9B"/>
    <w:multiLevelType w:val="hybridMultilevel"/>
    <w:tmpl w:val="0A723282"/>
    <w:lvl w:ilvl="0" w:tplc="223A56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E53135E"/>
    <w:multiLevelType w:val="hybridMultilevel"/>
    <w:tmpl w:val="644E8108"/>
    <w:lvl w:ilvl="0" w:tplc="AD8C5B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E5D1490"/>
    <w:multiLevelType w:val="hybridMultilevel"/>
    <w:tmpl w:val="6CD6C208"/>
    <w:lvl w:ilvl="0" w:tplc="5B48346C">
      <w:start w:val="1"/>
      <w:numFmt w:val="lowerLetter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22"/>
  </w:num>
  <w:num w:numId="2">
    <w:abstractNumId w:val="14"/>
  </w:num>
  <w:num w:numId="3">
    <w:abstractNumId w:val="12"/>
  </w:num>
  <w:num w:numId="4">
    <w:abstractNumId w:val="8"/>
  </w:num>
  <w:num w:numId="5">
    <w:abstractNumId w:val="1"/>
  </w:num>
  <w:num w:numId="6">
    <w:abstractNumId w:val="26"/>
  </w:num>
  <w:num w:numId="7">
    <w:abstractNumId w:val="24"/>
  </w:num>
  <w:num w:numId="8">
    <w:abstractNumId w:val="13"/>
  </w:num>
  <w:num w:numId="9">
    <w:abstractNumId w:val="15"/>
  </w:num>
  <w:num w:numId="10">
    <w:abstractNumId w:val="27"/>
  </w:num>
  <w:num w:numId="11">
    <w:abstractNumId w:val="5"/>
  </w:num>
  <w:num w:numId="12">
    <w:abstractNumId w:val="2"/>
  </w:num>
  <w:num w:numId="13">
    <w:abstractNumId w:val="11"/>
  </w:num>
  <w:num w:numId="14">
    <w:abstractNumId w:val="6"/>
  </w:num>
  <w:num w:numId="15">
    <w:abstractNumId w:val="0"/>
  </w:num>
  <w:num w:numId="16">
    <w:abstractNumId w:val="9"/>
  </w:num>
  <w:num w:numId="17">
    <w:abstractNumId w:val="18"/>
  </w:num>
  <w:num w:numId="18">
    <w:abstractNumId w:val="7"/>
  </w:num>
  <w:num w:numId="19">
    <w:abstractNumId w:val="20"/>
  </w:num>
  <w:num w:numId="20">
    <w:abstractNumId w:val="16"/>
  </w:num>
  <w:num w:numId="21">
    <w:abstractNumId w:val="25"/>
  </w:num>
  <w:num w:numId="22">
    <w:abstractNumId w:val="23"/>
  </w:num>
  <w:num w:numId="23">
    <w:abstractNumId w:val="4"/>
  </w:num>
  <w:num w:numId="24">
    <w:abstractNumId w:val="3"/>
  </w:num>
  <w:num w:numId="25">
    <w:abstractNumId w:val="19"/>
  </w:num>
  <w:num w:numId="26">
    <w:abstractNumId w:val="17"/>
  </w:num>
  <w:num w:numId="27">
    <w:abstractNumId w:val="10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754"/>
    <w:rsid w:val="00001BAF"/>
    <w:rsid w:val="000B4884"/>
    <w:rsid w:val="000B58CE"/>
    <w:rsid w:val="00113942"/>
    <w:rsid w:val="00170D13"/>
    <w:rsid w:val="001C0B98"/>
    <w:rsid w:val="00254143"/>
    <w:rsid w:val="0026204B"/>
    <w:rsid w:val="003232EA"/>
    <w:rsid w:val="00334754"/>
    <w:rsid w:val="00354C61"/>
    <w:rsid w:val="003A797E"/>
    <w:rsid w:val="003B63DF"/>
    <w:rsid w:val="004014FB"/>
    <w:rsid w:val="004D1562"/>
    <w:rsid w:val="004E6080"/>
    <w:rsid w:val="00502C90"/>
    <w:rsid w:val="00552E46"/>
    <w:rsid w:val="00584D55"/>
    <w:rsid w:val="006474B2"/>
    <w:rsid w:val="006871D2"/>
    <w:rsid w:val="00984311"/>
    <w:rsid w:val="009F7A2F"/>
    <w:rsid w:val="00B34F34"/>
    <w:rsid w:val="00BF0F6B"/>
    <w:rsid w:val="00C828D7"/>
    <w:rsid w:val="00CA518E"/>
    <w:rsid w:val="00D40739"/>
    <w:rsid w:val="00E103A2"/>
    <w:rsid w:val="00E62D32"/>
    <w:rsid w:val="00ED6EE5"/>
    <w:rsid w:val="00F31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754"/>
    <w:rPr>
      <w:rFonts w:ascii="Times New Roman" w:eastAsia="Times New Roman" w:hAnsi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0F6B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BF0F6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oSpacing">
    <w:name w:val="No Spacing"/>
    <w:uiPriority w:val="99"/>
    <w:qFormat/>
    <w:rsid w:val="00334754"/>
    <w:rPr>
      <w:lang w:eastAsia="en-US"/>
    </w:rPr>
  </w:style>
  <w:style w:type="table" w:styleId="TableGrid">
    <w:name w:val="Table Grid"/>
    <w:basedOn w:val="TableNormal"/>
    <w:uiPriority w:val="99"/>
    <w:rsid w:val="003347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347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34754"/>
    <w:rPr>
      <w:rFonts w:ascii="Times New Roman" w:hAnsi="Times New Roman" w:cs="Times New Roman"/>
      <w:sz w:val="24"/>
      <w:szCs w:val="24"/>
      <w:lang w:eastAsia="tr-TR"/>
    </w:rPr>
  </w:style>
  <w:style w:type="paragraph" w:styleId="BodyText">
    <w:name w:val="Body Text"/>
    <w:basedOn w:val="Normal"/>
    <w:link w:val="BodyTextChar"/>
    <w:uiPriority w:val="99"/>
    <w:rsid w:val="00334754"/>
    <w:rPr>
      <w:i/>
      <w:iCs/>
      <w:sz w:val="1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34754"/>
    <w:rPr>
      <w:rFonts w:ascii="Times New Roman" w:hAnsi="Times New Roman" w:cs="Times New Roman"/>
      <w:i/>
      <w:iCs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4D15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54C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4C61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4E608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4</Pages>
  <Words>1032</Words>
  <Characters>5889</Characters>
  <Application>Microsoft Office Outlook</Application>
  <DocSecurity>0</DocSecurity>
  <Lines>0</Lines>
  <Paragraphs>0</Paragraphs>
  <ScaleCrop>false</ScaleCrop>
  <Company>TURBO A.Ş.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ULAS</dc:creator>
  <cp:keywords/>
  <dc:description/>
  <cp:lastModifiedBy>edanur</cp:lastModifiedBy>
  <cp:revision>6</cp:revision>
  <cp:lastPrinted>2014-11-01T11:45:00Z</cp:lastPrinted>
  <dcterms:created xsi:type="dcterms:W3CDTF">2014-10-31T08:20:00Z</dcterms:created>
  <dcterms:modified xsi:type="dcterms:W3CDTF">2014-11-05T20:08:00Z</dcterms:modified>
</cp:coreProperties>
</file>