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AC" w:rsidRDefault="00BF03AC">
      <w:pPr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8.25pt;margin-top:-34.5pt;width:0;height:868.5pt;z-index:251652096" o:connectortype="straight"/>
        </w:pict>
      </w:r>
      <w:r>
        <w:rPr>
          <w:rFonts w:ascii="ALFABET98" w:hAnsi="ALFABET98"/>
          <w:b/>
          <w:sz w:val="28"/>
          <w:szCs w:val="28"/>
        </w:rPr>
        <w:t xml:space="preserve"> </w:t>
      </w:r>
      <w:r w:rsidRPr="00CE7EA4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           </w:t>
      </w:r>
      <w:r w:rsidRPr="00CE7EA4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……………</w:t>
      </w:r>
    </w:p>
    <w:p w:rsidR="00BF03AC" w:rsidRDefault="00BF03A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Elif çiçekleri çok severdi. Yaz tatilinde dedesinin yanına gitti. Dedesinin çok güzel bir bahçesi vardı. Bahçede çeşit çeşit çiçekler vardı. Elif’in en çok sevdiği çiçek ise mor renkli bir menekşeydi.</w:t>
      </w:r>
    </w:p>
    <w:p w:rsidR="00BF03AC" w:rsidRPr="00D2135F" w:rsidRDefault="00BF03AC" w:rsidP="00D2135F">
      <w:pPr>
        <w:rPr>
          <w:rFonts w:ascii="ALFABET98" w:hAnsi="ALFABET98"/>
          <w:b/>
          <w:sz w:val="28"/>
          <w:szCs w:val="28"/>
        </w:rPr>
      </w:pPr>
      <w:r w:rsidRPr="00D2135F">
        <w:rPr>
          <w:rFonts w:ascii="ALFABET98" w:hAnsi="ALFABET98"/>
          <w:b/>
          <w:sz w:val="28"/>
          <w:szCs w:val="28"/>
        </w:rPr>
        <w:t>1.Elif neyi çok severdi?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çiçek     b) kedi     c) oyuncak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hyperlink r:id="rId7" w:history="1">
        <w:r w:rsidRPr="001C67E2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p w:rsidR="00BF03AC" w:rsidRPr="00D2135F" w:rsidRDefault="00BF03AC" w:rsidP="00D2135F">
      <w:pPr>
        <w:rPr>
          <w:rFonts w:ascii="ALFABET98" w:hAnsi="ALFABET98"/>
          <w:b/>
          <w:sz w:val="28"/>
          <w:szCs w:val="28"/>
        </w:rPr>
      </w:pPr>
      <w:r w:rsidRPr="00D2135F">
        <w:rPr>
          <w:rFonts w:ascii="ALFABET98" w:hAnsi="ALFABET98"/>
          <w:b/>
          <w:sz w:val="28"/>
          <w:szCs w:val="28"/>
        </w:rPr>
        <w:t>2. Elif tatilde kimin yanına gitti?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teyzesinin  b) amcasının  c) dedesinin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Pr="00D2135F" w:rsidRDefault="00BF03AC" w:rsidP="00D2135F">
      <w:pPr>
        <w:rPr>
          <w:rFonts w:ascii="ALFABET98" w:hAnsi="ALFABET98"/>
          <w:b/>
          <w:sz w:val="28"/>
          <w:szCs w:val="28"/>
        </w:rPr>
      </w:pPr>
      <w:r w:rsidRPr="00D2135F">
        <w:rPr>
          <w:rFonts w:ascii="ALFABET98" w:hAnsi="ALFABET98"/>
          <w:b/>
          <w:sz w:val="28"/>
          <w:szCs w:val="28"/>
        </w:rPr>
        <w:t>3. Elif’in en çok sevdiği çiçek hangisidir?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gül        b) menekşe      c) papatya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 w:rsidRPr="00D2135F">
        <w:rPr>
          <w:rFonts w:ascii="ALFABET98" w:hAnsi="ALFABET98"/>
          <w:b/>
          <w:sz w:val="28"/>
          <w:szCs w:val="28"/>
        </w:rPr>
        <w:t>4. Okuduğun metnin başlığı ne olabilir?</w:t>
      </w:r>
      <w:r>
        <w:rPr>
          <w:rFonts w:ascii="ALFABET98" w:hAnsi="ALFABET98"/>
          <w:sz w:val="28"/>
          <w:szCs w:val="28"/>
        </w:rPr>
        <w:br/>
        <w:t>a) Elif’in Oyuncağı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Mutsuz Elif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Elif ve Çiçekleri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  <w:r w:rsidRPr="00D2135F">
        <w:rPr>
          <w:rFonts w:ascii="ALFABET98" w:hAnsi="ALFABET98"/>
          <w:b/>
          <w:sz w:val="28"/>
          <w:szCs w:val="28"/>
        </w:rPr>
        <w:t xml:space="preserve">5. Alfabemizde </w:t>
      </w:r>
      <w:r w:rsidRPr="00D2135F">
        <w:rPr>
          <w:rFonts w:ascii="ALFABET98" w:hAnsi="ALFABET98"/>
          <w:b/>
          <w:sz w:val="28"/>
          <w:szCs w:val="28"/>
          <w:u w:val="single"/>
        </w:rPr>
        <w:t>kaç tane harf</w:t>
      </w:r>
      <w:r w:rsidRPr="00D2135F">
        <w:rPr>
          <w:rFonts w:ascii="ALFABET98" w:hAnsi="ALFABET98"/>
          <w:b/>
          <w:sz w:val="28"/>
          <w:szCs w:val="28"/>
        </w:rPr>
        <w:t xml:space="preserve"> var?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 w:rsidRPr="00D2135F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30</w:t>
      </w:r>
      <w:r w:rsidRPr="00D2135F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b) 29</w:t>
      </w:r>
      <w:r w:rsidRPr="00D2135F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   </w:t>
      </w:r>
      <w:r w:rsidRPr="00D2135F">
        <w:rPr>
          <w:rFonts w:ascii="ALFABET98" w:hAnsi="ALFABET98"/>
          <w:sz w:val="28"/>
          <w:szCs w:val="28"/>
        </w:rPr>
        <w:t xml:space="preserve"> c)</w:t>
      </w:r>
      <w:r>
        <w:rPr>
          <w:rFonts w:ascii="ALFABET98" w:hAnsi="ALFABET98"/>
          <w:sz w:val="28"/>
          <w:szCs w:val="28"/>
        </w:rPr>
        <w:t xml:space="preserve"> 25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  <w:r w:rsidRPr="00D2135F">
        <w:rPr>
          <w:rFonts w:ascii="ALFABET98" w:hAnsi="ALFABET98"/>
          <w:b/>
          <w:sz w:val="28"/>
          <w:szCs w:val="28"/>
        </w:rPr>
        <w:t>6.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D2135F">
        <w:rPr>
          <w:rFonts w:ascii="ALFABET98" w:hAnsi="ALFABET98"/>
          <w:b/>
          <w:sz w:val="28"/>
          <w:szCs w:val="28"/>
          <w:u w:val="single"/>
        </w:rPr>
        <w:t>Ünlü harfleri</w:t>
      </w:r>
      <w:r>
        <w:rPr>
          <w:rFonts w:ascii="ALFABET98" w:hAnsi="ALFABET98"/>
          <w:b/>
          <w:sz w:val="28"/>
          <w:szCs w:val="28"/>
        </w:rPr>
        <w:t xml:space="preserve"> aşağıya yaz.</w:t>
      </w: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……………………………………</w:t>
      </w: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7. “sakız “ kelimesinin </w:t>
      </w:r>
      <w:r w:rsidRPr="00B76CE9">
        <w:rPr>
          <w:rFonts w:ascii="ALFABET98" w:hAnsi="ALFABET98"/>
          <w:b/>
          <w:sz w:val="28"/>
          <w:szCs w:val="28"/>
          <w:u w:val="single"/>
        </w:rPr>
        <w:t>ünlü harfleri</w:t>
      </w:r>
      <w:r>
        <w:rPr>
          <w:rFonts w:ascii="ALFABET98" w:hAnsi="ALFABET98"/>
          <w:b/>
          <w:sz w:val="28"/>
          <w:szCs w:val="28"/>
        </w:rPr>
        <w:t xml:space="preserve"> nelerdir?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 w:rsidRPr="00B76CE9">
        <w:rPr>
          <w:rFonts w:ascii="ALFABET98" w:hAnsi="ALFABET98"/>
          <w:sz w:val="28"/>
          <w:szCs w:val="28"/>
        </w:rPr>
        <w:t xml:space="preserve">a) o, u        </w:t>
      </w:r>
      <w:r>
        <w:rPr>
          <w:rFonts w:ascii="ALFABET98" w:hAnsi="ALFABET98"/>
          <w:sz w:val="28"/>
          <w:szCs w:val="28"/>
        </w:rPr>
        <w:t xml:space="preserve"> </w:t>
      </w:r>
      <w:r w:rsidRPr="00B76CE9">
        <w:rPr>
          <w:rFonts w:ascii="ALFABET98" w:hAnsi="ALFABET98"/>
          <w:sz w:val="28"/>
          <w:szCs w:val="28"/>
        </w:rPr>
        <w:t xml:space="preserve"> b) a, ı          c)</w:t>
      </w:r>
      <w:r>
        <w:rPr>
          <w:rFonts w:ascii="ALFABET98" w:hAnsi="ALFABET98"/>
          <w:sz w:val="28"/>
          <w:szCs w:val="28"/>
        </w:rPr>
        <w:t xml:space="preserve"> a,e</w:t>
      </w:r>
    </w:p>
    <w:p w:rsidR="00BF03AC" w:rsidRDefault="00BF03AC" w:rsidP="00D2135F">
      <w:pPr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8. “televizyon “ kelimesinde kaç </w:t>
      </w:r>
      <w:r w:rsidRPr="00145441">
        <w:rPr>
          <w:rFonts w:ascii="ALFABET98" w:hAnsi="ALFABET98"/>
          <w:b/>
          <w:sz w:val="28"/>
          <w:szCs w:val="28"/>
          <w:u w:val="single"/>
        </w:rPr>
        <w:t>hecelidir?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4           b) 5          c) 2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 w:rsidRPr="00145441">
        <w:rPr>
          <w:rFonts w:ascii="ALFABET98" w:hAnsi="ALFABET98"/>
          <w:b/>
          <w:sz w:val="28"/>
          <w:szCs w:val="28"/>
        </w:rPr>
        <w:t>9.</w:t>
      </w:r>
      <w:r>
        <w:rPr>
          <w:rFonts w:ascii="ALFABET98" w:hAnsi="ALFABET98"/>
          <w:b/>
          <w:sz w:val="28"/>
          <w:szCs w:val="28"/>
        </w:rPr>
        <w:t xml:space="preserve"> “</w:t>
      </w:r>
      <w:r w:rsidRPr="00145441">
        <w:rPr>
          <w:rFonts w:ascii="ALFABET98" w:hAnsi="ALFABET98"/>
          <w:b/>
          <w:sz w:val="28"/>
          <w:szCs w:val="28"/>
          <w:u w:val="single"/>
        </w:rPr>
        <w:t>Yaramaz</w:t>
      </w:r>
      <w:r>
        <w:rPr>
          <w:rFonts w:ascii="ALFABET98" w:hAnsi="ALFABET98"/>
          <w:b/>
          <w:sz w:val="28"/>
          <w:szCs w:val="28"/>
        </w:rPr>
        <w:t xml:space="preserve"> “ kelimesinin </w:t>
      </w:r>
      <w:r w:rsidRPr="00145441">
        <w:rPr>
          <w:rFonts w:ascii="ALFABET98" w:hAnsi="ALFABET98"/>
          <w:b/>
          <w:sz w:val="28"/>
          <w:szCs w:val="28"/>
          <w:u w:val="single"/>
        </w:rPr>
        <w:t>zıt anlamlısı</w:t>
      </w:r>
      <w:r>
        <w:rPr>
          <w:rFonts w:ascii="ALFABET98" w:hAnsi="ALFABET98"/>
          <w:b/>
          <w:sz w:val="28"/>
          <w:szCs w:val="28"/>
        </w:rPr>
        <w:t xml:space="preserve"> hangisidir?</w:t>
      </w:r>
      <w:r>
        <w:rPr>
          <w:rFonts w:ascii="ALFABET98" w:hAnsi="ALFABET98"/>
          <w:b/>
          <w:sz w:val="28"/>
          <w:szCs w:val="28"/>
        </w:rPr>
        <w:br/>
      </w:r>
      <w:r w:rsidRPr="00145441">
        <w:rPr>
          <w:rFonts w:ascii="ALFABET98" w:hAnsi="ALFABET98"/>
          <w:sz w:val="28"/>
          <w:szCs w:val="28"/>
        </w:rPr>
        <w:t>a) temiz         b) zengin      c) uslu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  <w:r w:rsidRPr="00145441">
        <w:rPr>
          <w:rFonts w:ascii="ALFABET98" w:hAnsi="ALFABET98"/>
          <w:b/>
          <w:sz w:val="28"/>
          <w:szCs w:val="28"/>
        </w:rPr>
        <w:t>10.</w:t>
      </w:r>
      <w:r>
        <w:rPr>
          <w:rFonts w:ascii="ALFABET98" w:hAnsi="ALFABET98"/>
          <w:b/>
          <w:sz w:val="28"/>
          <w:szCs w:val="28"/>
        </w:rPr>
        <w:t xml:space="preserve"> “</w:t>
      </w:r>
      <w:r w:rsidRPr="00145441">
        <w:rPr>
          <w:rFonts w:ascii="ALFABET98" w:hAnsi="ALFABET98"/>
          <w:b/>
          <w:sz w:val="28"/>
          <w:szCs w:val="28"/>
          <w:u w:val="single"/>
        </w:rPr>
        <w:t>güzel</w:t>
      </w:r>
      <w:r>
        <w:rPr>
          <w:rFonts w:ascii="ALFABET98" w:hAnsi="ALFABET98"/>
          <w:b/>
          <w:sz w:val="28"/>
          <w:szCs w:val="28"/>
        </w:rPr>
        <w:t xml:space="preserve"> “ kelimesinin </w:t>
      </w:r>
      <w:r w:rsidRPr="00145441">
        <w:rPr>
          <w:rFonts w:ascii="ALFABET98" w:hAnsi="ALFABET98"/>
          <w:b/>
          <w:sz w:val="28"/>
          <w:szCs w:val="28"/>
          <w:u w:val="single"/>
        </w:rPr>
        <w:t>zıt anlamlısı</w:t>
      </w:r>
      <w:r>
        <w:rPr>
          <w:rFonts w:ascii="ALFABET98" w:hAnsi="ALFABET98"/>
          <w:b/>
          <w:sz w:val="28"/>
          <w:szCs w:val="28"/>
        </w:rPr>
        <w:t xml:space="preserve"> hangi cümlede var?</w:t>
      </w:r>
    </w:p>
    <w:p w:rsidR="00BF03AC" w:rsidRPr="00916364" w:rsidRDefault="00BF03AC" w:rsidP="00D2135F">
      <w:pPr>
        <w:rPr>
          <w:rFonts w:ascii="ALFABET98" w:hAnsi="ALFABET98"/>
          <w:sz w:val="28"/>
          <w:szCs w:val="28"/>
        </w:rPr>
      </w:pPr>
      <w:r w:rsidRPr="00916364">
        <w:rPr>
          <w:rFonts w:ascii="ALFABET98" w:hAnsi="ALFABET98"/>
          <w:sz w:val="28"/>
          <w:szCs w:val="28"/>
        </w:rPr>
        <w:t>a) Bu araba çok pahalı.</w:t>
      </w:r>
    </w:p>
    <w:p w:rsidR="00BF03AC" w:rsidRPr="00916364" w:rsidRDefault="00BF03AC" w:rsidP="00D2135F">
      <w:pPr>
        <w:rPr>
          <w:rFonts w:ascii="ALFABET98" w:hAnsi="ALFABET98"/>
          <w:sz w:val="28"/>
          <w:szCs w:val="28"/>
        </w:rPr>
      </w:pPr>
      <w:r w:rsidRPr="00916364">
        <w:rPr>
          <w:rFonts w:ascii="ALFABET98" w:hAnsi="ALFABET98"/>
          <w:sz w:val="28"/>
          <w:szCs w:val="28"/>
        </w:rPr>
        <w:t>b) Evdeki halı kirli.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  <w:r w:rsidRPr="00916364">
        <w:rPr>
          <w:rFonts w:ascii="ALFABET98" w:hAnsi="ALFABET98"/>
          <w:sz w:val="28"/>
          <w:szCs w:val="28"/>
        </w:rPr>
        <w:t xml:space="preserve">c) </w:t>
      </w:r>
      <w:r>
        <w:rPr>
          <w:rFonts w:ascii="ALFABET98" w:hAnsi="ALFABET98"/>
          <w:sz w:val="28"/>
          <w:szCs w:val="28"/>
        </w:rPr>
        <w:t>Çirkin ördeği kimse beğenmedi.</w:t>
      </w: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</w:t>
      </w:r>
      <w:r w:rsidRPr="00916364">
        <w:rPr>
          <w:rFonts w:ascii="ALFABET98" w:hAnsi="ALFABET98"/>
          <w:b/>
          <w:sz w:val="28"/>
          <w:szCs w:val="28"/>
        </w:rPr>
        <w:t xml:space="preserve">TÜRKÇE TESTİ BİTTİ. </w:t>
      </w:r>
      <w:r w:rsidRPr="00916364">
        <w:rPr>
          <w:rFonts w:ascii="ALFABET98" w:hAnsi="ALFABET98"/>
          <w:b/>
          <w:sz w:val="28"/>
          <w:szCs w:val="28"/>
        </w:rPr>
        <w:sym w:font="Wingdings" w:char="F04A"/>
      </w: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916364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9B66E5">
      <w:pPr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pict>
          <v:shape id="_x0000_s1027" type="#_x0000_t32" style="position:absolute;margin-left:261pt;margin-top:-36pt;width:0;height:868.5pt;z-index:251653120" o:connectortype="straight"/>
        </w:pict>
      </w:r>
      <w:r>
        <w:rPr>
          <w:rFonts w:ascii="ALFABET98" w:hAnsi="ALFABET98"/>
          <w:b/>
          <w:sz w:val="28"/>
          <w:szCs w:val="28"/>
        </w:rPr>
        <w:t xml:space="preserve">1.Aşağıdakilerden hangisi </w:t>
      </w:r>
      <w:r w:rsidRPr="009B66E5">
        <w:rPr>
          <w:rFonts w:ascii="ALFABET98" w:hAnsi="ALFABET98"/>
          <w:b/>
          <w:sz w:val="28"/>
          <w:szCs w:val="28"/>
          <w:u w:val="single"/>
        </w:rPr>
        <w:t>silindire benzer?</w:t>
      </w:r>
      <w:r w:rsidRPr="009B66E5">
        <w:rPr>
          <w:rFonts w:ascii="ALFABET98" w:hAnsi="ALFABET98"/>
          <w:b/>
          <w:sz w:val="28"/>
          <w:szCs w:val="28"/>
          <w:u w:val="single"/>
        </w:rPr>
        <w:br/>
      </w:r>
      <w:r>
        <w:rPr>
          <w:rFonts w:ascii="ALFABET98" w:hAnsi="ALFABET98"/>
          <w:b/>
          <w:sz w:val="28"/>
          <w:szCs w:val="28"/>
        </w:rPr>
        <w:t>a) kitap         b) pil        c) top</w:t>
      </w:r>
    </w:p>
    <w:p w:rsidR="00BF03AC" w:rsidRDefault="00BF03AC" w:rsidP="009B66E5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9B66E5">
      <w:pPr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2. Hangi şeklin ayrıtı ve köşesi </w:t>
      </w:r>
      <w:r w:rsidRPr="009B66E5">
        <w:rPr>
          <w:rFonts w:ascii="ALFABET98" w:hAnsi="ALFABET98"/>
          <w:b/>
          <w:sz w:val="28"/>
          <w:szCs w:val="28"/>
          <w:u w:val="single"/>
        </w:rPr>
        <w:t>yoktur?</w:t>
      </w:r>
    </w:p>
    <w:p w:rsidR="00BF03AC" w:rsidRDefault="00BF03AC" w:rsidP="009B66E5">
      <w:pPr>
        <w:rPr>
          <w:rFonts w:ascii="ALFABET98" w:hAnsi="ALFABET98"/>
          <w:sz w:val="28"/>
          <w:szCs w:val="28"/>
        </w:rPr>
      </w:pPr>
      <w:r w:rsidRPr="009B66E5">
        <w:rPr>
          <w:rFonts w:ascii="ALFABET98" w:hAnsi="ALFABET98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küp         b) prizma       c) koni</w:t>
      </w:r>
    </w:p>
    <w:p w:rsidR="00BF03AC" w:rsidRDefault="00BF03AC" w:rsidP="009B66E5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style="position:absolute;margin-left:67.85pt;margin-top:3.65pt;width:23pt;height:23.65pt;rotation:-383287fd;flip:x;z-index:251655168;visibility:visible">
            <v:imagedata r:id="rId8" o:title=""/>
          </v:shape>
        </w:pict>
      </w:r>
      <w:r>
        <w:rPr>
          <w:noProof/>
          <w:lang w:eastAsia="tr-TR"/>
        </w:rPr>
        <w:pict>
          <v:group id="Grup 78" o:spid="_x0000_s1029" style="position:absolute;margin-left:14.6pt;margin-top:22.1pt;width:55.85pt;height:57.95pt;z-index:251654144" coordsize="625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5" o:spid="_x0000_s1030" type="#_x0000_t16" style="position:absolute;width:6254;height:6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3+rr8A&#10;AADaAAAADwAAAGRycy9kb3ducmV2LnhtbERPy6rCMBDdC/5DGOHuNFVBpBpFREE3F3wh7sZmbIvN&#10;pDTRVr/+Rrjgajic50znjSnEkyqXW1bQ70UgiBOrc04VHA/r7hiE88gaC8uk4EUO5rN2a4qxtjXv&#10;6Ln3qQgh7GJUkHlfxlK6JCODrmdL4sDdbGXQB1ilUldYh3BTyEEUjaTBnENDhiUtM0ru+4dR8Ls6&#10;XdbX6y4alqMjF2+uz7dtrdRPp1lMQHhq/Ff8797oMB8+r3yun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3f6uvwAAANoAAAAPAAAAAAAAAAAAAAAAAJgCAABkcnMvZG93bnJl&#10;di54bWxQSwUGAAAAAAQABAD1AAAAhAMAAAAA&#10;" filled="f" strokeweight="1pt">
              <v:stroke dashstyle="3 1"/>
            </v:shape>
            <v:group id="Grup 77" o:spid="_x0000_s1031" style="position:absolute;top:56;width:6077;height:6014" coordsize="6077,6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line id="Düz Bağlayıcı 74" o:spid="_x0000_s1032" style="position:absolute;flip:x y;visibility:visible" from="1682,4430" to="6077,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MveMYAAADbAAAADwAAAGRycy9kb3ducmV2LnhtbESPQWvCQBSE74L/YXmCF2k2FVGJWaW0&#10;FQrtpVZbvD2zzyQ0+zZktxrz612h4HGYmW+YdNWaSpyocaVlBY9RDII4s7rkXMH2a/0wB+E8ssbK&#10;Mim4kIPVst9LMdH2zJ902vhcBAi7BBUU3teJlC4ryKCLbE0cvKNtDPogm1zqBs8Bbio5juOpNFhy&#10;WCiwpueCst/Nn1Hw/fJuf3bUda+8HV12++m8O2QfSg0H7dMChKfW38P/7TetYDaB25fwA+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TL3jGAAAA2wAAAA8AAAAAAAAA&#10;AAAAAAAAoQIAAGRycy9kb3ducmV2LnhtbFBLBQYAAAAABAAEAPkAAACUAwAAAAA=&#10;" strokeweight="1pt">
                <v:stroke dashstyle="3 1"/>
              </v:line>
              <v:line id="Düz Bağlayıcı 75" o:spid="_x0000_s1033" style="position:absolute;flip:x;visibility:visible" from="0,4375" to="1511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RZ0cMAAADbAAAADwAAAGRycy9kb3ducmV2LnhtbESP3YrCMBSE7xd8h3AE79ZUcVepRhFF&#10;XLxafx7g0BzbYnMSm1jrPv1GELwcZuYbZrZoTSUaqn1pWcGgn4AgzqwuOVdwOm4+JyB8QNZYWSYF&#10;D/KwmHc+Zphqe+c9NYeQiwhhn6KCIgSXSumzggz6vnXE0Tvb2mCIss6lrvEe4aaSwyT5lgZLjgsF&#10;OloVlF0ON6Ng43ZytB00e+d+17urPOu/4Soo1eu2yymIQG14h1/tH61g/AXP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kWdHDAAAA2wAAAA8AAAAAAAAAAAAA&#10;AAAAoQIAAGRycy9kb3ducmV2LnhtbFBLBQYAAAAABAAEAPkAAACRAwAAAAA=&#10;" strokeweight="1pt">
                <v:stroke dashstyle="3 1"/>
              </v:line>
              <v:line id="Düz Bağlayıcı 76" o:spid="_x0000_s1034" style="position:absolute;visibility:visible" from="1514,0" to="1514,4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mBsEAAADbAAAADwAAAGRycy9kb3ducmV2LnhtbESPQWsCMRSE74X+h/AKXoomtWB1NYqU&#10;FnpVe/H22Dw3i8nLkqTu+u9NQfA4zMw3zGozeCcuFFMbWMPbRIEgroNpudHwe/gez0GkjGzQBSYN&#10;V0qwWT8/rbAyoecdXfa5EQXCqUINNueukjLVljymSeiIi3cK0WMuMjbSROwL3Ds5VWomPbZcFix2&#10;9GmpPu//fKHs1Nerjf37dhFOzs3ro7HqqPXoZdguQWQa8iN8b/8YDR8z+P9SfoBc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M+YGwQAAANsAAAAPAAAAAAAAAAAAAAAA&#10;AKECAABkcnMvZG93bnJldi54bWxQSwUGAAAAAAQABAD5AAAAjwMAAAAA&#10;" strokeweight="1pt">
                <v:stroke dashstyle="3 1"/>
              </v:line>
            </v:group>
          </v:group>
        </w:pict>
      </w:r>
    </w:p>
    <w:p w:rsidR="00BF03AC" w:rsidRPr="002F65DA" w:rsidRDefault="00BF03AC" w:rsidP="002F65DA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>3</w:t>
      </w:r>
      <w:r w:rsidRPr="002F65DA">
        <w:rPr>
          <w:rFonts w:ascii="ALFABET98" w:hAnsi="ALFABET98"/>
          <w:b/>
          <w:sz w:val="28"/>
          <w:szCs w:val="28"/>
        </w:rPr>
        <w:t xml:space="preserve">.                Kuş geometrik cismin                       </w:t>
      </w:r>
    </w:p>
    <w:p w:rsidR="00BF03AC" w:rsidRPr="002F65DA" w:rsidRDefault="00BF03AC" w:rsidP="002F65DA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2F65DA">
        <w:rPr>
          <w:rFonts w:ascii="ALFABET98" w:hAnsi="ALFABET98"/>
          <w:b/>
          <w:sz w:val="28"/>
          <w:szCs w:val="28"/>
        </w:rPr>
        <w:t xml:space="preserve">                neresine konmuştur?</w:t>
      </w:r>
    </w:p>
    <w:p w:rsidR="00BF03AC" w:rsidRDefault="00BF03AC" w:rsidP="00D2135F">
      <w:pPr>
        <w:rPr>
          <w:rFonts w:ascii="ALFABET98" w:hAnsi="ALFABET98"/>
          <w:b/>
          <w:sz w:val="28"/>
          <w:szCs w:val="28"/>
        </w:rPr>
      </w:pPr>
    </w:p>
    <w:p w:rsidR="00BF03AC" w:rsidRDefault="00BF03AC" w:rsidP="002F65DA">
      <w:pPr>
        <w:pStyle w:val="ListParagraph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</w:t>
      </w:r>
      <w:r w:rsidRPr="002F65DA">
        <w:rPr>
          <w:rFonts w:ascii="ALFABET98" w:hAnsi="ALFABET98"/>
          <w:sz w:val="28"/>
          <w:szCs w:val="28"/>
        </w:rPr>
        <w:t xml:space="preserve">öşe  </w:t>
      </w:r>
      <w:r>
        <w:rPr>
          <w:rFonts w:ascii="ALFABET98" w:hAnsi="ALFABET98"/>
          <w:sz w:val="28"/>
          <w:szCs w:val="28"/>
        </w:rPr>
        <w:t xml:space="preserve">   </w:t>
      </w:r>
      <w:r w:rsidRPr="002F65DA">
        <w:rPr>
          <w:rFonts w:ascii="ALFABET98" w:hAnsi="ALFABET98"/>
          <w:sz w:val="28"/>
          <w:szCs w:val="28"/>
        </w:rPr>
        <w:t xml:space="preserve">   b) yüz    </w:t>
      </w:r>
      <w:r>
        <w:rPr>
          <w:rFonts w:ascii="ALFABET98" w:hAnsi="ALFABET98"/>
          <w:sz w:val="28"/>
          <w:szCs w:val="28"/>
        </w:rPr>
        <w:t xml:space="preserve">  </w:t>
      </w:r>
      <w:r w:rsidRPr="002F65DA">
        <w:rPr>
          <w:rFonts w:ascii="ALFABET98" w:hAnsi="ALFABET98"/>
          <w:sz w:val="28"/>
          <w:szCs w:val="28"/>
        </w:rPr>
        <w:t xml:space="preserve"> c) ayrıt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</w:p>
    <w:p w:rsidR="00BF03AC" w:rsidRDefault="00BF03AC" w:rsidP="002F65DA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group id="Grup 79" o:spid="_x0000_s1035" style="position:absolute;margin-left:171.55pt;margin-top:51.35pt;width:67.3pt;height:41.95pt;z-index:251658240" coordsize="9429,5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<v:shape id="AutoShape 40" o:spid="_x0000_s1036" type="#_x0000_t16" style="position:absolute;width:9429;height:5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AnsUA&#10;AADbAAAADwAAAGRycy9kb3ducmV2LnhtbESPQWvCQBSE7wX/w/KE3urGtkqIboJWCg0UoerB4yP7&#10;TEKyb0N2TdJ/3y0Uehxm5htmm02mFQP1rrasYLmIQBAXVtdcKric359iEM4ja2wtk4JvcpCls4ct&#10;JtqO/EXDyZciQNglqKDyvkukdEVFBt3CdsTBu9neoA+yL6XucQxw08rnKFpLgzWHhQo7equoaE53&#10;o4D33RB/Npdr7q7xS347ro7TIVfqcT7tNiA8Tf4//Nf+0ApeV/D7Jfw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nMCexQAAANsAAAAPAAAAAAAAAAAAAAAAAJgCAABkcnMv&#10;ZG93bnJldi54bWxQSwUGAAAAAAQABAD1AAAAigMAAAAA&#10;" filled="f" strokeweight="1pt">
              <v:stroke dashstyle="3 1"/>
            </v:shape>
            <v:group id="Grup 67" o:spid="_x0000_s1037" style="position:absolute;left:1767;top:-1712;width:5620;height:9107;rotation:90" coordsize="5273,8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RgQNsQAAADbAAAA&#10;DwAAAAAAAAAAAAAAAACqAgAAZHJzL2Rvd25yZXYueG1sUEsFBgAAAAAEAAQA+gAAAJsDAAAAAA==&#10;">
              <v:line id="Düz Bağlayıcı 68" o:spid="_x0000_s1038" style="position:absolute;visibility:visible" from="3814,0" to="3814,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jEq8EAAADbAAAADwAAAGRycy9kb3ducmV2LnhtbERPyWrDMBC9B/IPYgK9JXLSEoIb2Tih&#10;hV7rBEJvgzWx3VojI6le+vXVodDj4+3HfDKdGMj51rKC7SYBQVxZ3XKt4Hp5XR9A+ICssbNMCmby&#10;kGfLxRFTbUd+p6EMtYgh7FNU0ITQp1L6qiGDfmN74sjdrTMYInS11A7HGG46uUuSvTTYcmxosKdz&#10;Q9VX+W0UcHH/+Dk9fRaXF5rczt9u27l9VOphNRXPIAJN4V/8537TCvZxbPwSf4D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eMSrwQAAANsAAAAPAAAAAAAAAAAAAAAA&#10;AKECAABkcnMvZG93bnJldi54bWxQSwUGAAAAAAQABAD5AAAAjwMAAAAA&#10;" strokeweight="1pt">
                <v:stroke dashstyle="3 1"/>
              </v:line>
              <v:line id="Düz Bağlayıcı 69" o:spid="_x0000_s1039" style="position:absolute;visibility:visible" from="3758,7404" to="5273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RhMMQAAADbAAAADwAAAGRycy9kb3ducmV2LnhtbESPQWvCQBSE74L/YXlCb7qJLWJTNxKl&#10;Qq81BfH2yD6TtNm3YXerib++Wyj0OMzMN8xmO5hOXMn51rKCdJGAIK6sbrlW8FEe5msQPiBr7CyT&#10;gpE8bPPpZIOZtjd+p+sx1CJC2GeooAmhz6T0VUMG/cL2xNG7WGcwROlqqR3eItx0cpkkK2mw5bjQ&#10;YE/7hqqv47dRwMXlfN89fRblKw1u6U+ndGwflXqYDcULiEBD+A//td+0gtUz/H6JP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GEwxAAAANsAAAAPAAAAAAAAAAAA&#10;AAAAAKECAABkcnMvZG93bnJldi54bWxQSwUGAAAAAAQABAD5AAAAkgMAAAAA&#10;" strokeweight="1pt">
                <v:stroke dashstyle="3 1"/>
              </v:line>
              <v:line id="Düz Bağlayıcı 70" o:spid="_x0000_s1040" style="position:absolute;flip:y;visibility:visible" from="0,7461" to="3758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4UiMIAAADbAAAADwAAAGRycy9kb3ducmV2LnhtbERPy2rCQBTdF/yH4Qrd1YkubImOokI0&#10;FCqtj/0lc02CmTtxZozx7zuLQpeH854ve9OIjpyvLSsYjxIQxIXVNZcKTsfs7QOED8gaG8uk4Eke&#10;lovByxxTbR/8Q90hlCKGsE9RQRVCm0rpi4oM+pFtiSN3sc5giNCVUjt8xHDTyEmSTKXBmmNDhS1t&#10;Kiquh7tR8Ony7f37uTkn2Ve+W0/25+62z5R6HfarGYhAffgX/7lzreA9ro9f4g+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+4UiMIAAADbAAAADwAAAAAAAAAAAAAA&#10;AAChAgAAZHJzL2Rvd25yZXYueG1sUEsFBgAAAAAEAAQA+QAAAJADAAAAAA==&#10;" strokeweight="1pt">
                <v:stroke dashstyle="3 1"/>
              </v:line>
            </v:group>
          </v:group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60" o:spid="_x0000_s1041" type="#_x0000_t120" style="position:absolute;margin-left:96.75pt;margin-top:47.3pt;width:43.5pt;height:46pt;z-index:251657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5alcMA&#10;AADbAAAADwAAAGRycy9kb3ducmV2LnhtbESPQWsCMRSE70L/Q3iF3jRroUtZjSJqoadKbQ8eH5vn&#10;ZnHzsiRxs/XXN0Khx2FmvmGW69F2YiAfWscK5rMCBHHtdMuNgu+vt+kriBCRNXaOScEPBVivHiZL&#10;rLRL/EnDMTYiQzhUqMDE2FdShtqQxTBzPXH2zs5bjFn6RmqPKcNtJ5+LopQWW84LBnvaGqovx6tV&#10;cE3nuE8f/pDkqRxM0992I9+UenocNwsQkcb4H/5rv2sF5Qvcv+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5alcMAAADbAAAADwAAAAAAAAAAAAAAAACYAgAAZHJzL2Rv&#10;d25yZXYueG1sUEsFBgAAAAAEAAQA9QAAAIgDAAAAAA==&#10;" fillcolor="#c9f" strokeweight="1pt">
            <v:fill r:id="rId9" o:title="" type="pattern"/>
            <v:stroke dashstyle="3 1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61" o:spid="_x0000_s1042" type="#_x0000_t22" style="position:absolute;margin-left:23.25pt;margin-top:51.35pt;width:19.5pt;height:47.2pt;z-index:251656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Ni6cQA&#10;AADbAAAADwAAAGRycy9kb3ducmV2LnhtbESPQWvCQBSE74X+h+UJvenGHmIbXUUKtaW0SKN4fmSf&#10;STD7Ns2+xvjv3YLQ4zAz3zCL1eAa1VMXas8GppMEFHHhbc2lgf3udfwEKgiyxcYzGbhQgNXy/m6B&#10;mfVn/qY+l1JFCIcMDVQibaZ1KCpyGCa+JY7e0XcOJcqu1LbDc4S7Rj8mSaod1hwXKmzppaLilP86&#10;Azo/bPp0u55eZGdnPx8bef58+zLmYTSs56CEBvkP39rv1kCawt+X+AP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DYunEAAAA2wAAAA8AAAAAAAAAAAAAAAAAmAIAAGRycy9k&#10;b3ducmV2LnhtbFBLBQYAAAAABAAEAPUAAACJAwAAAAA=&#10;" adj="5047" filled="f" strokeweight="1pt">
            <v:stroke dashstyle="3 1"/>
          </v:shape>
        </w:pict>
      </w:r>
      <w:r>
        <w:rPr>
          <w:rFonts w:ascii="ALFABET98" w:hAnsi="ALFABET98"/>
          <w:sz w:val="28"/>
          <w:szCs w:val="28"/>
        </w:rPr>
        <w:t xml:space="preserve">4.  </w:t>
      </w:r>
      <w:r w:rsidRPr="002F65DA">
        <w:rPr>
          <w:rFonts w:ascii="ALFABET98" w:hAnsi="ALFABET98"/>
          <w:b/>
          <w:sz w:val="28"/>
          <w:szCs w:val="28"/>
        </w:rPr>
        <w:t>8 köşesi ve 6 yüzü olan geometrik cisim hang</w:t>
      </w:r>
      <w:r>
        <w:rPr>
          <w:rFonts w:ascii="ALFABET98" w:hAnsi="ALFABET98"/>
          <w:b/>
          <w:sz w:val="28"/>
          <w:szCs w:val="28"/>
        </w:rPr>
        <w:t>i</w:t>
      </w:r>
      <w:r w:rsidRPr="002F65DA">
        <w:rPr>
          <w:rFonts w:ascii="ALFABET98" w:hAnsi="ALFABET98"/>
          <w:b/>
          <w:sz w:val="28"/>
          <w:szCs w:val="28"/>
        </w:rPr>
        <w:t>sidir?</w:t>
      </w:r>
      <w:r>
        <w:rPr>
          <w:rFonts w:ascii="ALFABET98" w:hAnsi="ALFABET98"/>
          <w:sz w:val="28"/>
          <w:szCs w:val="28"/>
        </w:rPr>
        <w:t xml:space="preserve"> 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             b)             c) 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</w:p>
    <w:p w:rsidR="00BF03AC" w:rsidRDefault="00BF03AC" w:rsidP="002F65DA">
      <w:pPr>
        <w:rPr>
          <w:rFonts w:ascii="ALFABET98" w:hAnsi="ALFABET98"/>
          <w:sz w:val="28"/>
          <w:szCs w:val="28"/>
        </w:rPr>
      </w:pPr>
    </w:p>
    <w:p w:rsidR="00BF03AC" w:rsidRDefault="00BF03AC" w:rsidP="002F65DA">
      <w:pPr>
        <w:rPr>
          <w:rFonts w:ascii="ALFABET98" w:hAnsi="ALFABET98"/>
          <w:b/>
          <w:sz w:val="28"/>
          <w:szCs w:val="28"/>
        </w:rPr>
      </w:pPr>
      <w:r w:rsidRPr="00110252">
        <w:rPr>
          <w:rFonts w:ascii="ALFABET98" w:hAnsi="ALFABET98"/>
          <w:b/>
          <w:sz w:val="28"/>
          <w:szCs w:val="28"/>
        </w:rPr>
        <w:t>5.</w:t>
      </w:r>
      <w:r>
        <w:rPr>
          <w:rFonts w:ascii="ALFABET98" w:hAnsi="ALFABET98"/>
          <w:sz w:val="28"/>
          <w:szCs w:val="28"/>
        </w:rPr>
        <w:t xml:space="preserve"> </w:t>
      </w:r>
      <w:r w:rsidRPr="00110252">
        <w:rPr>
          <w:rFonts w:ascii="ALFABET98" w:hAnsi="ALFABET98"/>
          <w:b/>
          <w:sz w:val="28"/>
          <w:szCs w:val="28"/>
        </w:rPr>
        <w:t>Elif ile öğretmeni sınıfın boyunu ölçtüler. Elif 12 adım, öğretmeni 8 adım buldu.</w:t>
      </w:r>
      <w:r>
        <w:rPr>
          <w:rFonts w:ascii="ALFABET98" w:hAnsi="ALFABET98"/>
          <w:b/>
          <w:sz w:val="28"/>
          <w:szCs w:val="28"/>
        </w:rPr>
        <w:t xml:space="preserve"> Sizce neden aynı sonucu bulmadılar?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  <w:r w:rsidRPr="00110252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Adımları farklı olduğu için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Yaşları farklı olduğu için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Kiloları farklı olduğu için</w:t>
      </w:r>
    </w:p>
    <w:p w:rsidR="00BF03AC" w:rsidRDefault="00BF03AC" w:rsidP="002F65DA">
      <w:pPr>
        <w:rPr>
          <w:rFonts w:ascii="ALFABET98" w:hAnsi="ALFABET98"/>
          <w:sz w:val="28"/>
          <w:szCs w:val="28"/>
        </w:rPr>
      </w:pPr>
    </w:p>
    <w:p w:rsidR="00BF03AC" w:rsidRDefault="00BF03AC" w:rsidP="002F65DA">
      <w:pPr>
        <w:rPr>
          <w:rFonts w:ascii="ALFABET98" w:hAnsi="ALFABET98"/>
          <w:sz w:val="28"/>
          <w:szCs w:val="28"/>
        </w:rPr>
      </w:pPr>
    </w:p>
    <w:p w:rsidR="00BF03AC" w:rsidRDefault="00BF03AC" w:rsidP="002F65DA">
      <w:pPr>
        <w:rPr>
          <w:rFonts w:ascii="ALFABET98" w:hAnsi="ALFABET98"/>
          <w:sz w:val="28"/>
          <w:szCs w:val="28"/>
        </w:rPr>
      </w:pPr>
    </w:p>
    <w:p w:rsidR="00BF03AC" w:rsidRPr="00110252" w:rsidRDefault="00BF03AC" w:rsidP="00110252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pict>
          <v:shape id="Resim 3" o:spid="_x0000_s1043" type="#_x0000_t75" style="position:absolute;margin-left:13.9pt;margin-top:-25.5pt;width:76.1pt;height:87pt;z-index:251659264;visibility:visible">
            <v:imagedata r:id="rId10" o:title=""/>
          </v:shape>
        </w:pict>
      </w:r>
      <w:r w:rsidRPr="00110252">
        <w:rPr>
          <w:rFonts w:ascii="ALFABET98" w:hAnsi="ALFABET98"/>
          <w:b/>
          <w:sz w:val="28"/>
          <w:szCs w:val="28"/>
        </w:rPr>
        <w:t>6.</w:t>
      </w:r>
      <w:r>
        <w:rPr>
          <w:rFonts w:ascii="ALFABET98" w:hAnsi="ALFABET98"/>
          <w:sz w:val="28"/>
          <w:szCs w:val="28"/>
        </w:rPr>
        <w:t xml:space="preserve">                  </w:t>
      </w:r>
      <w:r w:rsidRPr="00110252">
        <w:rPr>
          <w:rFonts w:ascii="ALFABET98" w:hAnsi="ALFABET98"/>
          <w:b/>
          <w:sz w:val="28"/>
          <w:szCs w:val="28"/>
        </w:rPr>
        <w:t xml:space="preserve">Fadime yandaki ağacın                          </w:t>
      </w:r>
    </w:p>
    <w:p w:rsidR="00BF03AC" w:rsidRPr="00110252" w:rsidRDefault="00BF03AC" w:rsidP="00110252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110252">
        <w:rPr>
          <w:rFonts w:ascii="ALFABET98" w:hAnsi="ALFABET98"/>
          <w:b/>
          <w:sz w:val="28"/>
          <w:szCs w:val="28"/>
        </w:rPr>
        <w:t xml:space="preserve">                  gövdesini ölçmek istiyor. </w:t>
      </w:r>
    </w:p>
    <w:p w:rsidR="00BF03AC" w:rsidRPr="00110252" w:rsidRDefault="00BF03AC" w:rsidP="00110252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110252">
        <w:rPr>
          <w:rFonts w:ascii="ALFABET98" w:hAnsi="ALFABET98"/>
          <w:b/>
          <w:sz w:val="28"/>
          <w:szCs w:val="28"/>
        </w:rPr>
        <w:t xml:space="preserve">                  En uygun ölçme aracı                       </w:t>
      </w:r>
    </w:p>
    <w:p w:rsidR="00BF03AC" w:rsidRDefault="00BF03AC" w:rsidP="00110252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110252">
        <w:rPr>
          <w:rFonts w:ascii="ALFABET98" w:hAnsi="ALFABET98"/>
          <w:b/>
          <w:sz w:val="28"/>
          <w:szCs w:val="28"/>
        </w:rPr>
        <w:t xml:space="preserve">                  </w:t>
      </w:r>
      <w:r>
        <w:rPr>
          <w:rFonts w:ascii="ALFABET98" w:hAnsi="ALFABET98"/>
          <w:b/>
          <w:sz w:val="28"/>
          <w:szCs w:val="28"/>
        </w:rPr>
        <w:t>hangisidir</w:t>
      </w:r>
      <w:r w:rsidRPr="00110252">
        <w:rPr>
          <w:rFonts w:ascii="ALFABET98" w:hAnsi="ALFABET98"/>
          <w:b/>
          <w:sz w:val="28"/>
          <w:szCs w:val="28"/>
        </w:rPr>
        <w:t xml:space="preserve">? </w:t>
      </w:r>
    </w:p>
    <w:p w:rsidR="00BF03AC" w:rsidRPr="00096BAD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  <w:r w:rsidRPr="00096BAD">
        <w:rPr>
          <w:rFonts w:ascii="ALFABET98" w:hAnsi="ALFABET98"/>
          <w:sz w:val="28"/>
          <w:szCs w:val="28"/>
        </w:rPr>
        <w:t xml:space="preserve">                             </w:t>
      </w: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Pr="00096BAD">
        <w:rPr>
          <w:rFonts w:ascii="ALFABET98" w:hAnsi="ALFABET98"/>
          <w:sz w:val="28"/>
          <w:szCs w:val="28"/>
        </w:rPr>
        <w:t xml:space="preserve">kırık metre  </w:t>
      </w:r>
      <w:r>
        <w:rPr>
          <w:rFonts w:ascii="ALFABET98" w:hAnsi="ALFABET98"/>
          <w:sz w:val="28"/>
          <w:szCs w:val="28"/>
        </w:rPr>
        <w:t xml:space="preserve">   </w:t>
      </w:r>
      <w:r w:rsidRPr="00096BAD">
        <w:rPr>
          <w:rFonts w:ascii="ALFABET98" w:hAnsi="ALFABET98"/>
          <w:sz w:val="28"/>
          <w:szCs w:val="28"/>
        </w:rPr>
        <w:t xml:space="preserve"> b) mezura     c) cetvel</w:t>
      </w: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096BAD">
        <w:rPr>
          <w:rFonts w:ascii="ALFABET98" w:hAnsi="ALFABET98"/>
          <w:b/>
          <w:sz w:val="28"/>
          <w:szCs w:val="28"/>
        </w:rPr>
        <w:t xml:space="preserve">7. </w:t>
      </w:r>
      <w:r>
        <w:rPr>
          <w:rFonts w:ascii="ALFABET98" w:hAnsi="ALFABET98"/>
          <w:b/>
          <w:sz w:val="28"/>
          <w:szCs w:val="28"/>
        </w:rPr>
        <w:t xml:space="preserve"> Bekir sınıfın boyunu hangisi ile ölçerse herkes ile </w:t>
      </w:r>
      <w:r w:rsidRPr="00096BAD">
        <w:rPr>
          <w:rFonts w:ascii="ALFABET98" w:hAnsi="ALFABET98"/>
          <w:b/>
          <w:sz w:val="28"/>
          <w:szCs w:val="28"/>
          <w:u w:val="single"/>
        </w:rPr>
        <w:t>aynı</w:t>
      </w:r>
      <w:r>
        <w:rPr>
          <w:rFonts w:ascii="ALFABET98" w:hAnsi="ALFABET98"/>
          <w:b/>
          <w:sz w:val="28"/>
          <w:szCs w:val="28"/>
        </w:rPr>
        <w:t xml:space="preserve"> sonucu bulur?</w:t>
      </w:r>
    </w:p>
    <w:p w:rsidR="00BF03AC" w:rsidRPr="00096BAD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  <w:r w:rsidRPr="00096BAD">
        <w:rPr>
          <w:rFonts w:ascii="ALFABET98" w:hAnsi="ALFABET98"/>
          <w:sz w:val="28"/>
          <w:szCs w:val="28"/>
        </w:rPr>
        <w:t xml:space="preserve">a)adım    </w:t>
      </w:r>
      <w:r>
        <w:rPr>
          <w:rFonts w:ascii="ALFABET98" w:hAnsi="ALFABET98"/>
          <w:sz w:val="28"/>
          <w:szCs w:val="28"/>
        </w:rPr>
        <w:t xml:space="preserve">       </w:t>
      </w:r>
      <w:r w:rsidRPr="00096BAD">
        <w:rPr>
          <w:rFonts w:ascii="ALFABET98" w:hAnsi="ALFABET98"/>
          <w:sz w:val="28"/>
          <w:szCs w:val="28"/>
        </w:rPr>
        <w:t xml:space="preserve"> b)ayak </w:t>
      </w:r>
      <w:r>
        <w:rPr>
          <w:rFonts w:ascii="ALFABET98" w:hAnsi="ALFABET98"/>
          <w:sz w:val="28"/>
          <w:szCs w:val="28"/>
        </w:rPr>
        <w:t xml:space="preserve">     </w:t>
      </w:r>
      <w:r w:rsidRPr="00096BAD">
        <w:rPr>
          <w:rFonts w:ascii="ALFABET98" w:hAnsi="ALFABET98"/>
          <w:sz w:val="28"/>
          <w:szCs w:val="28"/>
        </w:rPr>
        <w:t xml:space="preserve">    c)metre</w:t>
      </w: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096BAD">
        <w:rPr>
          <w:rFonts w:ascii="ALFABET98" w:hAnsi="ALFABET98"/>
          <w:sz w:val="28"/>
          <w:szCs w:val="28"/>
        </w:rPr>
        <w:t>8.</w:t>
      </w:r>
      <w:r>
        <w:rPr>
          <w:rFonts w:ascii="ALFABET98" w:hAnsi="ALFABET98"/>
          <w:sz w:val="28"/>
          <w:szCs w:val="28"/>
        </w:rPr>
        <w:t xml:space="preserve"> </w:t>
      </w:r>
      <w:r w:rsidRPr="00096BAD">
        <w:rPr>
          <w:rFonts w:ascii="ALFABET98" w:hAnsi="ALFABET98"/>
          <w:b/>
          <w:sz w:val="28"/>
          <w:szCs w:val="28"/>
          <w:u w:val="single"/>
        </w:rPr>
        <w:t xml:space="preserve">“Para </w:t>
      </w:r>
      <w:r w:rsidRPr="00096BAD">
        <w:rPr>
          <w:rFonts w:ascii="ALFABET98" w:hAnsi="ALFABET98"/>
          <w:b/>
          <w:sz w:val="28"/>
          <w:szCs w:val="28"/>
        </w:rPr>
        <w:t>“ kullanarak aşağıdaki şekille</w:t>
      </w:r>
      <w:r>
        <w:rPr>
          <w:rFonts w:ascii="ALFABET98" w:hAnsi="ALFABET98"/>
          <w:b/>
          <w:sz w:val="28"/>
          <w:szCs w:val="28"/>
        </w:rPr>
        <w:t>r</w:t>
      </w:r>
      <w:r w:rsidRPr="00096BAD">
        <w:rPr>
          <w:rFonts w:ascii="ALFABET98" w:hAnsi="ALFABET98"/>
          <w:b/>
          <w:sz w:val="28"/>
          <w:szCs w:val="28"/>
        </w:rPr>
        <w:t>den hangisini çizebilirsin?</w:t>
      </w: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  <w:r w:rsidRPr="00096BAD">
        <w:rPr>
          <w:rFonts w:ascii="ALFABET98" w:hAnsi="ALFABET98"/>
          <w:sz w:val="28"/>
          <w:szCs w:val="28"/>
        </w:rPr>
        <w:t xml:space="preserve">a)kare        </w:t>
      </w:r>
      <w:r>
        <w:rPr>
          <w:rFonts w:ascii="ALFABET98" w:hAnsi="ALFABET98"/>
          <w:sz w:val="28"/>
          <w:szCs w:val="28"/>
        </w:rPr>
        <w:t xml:space="preserve">  </w:t>
      </w:r>
      <w:r w:rsidRPr="00096BAD">
        <w:rPr>
          <w:rFonts w:ascii="ALFABET98" w:hAnsi="ALFABET98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</w:t>
      </w:r>
      <w:r w:rsidRPr="00096BAD">
        <w:rPr>
          <w:rFonts w:ascii="ALFABET98" w:hAnsi="ALFABET98"/>
          <w:sz w:val="28"/>
          <w:szCs w:val="28"/>
        </w:rPr>
        <w:t>çember       c)</w:t>
      </w:r>
      <w:r>
        <w:rPr>
          <w:rFonts w:ascii="ALFABET98" w:hAnsi="ALFABET98"/>
          <w:sz w:val="28"/>
          <w:szCs w:val="28"/>
        </w:rPr>
        <w:t xml:space="preserve"> </w:t>
      </w:r>
      <w:r w:rsidRPr="00096BAD">
        <w:rPr>
          <w:rFonts w:ascii="ALFABET98" w:hAnsi="ALFABET98"/>
          <w:sz w:val="28"/>
          <w:szCs w:val="28"/>
        </w:rPr>
        <w:t>üçgen</w:t>
      </w: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Pr="00096BAD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  <w:u w:val="single"/>
        </w:rPr>
      </w:pPr>
      <w:r w:rsidRPr="00096BAD">
        <w:rPr>
          <w:rFonts w:ascii="ALFABET98" w:hAnsi="ALFABET98"/>
          <w:b/>
          <w:sz w:val="28"/>
          <w:szCs w:val="28"/>
        </w:rPr>
        <w:t xml:space="preserve">9. </w:t>
      </w:r>
      <w:r>
        <w:rPr>
          <w:rFonts w:ascii="ALFABET98" w:hAnsi="ALFABET98"/>
          <w:b/>
          <w:sz w:val="28"/>
          <w:szCs w:val="28"/>
        </w:rPr>
        <w:t xml:space="preserve">Aşağıdakilerden hangisi </w:t>
      </w:r>
      <w:r w:rsidRPr="00096BAD">
        <w:rPr>
          <w:rFonts w:ascii="ALFABET98" w:hAnsi="ALFABET98"/>
          <w:b/>
          <w:sz w:val="28"/>
          <w:szCs w:val="28"/>
          <w:u w:val="single"/>
        </w:rPr>
        <w:t>üçgensel bölgedir?</w:t>
      </w: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pict>
          <v:oval id="_x0000_s1044" style="position:absolute;margin-left:194.65pt;margin-top:8.5pt;width:39pt;height:42pt;z-index:251662336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5" type="#_x0000_t5" style="position:absolute;margin-left:34.15pt;margin-top:12.25pt;width:36pt;height:38.25pt;z-index:251660288" fillcolor="black"/>
        </w:pict>
      </w:r>
      <w:r>
        <w:rPr>
          <w:noProof/>
          <w:lang w:eastAsia="tr-TR"/>
        </w:rPr>
        <w:pict>
          <v:shape id="_x0000_s1046" type="#_x0000_t5" style="position:absolute;margin-left:115.9pt;margin-top:17.5pt;width:36pt;height:38.25pt;z-index:251661312"/>
        </w:pict>
      </w:r>
    </w:p>
    <w:p w:rsidR="00BF03AC" w:rsidRPr="00096BAD" w:rsidRDefault="00BF03AC" w:rsidP="00096BAD">
      <w:pPr>
        <w:pStyle w:val="ListParagraph"/>
        <w:numPr>
          <w:ilvl w:val="0"/>
          <w:numId w:val="14"/>
        </w:numPr>
        <w:spacing w:after="0" w:line="240" w:lineRule="atLeast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b)             c)</w:t>
      </w:r>
    </w:p>
    <w:p w:rsidR="00BF03AC" w:rsidRPr="00096BAD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pict>
          <v:group id="Grup 90" o:spid="_x0000_s1047" style="position:absolute;margin-left:34.15pt;margin-top:6.75pt;width:43.1pt;height:74.55pt;z-index:251663360" coordorigin="56" coordsize="4824,7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<v:shape id="İkizkenar Üçgen 85" o:spid="_x0000_s1048" type="#_x0000_t5" style="position:absolute;left:56;width:4819;height:2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3Rmb8A&#10;AADbAAAADwAAAGRycy9kb3ducmV2LnhtbESP0YrCMBRE34X9h3AX9k1TBUWqUVRY9E2sfsClubbB&#10;5qYkWZv9+82C4OMwM2eY9TbZTjzJB+NYwXRSgCCunTbcKLhdv8dLECEia+wck4JfCrDdfIzWWGo3&#10;8IWeVWxEhnAoUUEbY19KGeqWLIaJ64mzd3feYszSN1J7HDLcdnJWFAtp0XBeaLGnQ0v1o/qxCvRw&#10;NE1KN2bv5vUZbWX2p4NSX59ptwIRKcV3+NU+aQXLOfx/yT9Ab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LdGZvwAAANsAAAAPAAAAAAAAAAAAAAAAAJgCAABkcnMvZG93bnJl&#10;di54bWxQSwUGAAAAAAQABAD1AAAAhAMAAAAA&#10;" filled="f" strokeweight="1pt">
              <v:stroke dashstyle="3 1"/>
            </v:shape>
            <v:shape id="İkizkenar Üçgen 86" o:spid="_x0000_s1049" type="#_x0000_t5" style="position:absolute;left:56;top:5385;width:4824;height:22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P7r8A&#10;AADbAAAADwAAAGRycy9kb3ducmV2LnhtbESP0YrCMBRE3wX/IVzBN01XUKRrlF1B9E2sfsCluduG&#10;bW5KEm38eyMs7OMwM2eYzS7ZTjzIB+NYwce8AEFcO224UXC7HmZrECEia+wck4InBdhtx6MNltoN&#10;fKFHFRuRIRxKVNDG2JdShroli2HueuLs/ThvMWbpG6k9DhluO7koipW0aDgvtNjTvqX6t7pbBXo4&#10;mialG7N3y/qMtjLfp71S00n6+gQRKcX/8F/7pBWsV/D+kn+A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/0/uvwAAANsAAAAPAAAAAAAAAAAAAAAAAJgCAABkcnMvZG93bnJl&#10;di54bWxQSwUGAAAAAAQABAD1AAAAhAMAAAAA&#10;" filled="f" strokeweight="1pt">
              <v:stroke dashstyle="3 1"/>
            </v:shape>
            <v:line id="Düz Bağlayıcı 87" o:spid="_x0000_s1050" style="position:absolute;visibility:visible" from="56,2356" to="5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KZm8UAAADbAAAADwAAAGRycy9kb3ducmV2LnhtbESPQWvCQBSE7wX/w/IK3uqmORiJrlIC&#10;0taDbdQeentkX7PB7NuQ3Zr4791CweMwM98wq81oW3Gh3jeOFTzPEhDEldMN1wpOx+3TAoQPyBpb&#10;x6TgSh4268nDCnPtBi7pcgi1iBD2OSowIXS5lL4yZNHPXEccvR/XWwxR9rXUPQ4RbluZJslcWmw4&#10;LhjsqDBUnQ+/VkHxkZXmdSjSz+/qK0t3R3oP571S08fxZQki0Bju4f/2m1awyODvS/wBcn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KZm8UAAADbAAAADwAAAAAAAAAA&#10;AAAAAAChAgAAZHJzL2Rvd25yZXYueG1sUEsFBgAAAAAEAAQA+QAAAJMDAAAAAA==&#10;" strokeweight="1pt">
              <v:stroke dashstyle="3 1"/>
            </v:line>
            <v:line id="Düz Bağlayıcı 88" o:spid="_x0000_s1051" style="position:absolute;visibility:visible" from="2468,0" to="2468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0N6cIAAADbAAAADwAAAGRycy9kb3ducmV2LnhtbERPu2rDMBTdA/0HcQvZErkekuBGNsFQ&#10;+hiaVzNku1g3lol1ZSw1dv++GgIZD+e9Lkbbihv1vnGs4GWegCCunG64VvBzfJutQPiArLF1TAr+&#10;yEORP03WmGk38J5uh1CLGMI+QwUmhC6T0leGLPq564gjd3G9xRBhX0vd4xDDbSvTJFlIiw3HBoMd&#10;lYaq6+HXKii3y715H8p0d65Oy/TrSJ/h+q3U9HncvIIINIaH+O7+0ApWcWz8En+Az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0N6cIAAADbAAAADwAAAAAAAAAAAAAA&#10;AAChAgAAZHJzL2Rvd25yZXYueG1sUEsFBgAAAAAEAAQA+QAAAJADAAAAAA==&#10;" strokeweight="1pt">
              <v:stroke dashstyle="3 1"/>
            </v:line>
            <v:line id="Düz Bağlayıcı 89" o:spid="_x0000_s1052" style="position:absolute;visibility:visible" from="4880,2300" to="4880,7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ocsYAAADbAAAADwAAAGRycy9kb3ducmV2LnhtbESPS2vDMBCE74X8B7GB3Bo5PuThRAnB&#10;UJr20DavQ26LtbFMrJWxlNj991Wh0OMwM98wq01va/Gg1leOFUzGCQjiwumKSwWn48vzHIQPyBpr&#10;x6Tgmzxs1oOnFWbadbynxyGUIkLYZ6jAhNBkUvrCkEU/dg1x9K6utRiibEupW+wi3NYyTZKptFhx&#10;XDDYUG6ouB3uVkH+Odub1y5Pvy7FeZa+H+kt3D6UGg377RJEoD78h//aO61gvoDfL/EH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RqHLGAAAA2wAAAA8AAAAAAAAA&#10;AAAAAAAAoQIAAGRycy9kb3ducmV2LnhtbFBLBQYAAAAABAAEAPkAAACUAwAAAAA=&#10;" strokeweight="1pt">
              <v:stroke dashstyle="3 1"/>
            </v:line>
          </v:group>
        </w:pict>
      </w: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 w:rsidRPr="00096BAD">
        <w:rPr>
          <w:rFonts w:ascii="ALFABET98" w:hAnsi="ALFABET98"/>
          <w:b/>
          <w:sz w:val="28"/>
          <w:szCs w:val="28"/>
        </w:rPr>
        <w:t>10.</w:t>
      </w:r>
      <w:r>
        <w:rPr>
          <w:rFonts w:ascii="ALFABET98" w:hAnsi="ALFABET98"/>
          <w:b/>
          <w:sz w:val="28"/>
          <w:szCs w:val="28"/>
        </w:rPr>
        <w:t xml:space="preserve"> </w:t>
      </w: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Aşağıdakilerden hangisini üçgen prizma kullanarak </w:t>
      </w:r>
      <w:r w:rsidRPr="00096BAD">
        <w:rPr>
          <w:rFonts w:ascii="ALFABET98" w:hAnsi="ALFABET98"/>
          <w:b/>
          <w:sz w:val="28"/>
          <w:szCs w:val="28"/>
          <w:u w:val="single"/>
        </w:rPr>
        <w:t>çizemezsin?</w:t>
      </w: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  <w:u w:val="single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a)ü</w:t>
      </w:r>
      <w:r w:rsidRPr="00096BAD">
        <w:rPr>
          <w:rFonts w:ascii="ALFABET98" w:hAnsi="ALFABET98"/>
          <w:sz w:val="28"/>
          <w:szCs w:val="28"/>
        </w:rPr>
        <w:t xml:space="preserve">çgen </w:t>
      </w:r>
      <w:r>
        <w:rPr>
          <w:rFonts w:ascii="ALFABET98" w:hAnsi="ALFABET98"/>
          <w:sz w:val="28"/>
          <w:szCs w:val="28"/>
        </w:rPr>
        <w:t xml:space="preserve">     b) dikdörtgen    c) ç</w:t>
      </w:r>
      <w:r w:rsidRPr="00096BAD">
        <w:rPr>
          <w:rFonts w:ascii="ALFABET98" w:hAnsi="ALFABET98"/>
          <w:sz w:val="28"/>
          <w:szCs w:val="28"/>
        </w:rPr>
        <w:t>ember</w:t>
      </w: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sz w:val="28"/>
          <w:szCs w:val="28"/>
        </w:rPr>
      </w:pPr>
    </w:p>
    <w:p w:rsidR="00BF03AC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</w:p>
    <w:p w:rsidR="00BF03AC" w:rsidRPr="00995630" w:rsidRDefault="00BF03AC" w:rsidP="00096BAD">
      <w:pPr>
        <w:spacing w:after="0" w:line="240" w:lineRule="atLeast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r w:rsidRPr="00995630">
        <w:rPr>
          <w:rFonts w:ascii="ALFABET98" w:hAnsi="ALFABET98"/>
          <w:b/>
          <w:sz w:val="28"/>
          <w:szCs w:val="28"/>
        </w:rPr>
        <w:t xml:space="preserve">MATEMATİK TESTİ BİTTİ </w:t>
      </w:r>
      <w:r w:rsidRPr="00995630">
        <w:rPr>
          <w:rFonts w:ascii="ALFABET98" w:hAnsi="ALFABET98"/>
          <w:b/>
          <w:sz w:val="28"/>
          <w:szCs w:val="28"/>
        </w:rPr>
        <w:sym w:font="Wingdings" w:char="F04A"/>
      </w:r>
    </w:p>
    <w:sectPr w:rsidR="00BF03AC" w:rsidRPr="00995630" w:rsidSect="00CE7EA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3AC" w:rsidRDefault="00BF03AC" w:rsidP="00CE7EA4">
      <w:pPr>
        <w:spacing w:after="0" w:line="240" w:lineRule="auto"/>
      </w:pPr>
      <w:r>
        <w:separator/>
      </w:r>
    </w:p>
  </w:endnote>
  <w:endnote w:type="continuationSeparator" w:id="0">
    <w:p w:rsidR="00BF03AC" w:rsidRDefault="00BF03AC" w:rsidP="00CE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3AC" w:rsidRDefault="00BF03AC" w:rsidP="00CE7EA4">
      <w:pPr>
        <w:spacing w:after="0" w:line="240" w:lineRule="auto"/>
      </w:pPr>
      <w:r>
        <w:separator/>
      </w:r>
    </w:p>
  </w:footnote>
  <w:footnote w:type="continuationSeparator" w:id="0">
    <w:p w:rsidR="00BF03AC" w:rsidRDefault="00BF03AC" w:rsidP="00CE7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1C0"/>
    <w:multiLevelType w:val="hybridMultilevel"/>
    <w:tmpl w:val="AAB0A9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77F01"/>
    <w:multiLevelType w:val="hybridMultilevel"/>
    <w:tmpl w:val="70BC7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96938"/>
    <w:multiLevelType w:val="hybridMultilevel"/>
    <w:tmpl w:val="A4EC8D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8F1400"/>
    <w:multiLevelType w:val="hybridMultilevel"/>
    <w:tmpl w:val="49489C2A"/>
    <w:lvl w:ilvl="0" w:tplc="6570F1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43931"/>
    <w:multiLevelType w:val="hybridMultilevel"/>
    <w:tmpl w:val="A1780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4153D6"/>
    <w:multiLevelType w:val="hybridMultilevel"/>
    <w:tmpl w:val="4FEEE8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3F4B72"/>
    <w:multiLevelType w:val="hybridMultilevel"/>
    <w:tmpl w:val="A26ECC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A4688F"/>
    <w:multiLevelType w:val="hybridMultilevel"/>
    <w:tmpl w:val="174ABF7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E7744E"/>
    <w:multiLevelType w:val="hybridMultilevel"/>
    <w:tmpl w:val="2F8C5A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8E770C"/>
    <w:multiLevelType w:val="hybridMultilevel"/>
    <w:tmpl w:val="D67E36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C604E98"/>
    <w:multiLevelType w:val="hybridMultilevel"/>
    <w:tmpl w:val="076E64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5E6EBB"/>
    <w:multiLevelType w:val="hybridMultilevel"/>
    <w:tmpl w:val="A7BE98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951813"/>
    <w:multiLevelType w:val="hybridMultilevel"/>
    <w:tmpl w:val="614030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CD7329"/>
    <w:multiLevelType w:val="hybridMultilevel"/>
    <w:tmpl w:val="F45404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885DEB"/>
    <w:multiLevelType w:val="hybridMultilevel"/>
    <w:tmpl w:val="E48EC2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6"/>
  </w:num>
  <w:num w:numId="5">
    <w:abstractNumId w:val="14"/>
  </w:num>
  <w:num w:numId="6">
    <w:abstractNumId w:val="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11"/>
  </w:num>
  <w:num w:numId="12">
    <w:abstractNumId w:val="13"/>
  </w:num>
  <w:num w:numId="13">
    <w:abstractNumId w:val="9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A4"/>
    <w:rsid w:val="00096BAD"/>
    <w:rsid w:val="00110252"/>
    <w:rsid w:val="00145441"/>
    <w:rsid w:val="001C67E2"/>
    <w:rsid w:val="002F65DA"/>
    <w:rsid w:val="004A373B"/>
    <w:rsid w:val="006F765A"/>
    <w:rsid w:val="00916364"/>
    <w:rsid w:val="00995630"/>
    <w:rsid w:val="009B66E5"/>
    <w:rsid w:val="00B76CE9"/>
    <w:rsid w:val="00BF03AC"/>
    <w:rsid w:val="00CC4FDE"/>
    <w:rsid w:val="00CE7EA4"/>
    <w:rsid w:val="00CF765F"/>
    <w:rsid w:val="00D2135F"/>
    <w:rsid w:val="00D96313"/>
    <w:rsid w:val="00E81604"/>
    <w:rsid w:val="00F0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65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E7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7EA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E7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7EA4"/>
    <w:rPr>
      <w:rFonts w:cs="Times New Roman"/>
    </w:rPr>
  </w:style>
  <w:style w:type="paragraph" w:styleId="ListParagraph">
    <w:name w:val="List Paragraph"/>
    <w:basedOn w:val="Normal"/>
    <w:uiPriority w:val="99"/>
    <w:qFormat/>
    <w:rsid w:val="00D213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F6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65D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8160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375</Words>
  <Characters>2138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>www.sorubak.com</dc:description>
  <cp:lastModifiedBy>edanur</cp:lastModifiedBy>
  <cp:revision>3</cp:revision>
  <dcterms:created xsi:type="dcterms:W3CDTF">2014-10-09T19:59:00Z</dcterms:created>
  <dcterms:modified xsi:type="dcterms:W3CDTF">2014-10-19T07:35:00Z</dcterms:modified>
  <cp:category>www.sorubak.com</cp:category>
</cp:coreProperties>
</file>