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42" w:rsidRDefault="00061542" w:rsidP="00DD3DC8">
      <w:pPr>
        <w:rPr>
          <w:rFonts w:ascii="Arial Black" w:hAnsi="Arial Black"/>
          <w:sz w:val="28"/>
          <w:szCs w:val="28"/>
        </w:rPr>
      </w:pPr>
      <w:r>
        <w:rPr>
          <w:noProof/>
          <w:lang w:eastAsia="tr-TR"/>
        </w:rPr>
        <w:pict>
          <v:line id="Düz Bağlayıcı 2" o:spid="_x0000_s1026" style="position:absolute;z-index:251637760;visibility:visible" from="210.4pt,-68.6pt" to="219.4pt,7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" strokecolor="#4579b8"/>
        </w:pict>
      </w:r>
      <w:r>
        <w:rPr>
          <w:rFonts w:ascii="Arial Black" w:hAnsi="Arial Black"/>
          <w:sz w:val="28"/>
          <w:szCs w:val="28"/>
        </w:rPr>
        <w:t>GENEL DEĞERLENDİRME</w:t>
      </w:r>
    </w:p>
    <w:p w:rsidR="00061542" w:rsidRDefault="00061542" w:rsidP="00DD3DC8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     ÇALIŞMASI 2</w:t>
      </w:r>
    </w:p>
    <w:p w:rsidR="00061542" w:rsidRPr="00A265C4" w:rsidRDefault="00061542" w:rsidP="00DD3DC8">
      <w:pPr>
        <w:rPr>
          <w:rFonts w:ascii="Arial Black" w:hAnsi="Arial Black"/>
          <w:sz w:val="24"/>
          <w:szCs w:val="24"/>
          <w:u w:val="single"/>
        </w:rPr>
      </w:pPr>
      <w:r>
        <w:rPr>
          <w:rFonts w:ascii="Arial Black" w:hAnsi="Arial Black"/>
          <w:sz w:val="28"/>
          <w:szCs w:val="28"/>
        </w:rPr>
        <w:t xml:space="preserve">          </w:t>
      </w:r>
      <w:r w:rsidRPr="00A265C4">
        <w:rPr>
          <w:rFonts w:ascii="Arial Black" w:hAnsi="Arial Black"/>
          <w:sz w:val="24"/>
          <w:szCs w:val="24"/>
          <w:u w:val="single"/>
        </w:rPr>
        <w:t>TÜRKÇE</w:t>
      </w:r>
    </w:p>
    <w:p w:rsidR="00061542" w:rsidRPr="00794E20" w:rsidRDefault="00061542" w:rsidP="00DD3DC8">
      <w:pPr>
        <w:rPr>
          <w:rFonts w:ascii="Arial Black" w:hAnsi="Arial Black"/>
          <w:sz w:val="24"/>
          <w:szCs w:val="24"/>
        </w:rPr>
      </w:pPr>
      <w:r>
        <w:rPr>
          <w:noProof/>
          <w:lang w:eastAsia="tr-TR"/>
        </w:rPr>
        <w:pict>
          <v:line id="Düz Bağlayıcı 11" o:spid="_x0000_s1027" style="position:absolute;flip:y;z-index:251644928;visibility:visible" from="210.35pt,15.05pt" to="497.6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" strokecolor="#4579b8"/>
        </w:pict>
      </w:r>
      <w:r>
        <w:rPr>
          <w:sz w:val="28"/>
          <w:szCs w:val="28"/>
        </w:rPr>
        <w:t xml:space="preserve">   Can arkadaşlarıyla parka gitmişti. Oyun oynarlarken tanımadığı bir adam yanına geldi. Ve Can’a:</w:t>
      </w:r>
    </w:p>
    <w:p w:rsidR="00061542" w:rsidRDefault="00061542" w:rsidP="00DD3DC8">
      <w:pPr>
        <w:rPr>
          <w:sz w:val="28"/>
          <w:szCs w:val="28"/>
        </w:rPr>
      </w:pPr>
      <w:r>
        <w:rPr>
          <w:noProof/>
          <w:lang w:eastAsia="tr-TR"/>
        </w:rPr>
        <w:pict>
          <v:line id="Düz Bağlayıcı 4" o:spid="_x0000_s1028" style="position:absolute;z-index:251677696;visibility:visible" from="-18.35pt,9.05pt" to="-2.6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" strokecolor="#4579b8"/>
        </w:pict>
      </w:r>
      <w:r>
        <w:rPr>
          <w:sz w:val="28"/>
          <w:szCs w:val="28"/>
        </w:rPr>
        <w:t>Ben senin babanın arkadaşıyım.Benimle gel seni babana götüreyim,dedi.</w:t>
      </w:r>
    </w:p>
    <w:p w:rsidR="00061542" w:rsidRDefault="00061542" w:rsidP="00DD3DC8">
      <w:pPr>
        <w:rPr>
          <w:sz w:val="28"/>
          <w:szCs w:val="28"/>
        </w:rPr>
      </w:pPr>
      <w:r>
        <w:rPr>
          <w:noProof/>
          <w:lang w:eastAsia="tr-TR"/>
        </w:rPr>
        <w:pict>
          <v:line id="Düz Bağlayıcı 52" o:spid="_x0000_s1029" style="position:absolute;flip:y;z-index:251675648;visibility:visible" from="219.4pt,35.35pt" to="505.1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" strokecolor="#4579b8"/>
        </w:pict>
      </w:r>
      <w:r>
        <w:rPr>
          <w:sz w:val="28"/>
          <w:szCs w:val="28"/>
        </w:rPr>
        <w:t>Can ona inanmadı.Hemen çevredeki insanlardan yardım istedi. Bunu gören adam oradan hızla uzaklaştı.</w:t>
      </w:r>
    </w:p>
    <w:p w:rsidR="00061542" w:rsidRDefault="00061542" w:rsidP="00DD3DC8">
      <w:pPr>
        <w:rPr>
          <w:sz w:val="28"/>
          <w:szCs w:val="28"/>
        </w:rPr>
      </w:pPr>
    </w:p>
    <w:p w:rsidR="00061542" w:rsidRDefault="00061542" w:rsidP="00DD3D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Aşağıdaki ilk 3 soruyu  metne göre cevaplayın.</w:t>
      </w:r>
    </w:p>
    <w:p w:rsidR="00061542" w:rsidRPr="00794E20" w:rsidRDefault="00061542" w:rsidP="00794E2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1)</w:t>
      </w:r>
      <w:r w:rsidRPr="00794E20">
        <w:rPr>
          <w:b/>
          <w:sz w:val="28"/>
          <w:szCs w:val="28"/>
          <w:u w:val="single"/>
        </w:rPr>
        <w:t xml:space="preserve"> Can nereye  gitmişti?</w:t>
      </w:r>
    </w:p>
    <w:p w:rsidR="00061542" w:rsidRDefault="00061542" w:rsidP="00DD3DC8">
      <w:pPr>
        <w:pStyle w:val="ListParagraph"/>
        <w:rPr>
          <w:b/>
          <w:sz w:val="28"/>
          <w:szCs w:val="28"/>
          <w:u w:val="single"/>
        </w:rPr>
      </w:pPr>
    </w:p>
    <w:p w:rsidR="00061542" w:rsidRDefault="00061542" w:rsidP="00794E20">
      <w:pPr>
        <w:pStyle w:val="ListParagraph"/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5" o:spid="_x0000_s1030" style="position:absolute;left:0;text-align:left;z-index:251639808;visibility:visible" from="-68.6pt,1.15pt" to="210.4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" strokecolor="#4579b8"/>
        </w:pict>
      </w:r>
    </w:p>
    <w:p w:rsidR="00061542" w:rsidRPr="00794E20" w:rsidRDefault="00061542" w:rsidP="00794E2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2)</w:t>
      </w:r>
      <w:r w:rsidRPr="00794E20">
        <w:rPr>
          <w:b/>
          <w:sz w:val="28"/>
          <w:szCs w:val="28"/>
          <w:u w:val="single"/>
        </w:rPr>
        <w:t>Can’ın yanına kim geldi?</w:t>
      </w:r>
    </w:p>
    <w:p w:rsidR="00061542" w:rsidRDefault="00061542" w:rsidP="00DD3DC8">
      <w:pPr>
        <w:pStyle w:val="ListParagraph"/>
        <w:rPr>
          <w:b/>
          <w:sz w:val="28"/>
          <w:szCs w:val="28"/>
          <w:u w:val="single"/>
        </w:rPr>
      </w:pPr>
    </w:p>
    <w:p w:rsidR="00061542" w:rsidRDefault="00061542" w:rsidP="00DD3DC8">
      <w:pPr>
        <w:pStyle w:val="ListParagraph"/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6" o:spid="_x0000_s1031" style="position:absolute;left:0;text-align:left;z-index:251640832;visibility:visible" from="-68.6pt,3.55pt" to="219.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" strokecolor="#4579b8"/>
        </w:pict>
      </w:r>
    </w:p>
    <w:p w:rsidR="00061542" w:rsidRPr="00794E20" w:rsidRDefault="00061542" w:rsidP="00794E2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3)</w:t>
      </w:r>
      <w:r w:rsidRPr="00794E20">
        <w:rPr>
          <w:b/>
          <w:sz w:val="28"/>
          <w:szCs w:val="28"/>
          <w:u w:val="single"/>
        </w:rPr>
        <w:t>Can’ın davranışını doğru buluyor musun?</w:t>
      </w:r>
      <w:r>
        <w:rPr>
          <w:b/>
          <w:sz w:val="28"/>
          <w:szCs w:val="28"/>
          <w:u w:val="single"/>
        </w:rPr>
        <w:t xml:space="preserve"> Neden?</w:t>
      </w:r>
    </w:p>
    <w:p w:rsidR="00061542" w:rsidRDefault="00061542" w:rsidP="00C64C95">
      <w:pPr>
        <w:pStyle w:val="ListParagraph"/>
        <w:rPr>
          <w:sz w:val="28"/>
          <w:szCs w:val="28"/>
        </w:rPr>
      </w:pPr>
      <w:r>
        <w:rPr>
          <w:noProof/>
          <w:lang w:eastAsia="tr-TR"/>
        </w:rPr>
        <w:pict>
          <v:line id="Düz Bağlayıcı 7" o:spid="_x0000_s1032" style="position:absolute;left:0;text-align:left;z-index:251641856;visibility:visible" from="-68.6pt,9.65pt" to="214.9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" strokecolor="#4579b8"/>
        </w:pict>
      </w:r>
    </w:p>
    <w:p w:rsidR="00061542" w:rsidRDefault="00061542" w:rsidP="00C64C95">
      <w:pPr>
        <w:pStyle w:val="ListParagraph"/>
        <w:rPr>
          <w:sz w:val="28"/>
          <w:szCs w:val="28"/>
        </w:rPr>
      </w:pPr>
      <w:r>
        <w:rPr>
          <w:noProof/>
          <w:lang w:eastAsia="tr-TR"/>
        </w:rPr>
        <w:pict>
          <v:line id="Düz Bağlayıcı 8" o:spid="_x0000_s1033" style="position:absolute;left:0;text-align:left;flip:y;z-index:251642880;visibility:visible" from="-68.6pt,17.75pt" to="210.4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" strokecolor="#4579b8"/>
        </w:pict>
      </w:r>
    </w:p>
    <w:p w:rsidR="00061542" w:rsidRDefault="00061542" w:rsidP="00C64C95">
      <w:pPr>
        <w:pStyle w:val="ListParagraph"/>
        <w:rPr>
          <w:sz w:val="28"/>
          <w:szCs w:val="28"/>
        </w:rPr>
      </w:pPr>
    </w:p>
    <w:p w:rsidR="00061542" w:rsidRDefault="00061542" w:rsidP="004C5089">
      <w:pPr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10" o:spid="_x0000_s1034" style="position:absolute;z-index:251643904;visibility:visible" from="-68.6pt,75.75pt" to="223.9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" strokecolor="#4579b8"/>
        </w:pict>
      </w:r>
      <w:r>
        <w:rPr>
          <w:b/>
          <w:sz w:val="28"/>
          <w:szCs w:val="28"/>
          <w:u w:val="single"/>
        </w:rPr>
        <w:t xml:space="preserve">  4</w:t>
      </w:r>
      <w:r w:rsidRPr="00C64C95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>)Alfabemizdeki ünlü harfleri yazın.</w:t>
      </w:r>
    </w:p>
    <w:p w:rsidR="00061542" w:rsidRDefault="00061542" w:rsidP="00794E20">
      <w:pPr>
        <w:rPr>
          <w:sz w:val="28"/>
          <w:szCs w:val="28"/>
        </w:rPr>
      </w:pPr>
    </w:p>
    <w:p w:rsidR="00061542" w:rsidRPr="00794E20" w:rsidRDefault="00061542" w:rsidP="00794E20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5)</w:t>
      </w:r>
      <w:r w:rsidRPr="00794E20">
        <w:rPr>
          <w:b/>
          <w:sz w:val="28"/>
          <w:szCs w:val="28"/>
          <w:u w:val="single"/>
        </w:rPr>
        <w:t>Aşağıdaki kelimeleri sözlükteki sırasına  göre sıralayın.</w:t>
      </w:r>
    </w:p>
    <w:p w:rsidR="00061542" w:rsidRPr="00C64C95" w:rsidRDefault="00061542" w:rsidP="00794E20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Fiş-fatura-fermuar-fıkra</w:t>
      </w:r>
    </w:p>
    <w:p w:rsidR="00061542" w:rsidRDefault="00061542" w:rsidP="00C64C95">
      <w:pPr>
        <w:rPr>
          <w:b/>
          <w:sz w:val="28"/>
          <w:szCs w:val="28"/>
          <w:u w:val="single"/>
        </w:rPr>
      </w:pPr>
    </w:p>
    <w:p w:rsidR="00061542" w:rsidRDefault="00061542" w:rsidP="00C64C9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6.) Hangi cümlede yol kelimesi farklı anlamda kullanılmıştır?</w:t>
      </w:r>
    </w:p>
    <w:p w:rsidR="00061542" w:rsidRDefault="00061542" w:rsidP="00C64C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a) Otobüs kısa </w:t>
      </w:r>
      <w:r w:rsidRPr="00C32ED6">
        <w:rPr>
          <w:b/>
          <w:sz w:val="28"/>
          <w:szCs w:val="28"/>
          <w:u w:val="single"/>
        </w:rPr>
        <w:t>yolu</w:t>
      </w:r>
      <w:r>
        <w:rPr>
          <w:b/>
          <w:sz w:val="28"/>
          <w:szCs w:val="28"/>
        </w:rPr>
        <w:t xml:space="preserve"> seçti.</w:t>
      </w:r>
    </w:p>
    <w:p w:rsidR="00061542" w:rsidRDefault="00061542" w:rsidP="00C64C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b)Soruyu farklı </w:t>
      </w:r>
      <w:r w:rsidRPr="00C32ED6">
        <w:rPr>
          <w:b/>
          <w:sz w:val="28"/>
          <w:szCs w:val="28"/>
          <w:u w:val="single"/>
        </w:rPr>
        <w:t>yoldan</w:t>
      </w:r>
      <w:r>
        <w:rPr>
          <w:b/>
          <w:sz w:val="28"/>
          <w:szCs w:val="28"/>
        </w:rPr>
        <w:t xml:space="preserve"> çözdüm.</w:t>
      </w:r>
    </w:p>
    <w:p w:rsidR="00061542" w:rsidRDefault="00061542" w:rsidP="00C64C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c)Park </w:t>
      </w:r>
      <w:r w:rsidRPr="00C32ED6">
        <w:rPr>
          <w:b/>
          <w:sz w:val="28"/>
          <w:szCs w:val="28"/>
          <w:u w:val="single"/>
        </w:rPr>
        <w:t>yolu</w:t>
      </w:r>
      <w:r>
        <w:rPr>
          <w:b/>
          <w:sz w:val="28"/>
          <w:szCs w:val="28"/>
        </w:rPr>
        <w:t xml:space="preserve"> çiçeklerle süslendi.</w:t>
      </w:r>
    </w:p>
    <w:p w:rsidR="00061542" w:rsidRDefault="00061542" w:rsidP="004C508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7)</w:t>
      </w:r>
      <w:r>
        <w:rPr>
          <w:b/>
          <w:sz w:val="28"/>
          <w:szCs w:val="28"/>
          <w:u w:val="single"/>
        </w:rPr>
        <w:t>Aşağıdakilerden hangisi diğerlerinden farklıdır?</w:t>
      </w:r>
    </w:p>
    <w:p w:rsidR="00061542" w:rsidRDefault="00061542" w:rsidP="004C5089">
      <w:pPr>
        <w:rPr>
          <w:b/>
          <w:sz w:val="28"/>
          <w:szCs w:val="28"/>
        </w:rPr>
      </w:pPr>
      <w:r w:rsidRPr="00C32ED6">
        <w:rPr>
          <w:b/>
          <w:sz w:val="28"/>
          <w:szCs w:val="28"/>
        </w:rPr>
        <w:t>a)</w:t>
      </w:r>
      <w:r>
        <w:rPr>
          <w:b/>
          <w:sz w:val="28"/>
          <w:szCs w:val="28"/>
        </w:rPr>
        <w:t xml:space="preserve">kısa-uzun      b)sert-yumuşak </w:t>
      </w:r>
    </w:p>
    <w:p w:rsidR="00061542" w:rsidRPr="004C5089" w:rsidRDefault="00061542" w:rsidP="004C50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c) mektep-okul</w:t>
      </w:r>
    </w:p>
    <w:p w:rsidR="00061542" w:rsidRDefault="00061542" w:rsidP="00C64C95">
      <w:pPr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53" o:spid="_x0000_s1035" style="position:absolute;flip:y;z-index:251676672;visibility:visible" from="-16.85pt,7.5pt" to="260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" strokecolor="#4579b8"/>
        </w:pict>
      </w:r>
    </w:p>
    <w:p w:rsidR="00061542" w:rsidRDefault="00061542" w:rsidP="00052667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    HAYAT BİLGİSİ</w:t>
      </w:r>
    </w:p>
    <w:p w:rsidR="00061542" w:rsidRDefault="00061542" w:rsidP="00052667">
      <w:pPr>
        <w:rPr>
          <w:b/>
          <w:sz w:val="28"/>
          <w:szCs w:val="28"/>
          <w:u w:val="single"/>
        </w:rPr>
      </w:pPr>
      <w:r>
        <w:rPr>
          <w:b/>
          <w:sz w:val="24"/>
          <w:szCs w:val="24"/>
          <w:u w:val="single"/>
        </w:rPr>
        <w:t>1.)</w:t>
      </w:r>
      <w:r>
        <w:rPr>
          <w:b/>
          <w:sz w:val="28"/>
          <w:szCs w:val="28"/>
          <w:u w:val="single"/>
        </w:rPr>
        <w:t>İstiklal Marşı’nın şairi kimdir?</w:t>
      </w:r>
    </w:p>
    <w:p w:rsidR="00061542" w:rsidRDefault="00061542" w:rsidP="00052667">
      <w:pPr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12" o:spid="_x0000_s1036" style="position:absolute;flip:y;z-index:251645952;visibility:visible" from="-16.85pt,8.5pt" to="266.6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" strokecolor="#4579b8"/>
        </w:pict>
      </w:r>
    </w:p>
    <w:p w:rsidR="00061542" w:rsidRDefault="00061542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2.)Hangisi bir yönüyle diğerlerinden farklıdır?</w:t>
      </w:r>
    </w:p>
    <w:p w:rsidR="00061542" w:rsidRDefault="00061542" w:rsidP="00052667">
      <w:pPr>
        <w:rPr>
          <w:b/>
          <w:sz w:val="28"/>
          <w:szCs w:val="28"/>
        </w:rPr>
      </w:pPr>
      <w:r w:rsidRPr="003A30D6">
        <w:rPr>
          <w:b/>
          <w:sz w:val="28"/>
          <w:szCs w:val="28"/>
        </w:rPr>
        <w:t>a)</w:t>
      </w:r>
      <w:r>
        <w:rPr>
          <w:b/>
          <w:sz w:val="28"/>
          <w:szCs w:val="28"/>
          <w:u w:val="single"/>
        </w:rPr>
        <w:t xml:space="preserve"> g</w:t>
      </w:r>
      <w:r>
        <w:rPr>
          <w:b/>
          <w:sz w:val="28"/>
          <w:szCs w:val="28"/>
        </w:rPr>
        <w:t>emi        b)uçak     c) vapur</w:t>
      </w:r>
    </w:p>
    <w:p w:rsidR="00061542" w:rsidRDefault="00061542" w:rsidP="00052667">
      <w:pPr>
        <w:rPr>
          <w:b/>
          <w:sz w:val="28"/>
          <w:szCs w:val="28"/>
        </w:rPr>
      </w:pPr>
    </w:p>
    <w:p w:rsidR="00061542" w:rsidRDefault="00061542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3.)Hangisi vücudumuzun bölümlerindendir?</w:t>
      </w:r>
      <w:bookmarkStart w:id="0" w:name="_GoBack"/>
      <w:bookmarkEnd w:id="0"/>
    </w:p>
    <w:p w:rsidR="00061542" w:rsidRDefault="00061542" w:rsidP="00052667">
      <w:pPr>
        <w:rPr>
          <w:b/>
          <w:sz w:val="28"/>
          <w:szCs w:val="28"/>
        </w:rPr>
      </w:pPr>
      <w:r w:rsidRPr="003A30D6">
        <w:rPr>
          <w:b/>
          <w:sz w:val="28"/>
          <w:szCs w:val="28"/>
        </w:rPr>
        <w:t>a)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>kafa    b) el      c) kulak</w:t>
      </w:r>
    </w:p>
    <w:p w:rsidR="00061542" w:rsidRDefault="00061542" w:rsidP="00052667">
      <w:pPr>
        <w:rPr>
          <w:b/>
          <w:sz w:val="28"/>
          <w:szCs w:val="28"/>
        </w:rPr>
      </w:pPr>
      <w:r>
        <w:rPr>
          <w:noProof/>
          <w:lang w:eastAsia="tr-TR"/>
        </w:rPr>
        <w:pict>
          <v:line id="Düz Bağlayıcı 3" o:spid="_x0000_s1037" style="position:absolute;z-index:251638784;visibility:visible" from="218.65pt,-61.1pt" to="223.15pt,9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" strokecolor="#4579b8"/>
        </w:pict>
      </w:r>
      <w:r>
        <w:rPr>
          <w:b/>
          <w:sz w:val="28"/>
          <w:szCs w:val="28"/>
          <w:u w:val="single"/>
        </w:rPr>
        <w:t>4.)Hangisi doğru bir davranıştır?</w:t>
      </w:r>
      <w:r>
        <w:rPr>
          <w:b/>
          <w:sz w:val="28"/>
          <w:szCs w:val="28"/>
        </w:rPr>
        <w:t xml:space="preserve">       a)Yere çöp atmak.</w:t>
      </w:r>
    </w:p>
    <w:p w:rsidR="00061542" w:rsidRDefault="00061542" w:rsidP="00052667">
      <w:pPr>
        <w:rPr>
          <w:b/>
          <w:sz w:val="28"/>
          <w:szCs w:val="28"/>
        </w:rPr>
      </w:pPr>
      <w:r>
        <w:rPr>
          <w:b/>
          <w:sz w:val="28"/>
          <w:szCs w:val="28"/>
        </w:rPr>
        <w:t>b)Arkadaşlarımızla iyi geçinmek</w:t>
      </w:r>
    </w:p>
    <w:p w:rsidR="00061542" w:rsidRPr="008320D2" w:rsidRDefault="00061542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c) Kavga etmek</w:t>
      </w:r>
    </w:p>
    <w:p w:rsidR="00061542" w:rsidRPr="008320D2" w:rsidRDefault="00061542" w:rsidP="00052667">
      <w:pPr>
        <w:rPr>
          <w:b/>
          <w:sz w:val="28"/>
          <w:szCs w:val="28"/>
        </w:rPr>
      </w:pPr>
    </w:p>
    <w:p w:rsidR="00061542" w:rsidRDefault="00061542" w:rsidP="00052667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tr-TR"/>
        </w:rPr>
        <w:t xml:space="preserve"> </w:t>
      </w:r>
      <w:r>
        <w:rPr>
          <w:b/>
          <w:sz w:val="28"/>
          <w:szCs w:val="28"/>
          <w:u w:val="single"/>
        </w:rPr>
        <w:t>5.)Atatürk’ün ilk  gittiği okul hangisidir?</w:t>
      </w:r>
    </w:p>
    <w:p w:rsidR="00061542" w:rsidRDefault="00061542" w:rsidP="00052667">
      <w:pPr>
        <w:rPr>
          <w:b/>
          <w:sz w:val="28"/>
          <w:szCs w:val="28"/>
        </w:rPr>
      </w:pPr>
      <w:r w:rsidRPr="00345CD3">
        <w:rPr>
          <w:b/>
          <w:sz w:val="28"/>
          <w:szCs w:val="28"/>
        </w:rPr>
        <w:t>a</w:t>
      </w:r>
      <w:r>
        <w:rPr>
          <w:b/>
          <w:sz w:val="28"/>
          <w:szCs w:val="28"/>
          <w:u w:val="single"/>
        </w:rPr>
        <w:t>)</w:t>
      </w:r>
      <w:r>
        <w:rPr>
          <w:b/>
          <w:sz w:val="28"/>
          <w:szCs w:val="28"/>
        </w:rPr>
        <w:t>Mahalle Mektebi</w:t>
      </w:r>
    </w:p>
    <w:p w:rsidR="00061542" w:rsidRDefault="00061542" w:rsidP="00052667">
      <w:pPr>
        <w:rPr>
          <w:b/>
          <w:sz w:val="28"/>
          <w:szCs w:val="28"/>
        </w:rPr>
      </w:pPr>
      <w:r>
        <w:rPr>
          <w:b/>
          <w:sz w:val="28"/>
          <w:szCs w:val="28"/>
        </w:rPr>
        <w:t>b) Şemsi Efendi okulu</w:t>
      </w:r>
    </w:p>
    <w:p w:rsidR="00061542" w:rsidRPr="008320D2" w:rsidRDefault="00061542" w:rsidP="00052667">
      <w:pPr>
        <w:rPr>
          <w:b/>
          <w:sz w:val="28"/>
          <w:szCs w:val="28"/>
        </w:rPr>
      </w:pPr>
      <w:r>
        <w:rPr>
          <w:noProof/>
          <w:lang w:eastAsia="tr-TR"/>
        </w:rPr>
        <w:pict>
          <v:line id="Düz Bağlayıcı 50" o:spid="_x0000_s1038" style="position:absolute;z-index:251673600;visibility:visible" from="-49.85pt,19.75pt" to="197.6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" strokecolor="#4579b8"/>
        </w:pict>
      </w:r>
      <w:r>
        <w:rPr>
          <w:b/>
          <w:sz w:val="28"/>
          <w:szCs w:val="28"/>
        </w:rPr>
        <w:t>c)Harp Akademisi</w:t>
      </w:r>
    </w:p>
    <w:p w:rsidR="00061542" w:rsidRDefault="00061542" w:rsidP="008320D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6.) Boşlukları doldurun.</w:t>
      </w:r>
    </w:p>
    <w:p w:rsidR="00061542" w:rsidRDefault="00061542" w:rsidP="008320D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Atatürk’ün annesinin adı ………………………….babası ise …………………………….’dir</w:t>
      </w:r>
      <w:r>
        <w:rPr>
          <w:b/>
          <w:sz w:val="28"/>
          <w:szCs w:val="28"/>
          <w:u w:val="single"/>
        </w:rPr>
        <w:t xml:space="preserve"> </w:t>
      </w:r>
    </w:p>
    <w:p w:rsidR="00061542" w:rsidRDefault="00061542" w:rsidP="00052667">
      <w:pPr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51" o:spid="_x0000_s1039" style="position:absolute;z-index:251674624;visibility:visible" from="-49.85pt,4pt" to="199.9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" strokecolor="#4579b8"/>
        </w:pict>
      </w:r>
    </w:p>
    <w:p w:rsidR="00061542" w:rsidRDefault="00061542" w:rsidP="00052667">
      <w:pPr>
        <w:rPr>
          <w:rFonts w:ascii="Arial Black" w:hAnsi="Arial Black"/>
          <w:sz w:val="24"/>
          <w:szCs w:val="24"/>
        </w:rPr>
      </w:pPr>
      <w:r>
        <w:rPr>
          <w:noProof/>
          <w:lang w:eastAsia="tr-TR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Akış Çizelgesi: Doğrudan Erişimli Depolama 1" o:spid="_x0000_s1040" type="#_x0000_t133" style="position:absolute;margin-left:24.4pt;margin-top:28.35pt;width:1in;height:36.7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" fillcolor="#4f81bd" strokecolor="#243f60" strokeweight="2pt"/>
        </w:pict>
      </w:r>
      <w:r>
        <w:rPr>
          <w:rFonts w:ascii="Arial Black" w:hAnsi="Arial Black"/>
          <w:sz w:val="24"/>
          <w:szCs w:val="24"/>
        </w:rPr>
        <w:t xml:space="preserve">   MATEMATİK</w:t>
      </w:r>
    </w:p>
    <w:p w:rsidR="00061542" w:rsidRDefault="00061542" w:rsidP="00052667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41" type="#_x0000_t32" style="position:absolute;margin-left:91.15pt;margin-top:16.9pt;width:54pt;height:0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" strokecolor="#4579b8">
            <v:stroke endarrow="open"/>
          </v:shape>
        </w:pict>
      </w:r>
      <w:r>
        <w:rPr>
          <w:noProof/>
          <w:lang w:eastAsia="tr-TR"/>
        </w:rPr>
        <w:pict>
          <v:oval id="Oval 9" o:spid="_x0000_s1042" style="position:absolute;margin-left:148.9pt;margin-top:-.35pt;width:36.75pt;height:36.7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" fillcolor="#4f81bd" strokecolor="#243f60" strokeweight="2pt"/>
        </w:pict>
      </w:r>
      <w:r>
        <w:rPr>
          <w:sz w:val="28"/>
          <w:szCs w:val="28"/>
        </w:rPr>
        <w:t>1.)</w:t>
      </w:r>
    </w:p>
    <w:p w:rsidR="00061542" w:rsidRDefault="00061542" w:rsidP="00052667">
      <w:pPr>
        <w:rPr>
          <w:b/>
          <w:sz w:val="28"/>
          <w:szCs w:val="28"/>
          <w:u w:val="single"/>
        </w:rPr>
      </w:pPr>
    </w:p>
    <w:p w:rsidR="00061542" w:rsidRDefault="00061542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Silndirin gösterilen yüzü nasıl adlandırılır?</w:t>
      </w:r>
    </w:p>
    <w:p w:rsidR="00061542" w:rsidRDefault="00061542" w:rsidP="00052667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a)</w:t>
      </w:r>
      <w:r>
        <w:rPr>
          <w:b/>
          <w:sz w:val="28"/>
          <w:szCs w:val="28"/>
        </w:rPr>
        <w:t>Dairesel bölge</w:t>
      </w:r>
    </w:p>
    <w:p w:rsidR="00061542" w:rsidRDefault="00061542" w:rsidP="00052667">
      <w:pPr>
        <w:rPr>
          <w:b/>
          <w:sz w:val="28"/>
          <w:szCs w:val="28"/>
        </w:rPr>
      </w:pPr>
      <w:r>
        <w:rPr>
          <w:b/>
          <w:sz w:val="28"/>
          <w:szCs w:val="28"/>
        </w:rPr>
        <w:t>b) daire</w:t>
      </w:r>
    </w:p>
    <w:p w:rsidR="00061542" w:rsidRPr="00F70467" w:rsidRDefault="00061542" w:rsidP="00052667">
      <w:pPr>
        <w:rPr>
          <w:b/>
          <w:sz w:val="28"/>
          <w:szCs w:val="28"/>
        </w:rPr>
      </w:pPr>
      <w:r>
        <w:rPr>
          <w:b/>
          <w:sz w:val="28"/>
          <w:szCs w:val="28"/>
        </w:rPr>
        <w:t>c)karesel bölge</w:t>
      </w:r>
    </w:p>
    <w:p w:rsidR="00061542" w:rsidRDefault="00061542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2.)Aşağıdaki geometrik  şekillerin isimlerini  yazın.</w:t>
      </w:r>
    </w:p>
    <w:p w:rsidR="00061542" w:rsidRDefault="00061542" w:rsidP="00052667">
      <w:pPr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32" o:spid="_x0000_s1043" style="position:absolute;z-index:251659264;visibility:visible" from="-62.6pt,55.75pt" to="-7.1pt,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8" o:spid="_x0000_s1044" style="position:absolute;z-index:251656192;visibility:visible" from="54.35pt,61pt" to="130.1pt,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7" o:spid="_x0000_s1045" style="position:absolute;flip:y;z-index:251655168;visibility:visible" from="-26.6pt,79pt" to="54.4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" strokecolor="#4579b8"/>
        </w:pict>
      </w:r>
      <w:r>
        <w:rPr>
          <w:noProof/>
          <w:lang w:eastAsia="tr-TR"/>
        </w:rPr>
        <w:pict>
          <v:rect id="Dikdörtgen 22" o:spid="_x0000_s1046" style="position:absolute;margin-left:2.65pt;margin-top:20.5pt;width:33pt;height:35.2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" fillcolor="#4f81bd" strokecolor="#243f60" strokeweight="2pt"/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31" o:spid="_x0000_s1047" type="#_x0000_t23" style="position:absolute;margin-left:-49.85pt;margin-top:2.5pt;width:38.25pt;height:37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" adj="2329" fillcolor="#4f81bd" strokecolor="#243f60" strokeweight="2pt"/>
        </w:pict>
      </w:r>
      <w:r>
        <w:rPr>
          <w:noProof/>
          <w:lang w:eastAsia="tr-TR"/>
        </w:rPr>
        <w:pict>
          <v:line id="Düz Bağlayıcı 29" o:spid="_x0000_s1048" style="position:absolute;flip:y;z-index:251657216;visibility:visible" from="130.15pt,74.5pt" to="199.9pt,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" strokecolor="#4579b8"/>
        </w:pict>
      </w:r>
      <w:r>
        <w:rPr>
          <w:noProof/>
          <w:lang w:eastAsia="tr-TR"/>
        </w:rPr>
        <w:pict>
          <v:line id="Düz Bağlayıcı 26" o:spid="_x0000_s1049" style="position:absolute;z-index:251654144;visibility:visible" from="145.15pt,49pt" to="185.65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5" o:spid="_x0000_s1050" style="position:absolute;flip:x;z-index:251653120;visibility:visible" from="145.15pt,13.75pt" to="163.9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" strokecolor="#4579b8"/>
        </w:pict>
      </w:r>
      <w:r>
        <w:rPr>
          <w:noProof/>
          <w:lang w:eastAsia="tr-TR"/>
        </w:rPr>
        <w:pict>
          <v:line id="Düz Bağlayıcı 24" o:spid="_x0000_s1051" style="position:absolute;z-index:251652096;visibility:visible" from="163.9pt,13.75pt" to="185.65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" strokecolor="#4579b8"/>
        </w:pict>
      </w:r>
      <w:r>
        <w:rPr>
          <w:noProof/>
          <w:lang w:eastAsia="tr-TR"/>
        </w:rPr>
        <w:pict>
          <v:rect id="Dikdörtgen 23" o:spid="_x0000_s1052" style="position:absolute;margin-left:66.4pt;margin-top:18.25pt;width:48.75pt;height:21.7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" fillcolor="#4f81bd" strokecolor="#243f60" strokeweight="2pt"/>
        </w:pict>
      </w:r>
    </w:p>
    <w:p w:rsidR="00061542" w:rsidRDefault="00061542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3) 1 deste kalem ile 1 düzine kalem toplam kaç kalem eder?</w:t>
      </w:r>
    </w:p>
    <w:p w:rsidR="00061542" w:rsidRDefault="00061542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Çözüm:</w:t>
      </w:r>
    </w:p>
    <w:p w:rsidR="00061542" w:rsidRDefault="00061542" w:rsidP="00052667">
      <w:pPr>
        <w:rPr>
          <w:b/>
          <w:sz w:val="28"/>
          <w:szCs w:val="28"/>
          <w:u w:val="single"/>
        </w:rPr>
      </w:pPr>
    </w:p>
    <w:p w:rsidR="00061542" w:rsidRDefault="00061542" w:rsidP="00BA383C">
      <w:pPr>
        <w:rPr>
          <w:b/>
          <w:sz w:val="28"/>
          <w:szCs w:val="28"/>
        </w:rPr>
      </w:pPr>
      <w:r>
        <w:rPr>
          <w:noProof/>
          <w:lang w:eastAsia="tr-TR"/>
        </w:rPr>
        <w:pict>
          <v:rect id="Dikdörtgen 36" o:spid="_x0000_s1053" style="position:absolute;margin-left:93.4pt;margin-top:2.45pt;width:25.5pt;height:15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" fillcolor="#4f81bd" strokecolor="#243f60" strokeweight="2pt"/>
        </w:pict>
      </w:r>
      <w:r>
        <w:rPr>
          <w:b/>
          <w:sz w:val="28"/>
          <w:szCs w:val="28"/>
        </w:rPr>
        <w:t>4)    23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</w:t>
      </w:r>
    </w:p>
    <w:p w:rsidR="00061542" w:rsidRPr="00BA383C" w:rsidRDefault="00061542" w:rsidP="00BA383C">
      <w:pPr>
        <w:rPr>
          <w:b/>
          <w:sz w:val="28"/>
          <w:szCs w:val="28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1" o:spid="_x0000_s1054" type="#_x0000_t96" style="position:absolute;margin-left:89.65pt;margin-top:29.05pt;width:29.25pt;height:16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" fillcolor="#4f81bd" strokecolor="#243f60" strokeweight="2pt"/>
        </w:pict>
      </w:r>
      <w:r>
        <w:rPr>
          <w:noProof/>
          <w:lang w:eastAsia="tr-TR"/>
        </w:rPr>
        <w:pict>
          <v:line id="Düz Bağlayıcı 39" o:spid="_x0000_s1055" style="position:absolute;z-index:251666432;visibility:visible" from="85.15pt,1.3pt" to="85.1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" strokecolor="#4579b8"/>
        </w:pict>
      </w:r>
      <w:r>
        <w:rPr>
          <w:noProof/>
          <w:lang w:eastAsia="tr-TR"/>
        </w:rPr>
        <w:pict>
          <v:line id="Düz Bağlayıcı 38" o:spid="_x0000_s1056" style="position:absolute;z-index:251665408;visibility:visible" from="78.4pt,6.55pt" to="89.6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" strokecolor="#4579b8"/>
        </w:pict>
      </w:r>
      <w:r>
        <w:rPr>
          <w:noProof/>
          <w:lang w:eastAsia="tr-TR"/>
        </w:rPr>
        <w:pict>
          <v:line id="Düz Bağlayıcı 37" o:spid="_x0000_s1057" style="position:absolute;z-index:251664384;visibility:visible" from="75.4pt,21.55pt" to="133.1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" strokecolor="#4579b8"/>
        </w:pict>
      </w:r>
      <w:r>
        <w:rPr>
          <w:noProof/>
          <w:lang w:eastAsia="tr-TR"/>
        </w:rPr>
        <w:pict>
          <v:rect id="Dikdörtgen 35" o:spid="_x0000_s1058" style="position:absolute;margin-left:18.4pt;margin-top:29.05pt;width:27.75pt;height:16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" fillcolor="#4f81bd" strokecolor="#243f60" strokeweight="2pt"/>
        </w:pict>
      </w:r>
      <w:r>
        <w:rPr>
          <w:noProof/>
          <w:lang w:eastAsia="tr-TR"/>
        </w:rPr>
        <w:pict>
          <v:line id="Düz Bağlayıcı 34" o:spid="_x0000_s1059" style="position:absolute;flip:y;z-index:251661312;visibility:visible" from="-.35pt,11.05pt" to="18.4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" strokecolor="#4579b8"/>
        </w:pict>
      </w:r>
      <w:r>
        <w:rPr>
          <w:noProof/>
          <w:lang w:eastAsia="tr-TR"/>
        </w:rPr>
        <w:pict>
          <v:line id="Düz Bağlayıcı 33" o:spid="_x0000_s1060" style="position:absolute;flip:y;z-index:251660288;visibility:visible" from="-.35pt,21.55pt" to="52.9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" strokecolor="#4579b8"/>
        </w:pict>
      </w:r>
      <w:r>
        <w:rPr>
          <w:b/>
          <w:sz w:val="28"/>
          <w:szCs w:val="28"/>
        </w:rPr>
        <w:t xml:space="preserve">        20</w:t>
      </w:r>
      <w:r>
        <w:rPr>
          <w:b/>
          <w:sz w:val="28"/>
          <w:szCs w:val="28"/>
        </w:rPr>
        <w:tab/>
        <w:t xml:space="preserve">        14</w:t>
      </w:r>
    </w:p>
    <w:p w:rsidR="00061542" w:rsidRDefault="00061542" w:rsidP="002E18C1">
      <w:pPr>
        <w:pStyle w:val="ListParagrap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    </w:t>
      </w:r>
    </w:p>
    <w:p w:rsidR="00061542" w:rsidRPr="00E846DF" w:rsidRDefault="00061542" w:rsidP="002E18C1">
      <w:pPr>
        <w:pStyle w:val="ListParagraph"/>
        <w:rPr>
          <w:b/>
          <w:sz w:val="28"/>
          <w:szCs w:val="28"/>
        </w:rPr>
      </w:pPr>
      <w:r>
        <w:rPr>
          <w:noProof/>
          <w:lang w:eastAsia="tr-TR"/>
        </w:rPr>
        <w:pict>
          <v:shape id="Gülen Yüz 44" o:spid="_x0000_s1061" type="#_x0000_t96" style="position:absolute;left:0;text-align:left;margin-left:18.4pt;margin-top:17.3pt;width:15.75pt;height:18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" fillcolor="#4f81bd" strokecolor="#243f60" strokeweight="2pt"/>
        </w:pict>
      </w:r>
    </w:p>
    <w:p w:rsidR="00061542" w:rsidRDefault="00061542" w:rsidP="002E18C1">
      <w:pPr>
        <w:pStyle w:val="ListParagrap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Gülen yüz kaçtır?</w:t>
      </w:r>
    </w:p>
    <w:p w:rsidR="00061542" w:rsidRDefault="00061542" w:rsidP="002E18C1">
      <w:pPr>
        <w:pStyle w:val="ListParagraph"/>
        <w:rPr>
          <w:b/>
          <w:sz w:val="28"/>
          <w:szCs w:val="28"/>
          <w:u w:val="single"/>
        </w:rPr>
      </w:pPr>
    </w:p>
    <w:p w:rsidR="00061542" w:rsidRPr="003E16D1" w:rsidRDefault="00061542" w:rsidP="003E16D1">
      <w:pPr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5)</w:t>
      </w:r>
      <w:r w:rsidRPr="003E16D1">
        <w:rPr>
          <w:b/>
          <w:sz w:val="28"/>
          <w:szCs w:val="28"/>
          <w:u w:val="single"/>
        </w:rPr>
        <w:t xml:space="preserve"> ’25 ‘ </w:t>
      </w:r>
      <w:r>
        <w:rPr>
          <w:b/>
          <w:sz w:val="28"/>
          <w:szCs w:val="28"/>
          <w:u w:val="single"/>
        </w:rPr>
        <w:t xml:space="preserve"> sayısında 2’nin basamak değeri kaçtır?</w:t>
      </w:r>
    </w:p>
    <w:p w:rsidR="00061542" w:rsidRDefault="00061542" w:rsidP="00766203">
      <w:pPr>
        <w:pStyle w:val="ListParagrap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Çözüm:</w:t>
      </w:r>
    </w:p>
    <w:p w:rsidR="00061542" w:rsidRDefault="00061542" w:rsidP="00766203">
      <w:pPr>
        <w:pStyle w:val="ListParagraph"/>
        <w:rPr>
          <w:b/>
          <w:sz w:val="28"/>
          <w:szCs w:val="28"/>
          <w:u w:val="single"/>
        </w:rPr>
      </w:pPr>
    </w:p>
    <w:p w:rsidR="00061542" w:rsidRDefault="00061542" w:rsidP="00766203">
      <w:pPr>
        <w:pStyle w:val="ListParagraph"/>
        <w:rPr>
          <w:b/>
          <w:sz w:val="28"/>
          <w:szCs w:val="28"/>
          <w:u w:val="single"/>
        </w:rPr>
      </w:pPr>
    </w:p>
    <w:p w:rsidR="00061542" w:rsidRDefault="00061542" w:rsidP="00766203">
      <w:pPr>
        <w:rPr>
          <w:b/>
          <w:sz w:val="28"/>
          <w:szCs w:val="28"/>
          <w:u w:val="single"/>
        </w:rPr>
      </w:pPr>
    </w:p>
    <w:p w:rsidR="00061542" w:rsidRPr="003E16D1" w:rsidRDefault="00061542" w:rsidP="003E16D1">
      <w:pPr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6)</w:t>
      </w:r>
      <w:r w:rsidRPr="003E16D1">
        <w:rPr>
          <w:b/>
          <w:sz w:val="28"/>
          <w:szCs w:val="28"/>
          <w:u w:val="single"/>
        </w:rPr>
        <w:t xml:space="preserve"> 3 birlik  2 onluktan oluşan sayıya 1 düzine</w:t>
      </w:r>
      <w:r>
        <w:rPr>
          <w:b/>
          <w:sz w:val="28"/>
          <w:szCs w:val="28"/>
          <w:u w:val="single"/>
        </w:rPr>
        <w:t xml:space="preserve"> </w:t>
      </w:r>
      <w:r w:rsidRPr="003E16D1">
        <w:rPr>
          <w:b/>
          <w:sz w:val="28"/>
          <w:szCs w:val="28"/>
          <w:u w:val="single"/>
        </w:rPr>
        <w:t>eklersem hangi sayıyı bulurum?</w:t>
      </w:r>
    </w:p>
    <w:p w:rsidR="00061542" w:rsidRPr="00D82AF2" w:rsidRDefault="00061542" w:rsidP="00D82AF2">
      <w:pPr>
        <w:pStyle w:val="ListParagrap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Çözüm:</w:t>
      </w:r>
    </w:p>
    <w:p w:rsidR="00061542" w:rsidRDefault="00061542" w:rsidP="00766203">
      <w:pPr>
        <w:pStyle w:val="ListParagraph"/>
        <w:rPr>
          <w:b/>
          <w:sz w:val="28"/>
          <w:szCs w:val="28"/>
          <w:u w:val="single"/>
        </w:rPr>
      </w:pPr>
    </w:p>
    <w:p w:rsidR="00061542" w:rsidRDefault="00061542" w:rsidP="000B0A8F">
      <w:pPr>
        <w:ind w:left="360"/>
        <w:rPr>
          <w:b/>
          <w:sz w:val="24"/>
          <w:szCs w:val="24"/>
          <w:u w:val="single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8" o:spid="_x0000_s1062" type="#_x0000_t5" style="position:absolute;left:0;text-align:left;margin-left:190.9pt;margin-top:53.95pt;width:34.5pt;height:37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" fillcolor="#4f81bd" strokecolor="#243f60" strokeweight="2pt"/>
        </w:pict>
      </w:r>
      <w:r>
        <w:rPr>
          <w:b/>
          <w:sz w:val="28"/>
          <w:szCs w:val="28"/>
          <w:u w:val="single"/>
        </w:rPr>
        <w:t>7) Hangisini kullanarak kare çizebilirim?</w:t>
      </w:r>
      <w:r>
        <w:rPr>
          <w:b/>
          <w:sz w:val="40"/>
          <w:szCs w:val="40"/>
          <w:u w:val="single"/>
        </w:rPr>
        <w:t xml:space="preserve">     </w:t>
      </w:r>
    </w:p>
    <w:p w:rsidR="00061542" w:rsidRPr="00ED5F11" w:rsidRDefault="00061542" w:rsidP="000B0A8F">
      <w:pPr>
        <w:ind w:left="360"/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46" o:spid="_x0000_s1063" type="#_x0000_t16" style="position:absolute;left:0;text-align:left;margin-left:124.9pt;margin-top:12.85pt;width:28.5pt;height:24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" fillcolor="#4f81bd" strokecolor="#243f60" strokeweight="2pt"/>
        </w:pict>
      </w:r>
      <w:r>
        <w:rPr>
          <w:noProof/>
          <w:lang w:eastAsia="tr-TR"/>
        </w:rPr>
        <w:pict>
          <v:shape id="Akış Çizelgesi: Doğrudan Erişimli Depolama 45" o:spid="_x0000_s1064" type="#_x0000_t133" style="position:absolute;left:0;text-align:left;margin-left:35.65pt;margin-top:12.85pt;width:42.75pt;height:20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" fillcolor="#4f81bd" strokecolor="#243f60" strokeweight="2pt"/>
        </w:pict>
      </w:r>
      <w:r w:rsidRPr="00ED5F11">
        <w:rPr>
          <w:b/>
          <w:sz w:val="24"/>
          <w:szCs w:val="24"/>
        </w:rPr>
        <w:t xml:space="preserve">a)                       </w:t>
      </w:r>
      <w:r>
        <w:rPr>
          <w:b/>
          <w:sz w:val="24"/>
          <w:szCs w:val="24"/>
        </w:rPr>
        <w:t>b)</w:t>
      </w:r>
      <w:r w:rsidRPr="00ED5F1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     c)</w:t>
      </w:r>
    </w:p>
    <w:p w:rsidR="00061542" w:rsidRPr="000B0A8F" w:rsidRDefault="00061542" w:rsidP="00D82AF2">
      <w:pPr>
        <w:rPr>
          <w:b/>
          <w:sz w:val="24"/>
          <w:szCs w:val="24"/>
          <w:u w:val="single"/>
        </w:rPr>
      </w:pPr>
      <w:r>
        <w:rPr>
          <w:noProof/>
          <w:lang w:eastAsia="tr-TR"/>
        </w:rPr>
        <w:pict>
          <v:shape id="Halka 49" o:spid="_x0000_s1065" type="#_x0000_t23" style="position:absolute;margin-left:190.9pt;margin-top:10.8pt;width:34.5pt;height:6pt;flip:y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" adj="939" fillcolor="#4f81bd" strokecolor="#243f60" strokeweight="2pt"/>
        </w:pict>
      </w:r>
    </w:p>
    <w:p w:rsidR="00061542" w:rsidRDefault="00061542" w:rsidP="00052667">
      <w:pPr>
        <w:rPr>
          <w:rFonts w:ascii="Hand writing Mutlu" w:hAnsi="Hand writing Mutlu"/>
          <w:b/>
          <w:sz w:val="28"/>
          <w:szCs w:val="28"/>
        </w:rPr>
      </w:pPr>
      <w:r w:rsidRPr="005D1085">
        <w:rPr>
          <w:rFonts w:ascii="Hand writing Mutlu" w:hAnsi="Hand writing Mutlu"/>
          <w:b/>
          <w:sz w:val="28"/>
          <w:szCs w:val="28"/>
        </w:rPr>
        <w:t>Sınav bitti. Cevaplarınızı kontrol edin.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  <w:hyperlink r:id="rId7" w:history="1">
        <w:r w:rsidRPr="00E62D32">
          <w:rPr>
            <w:rStyle w:val="Hyperlink"/>
            <w:b/>
            <w:sz w:val="28"/>
          </w:rPr>
          <w:t>www.sorubak.com</w:t>
        </w:r>
      </w:hyperlink>
    </w:p>
    <w:p w:rsidR="00061542" w:rsidRPr="005D1085" w:rsidRDefault="00061542" w:rsidP="00052667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</w:t>
      </w:r>
    </w:p>
    <w:sectPr w:rsidR="00061542" w:rsidRPr="005D1085" w:rsidSect="00A24876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542" w:rsidRDefault="00061542" w:rsidP="00511562">
      <w:pPr>
        <w:spacing w:after="0" w:line="240" w:lineRule="auto"/>
      </w:pPr>
      <w:r>
        <w:separator/>
      </w:r>
    </w:p>
  </w:endnote>
  <w:endnote w:type="continuationSeparator" w:id="0">
    <w:p w:rsidR="00061542" w:rsidRDefault="00061542" w:rsidP="0051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542" w:rsidRDefault="00061542" w:rsidP="00511562">
      <w:pPr>
        <w:spacing w:after="0" w:line="240" w:lineRule="auto"/>
      </w:pPr>
      <w:r>
        <w:separator/>
      </w:r>
    </w:p>
  </w:footnote>
  <w:footnote w:type="continuationSeparator" w:id="0">
    <w:p w:rsidR="00061542" w:rsidRDefault="00061542" w:rsidP="00511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542" w:rsidRDefault="00061542" w:rsidP="00194977">
    <w:pPr>
      <w:pStyle w:val="Header"/>
      <w:tabs>
        <w:tab w:val="clear" w:pos="90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15F2C"/>
    <w:multiLevelType w:val="hybridMultilevel"/>
    <w:tmpl w:val="60E00622"/>
    <w:lvl w:ilvl="0" w:tplc="F96899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F4D2565"/>
    <w:multiLevelType w:val="hybridMultilevel"/>
    <w:tmpl w:val="64E892A8"/>
    <w:lvl w:ilvl="0" w:tplc="B614A5D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78F1"/>
    <w:rsid w:val="000140FA"/>
    <w:rsid w:val="00017956"/>
    <w:rsid w:val="00052667"/>
    <w:rsid w:val="00061542"/>
    <w:rsid w:val="00071C0E"/>
    <w:rsid w:val="000B0A8F"/>
    <w:rsid w:val="00135E74"/>
    <w:rsid w:val="0017188A"/>
    <w:rsid w:val="00194977"/>
    <w:rsid w:val="00220F80"/>
    <w:rsid w:val="0024447D"/>
    <w:rsid w:val="002E18C1"/>
    <w:rsid w:val="00345CD3"/>
    <w:rsid w:val="00377C9F"/>
    <w:rsid w:val="003A30D6"/>
    <w:rsid w:val="003D097E"/>
    <w:rsid w:val="003E16D1"/>
    <w:rsid w:val="004218C7"/>
    <w:rsid w:val="004C5089"/>
    <w:rsid w:val="004D2622"/>
    <w:rsid w:val="004D330E"/>
    <w:rsid w:val="00511562"/>
    <w:rsid w:val="005128E4"/>
    <w:rsid w:val="0052221C"/>
    <w:rsid w:val="005D1085"/>
    <w:rsid w:val="005F667C"/>
    <w:rsid w:val="0062209E"/>
    <w:rsid w:val="00631397"/>
    <w:rsid w:val="00673D33"/>
    <w:rsid w:val="006B78F1"/>
    <w:rsid w:val="006C5EC0"/>
    <w:rsid w:val="006D3587"/>
    <w:rsid w:val="006E6FE7"/>
    <w:rsid w:val="00764684"/>
    <w:rsid w:val="00766203"/>
    <w:rsid w:val="00794E20"/>
    <w:rsid w:val="007A669F"/>
    <w:rsid w:val="007D5AEE"/>
    <w:rsid w:val="008178CF"/>
    <w:rsid w:val="008320D2"/>
    <w:rsid w:val="00847B15"/>
    <w:rsid w:val="0093437E"/>
    <w:rsid w:val="009735A8"/>
    <w:rsid w:val="009B6CE1"/>
    <w:rsid w:val="00A24876"/>
    <w:rsid w:val="00A265C4"/>
    <w:rsid w:val="00BA383C"/>
    <w:rsid w:val="00BF5D1E"/>
    <w:rsid w:val="00C21FD5"/>
    <w:rsid w:val="00C32ED6"/>
    <w:rsid w:val="00C64C95"/>
    <w:rsid w:val="00D82AF2"/>
    <w:rsid w:val="00DC14B1"/>
    <w:rsid w:val="00DD3DC8"/>
    <w:rsid w:val="00DD5671"/>
    <w:rsid w:val="00E13F53"/>
    <w:rsid w:val="00E36EE4"/>
    <w:rsid w:val="00E62D32"/>
    <w:rsid w:val="00E846DF"/>
    <w:rsid w:val="00ED0B49"/>
    <w:rsid w:val="00ED5F11"/>
    <w:rsid w:val="00F70467"/>
    <w:rsid w:val="00F95B21"/>
    <w:rsid w:val="00FB071C"/>
    <w:rsid w:val="00FB3BAF"/>
    <w:rsid w:val="00FC13E6"/>
    <w:rsid w:val="00FF1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C9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D3D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11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1156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11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11562"/>
    <w:rPr>
      <w:rFonts w:cs="Times New Roman"/>
    </w:rPr>
  </w:style>
  <w:style w:type="character" w:styleId="Hyperlink">
    <w:name w:val="Hyperlink"/>
    <w:basedOn w:val="DefaultParagraphFont"/>
    <w:uiPriority w:val="99"/>
    <w:rsid w:val="005F66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3</Pages>
  <Words>315</Words>
  <Characters>1800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ceyhun nil</dc:creator>
  <cp:keywords/>
  <dc:description/>
  <cp:lastModifiedBy>edanur</cp:lastModifiedBy>
  <cp:revision>145</cp:revision>
  <dcterms:created xsi:type="dcterms:W3CDTF">2014-09-28T16:32:00Z</dcterms:created>
  <dcterms:modified xsi:type="dcterms:W3CDTF">2014-11-05T20:08:00Z</dcterms:modified>
</cp:coreProperties>
</file>