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AF" w:rsidRPr="00BB0847" w:rsidRDefault="00E368AF" w:rsidP="00BB0847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  <w:r w:rsidRPr="00BB0847">
        <w:rPr>
          <w:rFonts w:ascii="Maiandra GD" w:hAnsi="Maiandra GD"/>
          <w:sz w:val="24"/>
          <w:szCs w:val="24"/>
        </w:rPr>
        <w:t>ALİ RIZA ÇEVİK İLKOKULU</w:t>
      </w:r>
    </w:p>
    <w:p w:rsidR="00E368AF" w:rsidRPr="00BB0847" w:rsidRDefault="00E368AF" w:rsidP="00BB0847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…….</w:t>
      </w:r>
      <w:r w:rsidRPr="00BB0847">
        <w:rPr>
          <w:rFonts w:ascii="Maiandra GD" w:hAnsi="Maiandra GD"/>
          <w:sz w:val="24"/>
          <w:szCs w:val="24"/>
        </w:rPr>
        <w:t xml:space="preserve"> ÖĞRETİM YILI 2-D SINIFI MATEMATİK ETKİNLİĞİ</w:t>
      </w:r>
    </w:p>
    <w:p w:rsidR="00E368AF" w:rsidRPr="00BB0847" w:rsidRDefault="00E368AF" w:rsidP="00BB0847">
      <w:pPr>
        <w:spacing w:after="0" w:line="240" w:lineRule="auto"/>
        <w:rPr>
          <w:rFonts w:ascii="Maiandra GD" w:hAnsi="Maiandra GD"/>
          <w:sz w:val="24"/>
          <w:szCs w:val="24"/>
        </w:rPr>
      </w:pPr>
      <w:r w:rsidRPr="00BB0847">
        <w:rPr>
          <w:rFonts w:ascii="Maiandra GD" w:hAnsi="Maiandra GD"/>
          <w:sz w:val="24"/>
          <w:szCs w:val="24"/>
        </w:rPr>
        <w:t>Adı Soyadı:......................................................................................</w:t>
      </w:r>
    </w:p>
    <w:p w:rsidR="00E368AF" w:rsidRPr="007D42BD" w:rsidRDefault="00E368AF" w:rsidP="00BB0847">
      <w:pPr>
        <w:spacing w:after="0" w:line="240" w:lineRule="auto"/>
        <w:rPr>
          <w:rFonts w:ascii="Maiandra GD" w:hAnsi="Maiandra GD"/>
          <w:sz w:val="10"/>
          <w:szCs w:val="10"/>
        </w:rPr>
      </w:pPr>
    </w:p>
    <w:p w:rsidR="00E368AF" w:rsidRPr="00BB0847" w:rsidRDefault="00E368AF" w:rsidP="00BB0847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  <w:r w:rsidRPr="00BB0847">
        <w:rPr>
          <w:rFonts w:ascii="Maiandra GD" w:hAnsi="Maiandra GD"/>
          <w:sz w:val="24"/>
          <w:szCs w:val="24"/>
        </w:rPr>
        <w:t>NESNE GRAFİĞİ</w:t>
      </w:r>
    </w:p>
    <w:p w:rsidR="00E368AF" w:rsidRPr="007D42BD" w:rsidRDefault="00E368AF" w:rsidP="00BB0847">
      <w:pPr>
        <w:spacing w:after="0" w:line="240" w:lineRule="auto"/>
        <w:rPr>
          <w:rFonts w:ascii="Maiandra GD" w:hAnsi="Maiandra GD"/>
          <w:sz w:val="10"/>
          <w:szCs w:val="10"/>
        </w:rPr>
      </w:pPr>
    </w:p>
    <w:p w:rsidR="00E368AF" w:rsidRPr="007D42BD" w:rsidRDefault="00E368AF" w:rsidP="00BB0847">
      <w:pPr>
        <w:spacing w:after="0" w:line="240" w:lineRule="auto"/>
        <w:rPr>
          <w:rFonts w:ascii="Maiandra GD" w:hAnsi="Maiandra GD"/>
          <w:sz w:val="10"/>
          <w:szCs w:val="10"/>
        </w:rPr>
        <w:sectPr w:rsidR="00E368AF" w:rsidRPr="007D42BD" w:rsidSect="00BB0847">
          <w:pgSz w:w="11906" w:h="16838"/>
          <w:pgMar w:top="567" w:right="567" w:bottom="567" w:left="567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201.9pt;margin-top:58.6pt;width:57pt;height:38.25pt;z-index:-251675648;visibility:visible">
            <v:imagedata r:id="rId4" o:title=""/>
          </v:shape>
        </w:pict>
      </w:r>
      <w:r>
        <w:rPr>
          <w:rFonts w:ascii="Maiandra GD" w:hAnsi="Maiandra GD"/>
          <w:sz w:val="24"/>
          <w:szCs w:val="24"/>
        </w:rPr>
        <w:t xml:space="preserve">A- </w:t>
      </w:r>
      <w:r w:rsidRPr="00BB0847">
        <w:rPr>
          <w:rFonts w:ascii="Maiandra GD" w:hAnsi="Maiandra GD"/>
          <w:sz w:val="24"/>
          <w:szCs w:val="24"/>
        </w:rPr>
        <w:t>Kalemliğimde 20 tane kırmızı kalem,</w:t>
      </w:r>
      <w:r>
        <w:rPr>
          <w:rFonts w:ascii="Maiandra GD" w:hAnsi="Maiandra GD"/>
          <w:sz w:val="24"/>
          <w:szCs w:val="24"/>
        </w:rPr>
        <w:t xml:space="preserve"> </w:t>
      </w:r>
      <w:r w:rsidRPr="00BB0847">
        <w:rPr>
          <w:rFonts w:ascii="Maiandra GD" w:hAnsi="Maiandra GD"/>
          <w:sz w:val="24"/>
          <w:szCs w:val="24"/>
        </w:rPr>
        <w:t xml:space="preserve">16 tane mavi kalem, 12 tane sarı, 8 tane de siyah kalem vardır. Kalemliğimdeki renkli kalemleri gösteren </w:t>
      </w:r>
      <w:r>
        <w:rPr>
          <w:rFonts w:ascii="Maiandra GD" w:hAnsi="Maiandra GD"/>
          <w:sz w:val="24"/>
          <w:szCs w:val="24"/>
        </w:rPr>
        <w:t>nesne grafiğini çiziniz ve altındaki soruları cevaplandırınız.</w:t>
      </w: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</w:p>
    <w:p w:rsidR="00E368AF" w:rsidRPr="00BB0847" w:rsidRDefault="00E368AF" w:rsidP="00BB0847">
      <w:pPr>
        <w:spacing w:after="0" w:line="240" w:lineRule="auto"/>
        <w:jc w:val="both"/>
        <w:rPr>
          <w:rFonts w:ascii="Maiandra GD" w:hAnsi="Maiandra GD"/>
          <w:i/>
          <w:sz w:val="24"/>
          <w:szCs w:val="24"/>
        </w:rPr>
      </w:pPr>
      <w:r w:rsidRPr="00BB0847">
        <w:rPr>
          <w:rFonts w:ascii="Maiandra GD" w:hAnsi="Maiandra GD"/>
          <w:i/>
          <w:sz w:val="24"/>
          <w:szCs w:val="24"/>
        </w:rPr>
        <w:t>Grafik Adı:Renkli Kalemler Grafiği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5"/>
        <w:gridCol w:w="4359"/>
      </w:tblGrid>
      <w:tr w:rsidR="00E368AF" w:rsidRPr="00D96327" w:rsidTr="00D96327">
        <w:trPr>
          <w:jc w:val="right"/>
        </w:trPr>
        <w:tc>
          <w:tcPr>
            <w:tcW w:w="1025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</w:p>
        </w:tc>
        <w:tc>
          <w:tcPr>
            <w:tcW w:w="4359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  <w:hyperlink r:id="rId5" w:history="1">
              <w:r w:rsidRPr="00FE0ACB">
                <w:rPr>
                  <w:rStyle w:val="Hyperlink"/>
                </w:rPr>
                <w:t>www.sorubak.com</w:t>
              </w:r>
            </w:hyperlink>
          </w:p>
        </w:tc>
      </w:tr>
      <w:tr w:rsidR="00E368AF" w:rsidRPr="00D96327" w:rsidTr="00D96327">
        <w:trPr>
          <w:jc w:val="right"/>
        </w:trPr>
        <w:tc>
          <w:tcPr>
            <w:tcW w:w="1025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</w:p>
        </w:tc>
        <w:tc>
          <w:tcPr>
            <w:tcW w:w="4359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E368AF" w:rsidRPr="00D96327" w:rsidTr="00D96327">
        <w:trPr>
          <w:jc w:val="right"/>
        </w:trPr>
        <w:tc>
          <w:tcPr>
            <w:tcW w:w="1025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</w:p>
        </w:tc>
        <w:tc>
          <w:tcPr>
            <w:tcW w:w="4359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E368AF" w:rsidRPr="00D96327" w:rsidTr="00D96327">
        <w:trPr>
          <w:jc w:val="right"/>
        </w:trPr>
        <w:tc>
          <w:tcPr>
            <w:tcW w:w="1025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</w:p>
        </w:tc>
        <w:tc>
          <w:tcPr>
            <w:tcW w:w="4359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</w:p>
        </w:tc>
      </w:tr>
    </w:tbl>
    <w:p w:rsidR="00E368AF" w:rsidRPr="00BB0847" w:rsidRDefault="00E368AF" w:rsidP="00BB0847">
      <w:pPr>
        <w:spacing w:after="0" w:line="240" w:lineRule="auto"/>
        <w:jc w:val="both"/>
        <w:rPr>
          <w:rFonts w:ascii="Maiandra GD" w:hAnsi="Maiandra GD"/>
          <w:i/>
          <w:sz w:val="24"/>
          <w:szCs w:val="24"/>
        </w:rPr>
      </w:pPr>
      <w:r w:rsidRPr="00BB0847">
        <w:rPr>
          <w:rFonts w:ascii="Maiandra GD" w:hAnsi="Maiandra GD"/>
          <w:i/>
          <w:sz w:val="24"/>
          <w:szCs w:val="24"/>
        </w:rPr>
        <w:t>Her şekil 1 kalemi göstermektedir.</w:t>
      </w:r>
    </w:p>
    <w:p w:rsidR="00E368AF" w:rsidRDefault="00E368AF" w:rsidP="00BB0847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SORULAR</w:t>
      </w: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1-Kırmızı kalem ve mavi kalemlerin toplamı kaç tanedir?</w:t>
      </w: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......................................................................</w:t>
      </w: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2-Sarı ve siyah kalemlerin toplamı kaç tanedir?</w:t>
      </w: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......................................................................</w:t>
      </w: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3-Kalemliğimde kaç kalem vardır?</w:t>
      </w: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noProof/>
          <w:lang w:eastAsia="tr-TR"/>
        </w:rPr>
        <w:pict>
          <v:shape id="Resim 4" o:spid="_x0000_s1027" type="#_x0000_t75" style="position:absolute;left:0;text-align:left;margin-left:.15pt;margin-top:12.3pt;width:83.25pt;height:86.25pt;z-index:-251674624;visibility:visible">
            <v:imagedata r:id="rId6" o:title=""/>
          </v:shape>
        </w:pict>
      </w:r>
      <w:r>
        <w:rPr>
          <w:rFonts w:ascii="Maiandra GD" w:hAnsi="Maiandra GD"/>
          <w:sz w:val="24"/>
          <w:szCs w:val="24"/>
        </w:rPr>
        <w:t>......................................................................</w:t>
      </w: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noProof/>
          <w:lang w:eastAsia="tr-TR"/>
        </w:rPr>
        <w:pict>
          <v:shape id="Resim 5" o:spid="_x0000_s1028" type="#_x0000_t75" style="position:absolute;left:0;text-align:left;margin-left:123.9pt;margin-top:4.65pt;width:97.5pt;height:66pt;z-index:-251673600;visibility:visible">
            <v:imagedata r:id="rId7" o:title=""/>
          </v:shape>
        </w:pict>
      </w: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B-İzmir Doğal Yaşam Parkında 16 fil, 8 kaplan, 12 zebra ve 20 tanede maymun yaşamaktadır. Doğal yaşam parkındaki hayvanları gösteren bir nesne grafiği çiziniz ve altındaki soruları cevaplayınız.</w:t>
      </w: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Grafik Adı:.......................................................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5"/>
        <w:gridCol w:w="4359"/>
      </w:tblGrid>
      <w:tr w:rsidR="00E368AF" w:rsidRPr="00D96327" w:rsidTr="00D96327">
        <w:trPr>
          <w:jc w:val="right"/>
        </w:trPr>
        <w:tc>
          <w:tcPr>
            <w:tcW w:w="1025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</w:p>
        </w:tc>
        <w:tc>
          <w:tcPr>
            <w:tcW w:w="4359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E368AF" w:rsidRPr="00D96327" w:rsidTr="00D96327">
        <w:trPr>
          <w:jc w:val="right"/>
        </w:trPr>
        <w:tc>
          <w:tcPr>
            <w:tcW w:w="1025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</w:p>
        </w:tc>
        <w:tc>
          <w:tcPr>
            <w:tcW w:w="4359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E368AF" w:rsidRPr="00D96327" w:rsidTr="00D96327">
        <w:trPr>
          <w:jc w:val="right"/>
        </w:trPr>
        <w:tc>
          <w:tcPr>
            <w:tcW w:w="1025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</w:p>
        </w:tc>
        <w:tc>
          <w:tcPr>
            <w:tcW w:w="4359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E368AF" w:rsidRPr="00D96327" w:rsidTr="00D96327">
        <w:trPr>
          <w:jc w:val="right"/>
        </w:trPr>
        <w:tc>
          <w:tcPr>
            <w:tcW w:w="1025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</w:p>
        </w:tc>
        <w:tc>
          <w:tcPr>
            <w:tcW w:w="4359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</w:p>
        </w:tc>
      </w:tr>
    </w:tbl>
    <w:p w:rsidR="00E368AF" w:rsidRDefault="00E368AF" w:rsidP="00BB0847">
      <w:pPr>
        <w:spacing w:after="0" w:line="240" w:lineRule="auto"/>
        <w:jc w:val="both"/>
        <w:rPr>
          <w:rFonts w:ascii="Maiandra GD" w:hAnsi="Maiandra GD"/>
          <w:i/>
          <w:sz w:val="24"/>
          <w:szCs w:val="24"/>
        </w:rPr>
      </w:pPr>
      <w:r w:rsidRPr="006D7D37">
        <w:rPr>
          <w:rFonts w:ascii="Maiandra GD" w:hAnsi="Maiandra GD"/>
          <w:i/>
          <w:sz w:val="24"/>
          <w:szCs w:val="24"/>
        </w:rPr>
        <w:t>Her resim 2 hayvanı göstermektedir.</w:t>
      </w:r>
    </w:p>
    <w:p w:rsidR="00E368AF" w:rsidRDefault="00E368AF" w:rsidP="006D7D37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SORULAR</w:t>
      </w:r>
    </w:p>
    <w:p w:rsidR="00E368AF" w:rsidRDefault="00E368AF" w:rsidP="006D7D3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1-Doğal Yaşam Parkında en çok hangi hayvan vardır?</w:t>
      </w:r>
    </w:p>
    <w:p w:rsidR="00E368AF" w:rsidRDefault="00E368AF" w:rsidP="006D7D3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......................................................................</w:t>
      </w:r>
    </w:p>
    <w:p w:rsidR="00E368AF" w:rsidRDefault="00E368AF" w:rsidP="006D7D3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2-</w:t>
      </w:r>
      <w:r w:rsidRPr="006D7D37">
        <w:rPr>
          <w:rFonts w:ascii="Maiandra GD" w:hAnsi="Maiandra GD"/>
          <w:sz w:val="24"/>
          <w:szCs w:val="24"/>
        </w:rPr>
        <w:t xml:space="preserve"> </w:t>
      </w:r>
      <w:r>
        <w:rPr>
          <w:rFonts w:ascii="Maiandra GD" w:hAnsi="Maiandra GD"/>
          <w:sz w:val="24"/>
          <w:szCs w:val="24"/>
        </w:rPr>
        <w:t>Doğal Yaşam Parkında en az hangi hayvan vardır?</w:t>
      </w:r>
    </w:p>
    <w:p w:rsidR="00E368AF" w:rsidRDefault="00E368AF" w:rsidP="006D7D3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......................................................................</w:t>
      </w:r>
    </w:p>
    <w:p w:rsidR="00E368AF" w:rsidRDefault="00E368AF" w:rsidP="006D7D3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3-</w:t>
      </w:r>
      <w:r w:rsidRPr="006D7D37">
        <w:rPr>
          <w:rFonts w:ascii="Maiandra GD" w:hAnsi="Maiandra GD"/>
          <w:sz w:val="24"/>
          <w:szCs w:val="24"/>
        </w:rPr>
        <w:t xml:space="preserve"> </w:t>
      </w:r>
      <w:r>
        <w:rPr>
          <w:rFonts w:ascii="Maiandra GD" w:hAnsi="Maiandra GD"/>
          <w:sz w:val="24"/>
          <w:szCs w:val="24"/>
        </w:rPr>
        <w:t>Doğal Yaşam Parkında toplam kaç hayvan vardır?</w:t>
      </w:r>
    </w:p>
    <w:p w:rsidR="00E368AF" w:rsidRDefault="00E368AF" w:rsidP="006D7D3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......................................................................</w:t>
      </w:r>
    </w:p>
    <w:p w:rsidR="00E368AF" w:rsidRPr="006D7D37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C)Köyümüzde 15 tane kavak ağacı, kavak ağaçlarından 9 fazla çam ağacı, çam ağaçlarından 18 eksik nar ağacı, nar ağacının 3 katıda incir ağacı vardır. Köyümüzdeki ağaçları gösteren bir nesne grafiği çizip altındaki soruları cevaplandırınız.</w:t>
      </w: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</w:p>
    <w:p w:rsidR="00E368AF" w:rsidRPr="00BB0847" w:rsidRDefault="00E368AF" w:rsidP="00012F9F">
      <w:pPr>
        <w:spacing w:after="0" w:line="240" w:lineRule="auto"/>
        <w:jc w:val="both"/>
        <w:rPr>
          <w:rFonts w:ascii="Maiandra GD" w:hAnsi="Maiandra GD"/>
          <w:i/>
          <w:sz w:val="24"/>
          <w:szCs w:val="24"/>
        </w:rPr>
      </w:pPr>
      <w:r w:rsidRPr="00BB0847">
        <w:rPr>
          <w:rFonts w:ascii="Maiandra GD" w:hAnsi="Maiandra GD"/>
          <w:i/>
          <w:sz w:val="24"/>
          <w:szCs w:val="24"/>
        </w:rPr>
        <w:t>Grafik Adı:</w:t>
      </w:r>
      <w:r>
        <w:rPr>
          <w:rFonts w:ascii="Maiandra GD" w:hAnsi="Maiandra GD"/>
          <w:i/>
          <w:sz w:val="24"/>
          <w:szCs w:val="24"/>
        </w:rPr>
        <w:t>.......................................................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5"/>
        <w:gridCol w:w="4359"/>
      </w:tblGrid>
      <w:tr w:rsidR="00E368AF" w:rsidRPr="00D96327" w:rsidTr="00D96327">
        <w:tc>
          <w:tcPr>
            <w:tcW w:w="1025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</w:p>
        </w:tc>
        <w:tc>
          <w:tcPr>
            <w:tcW w:w="4359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E368AF" w:rsidRPr="00D96327" w:rsidTr="00D96327">
        <w:tc>
          <w:tcPr>
            <w:tcW w:w="1025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</w:p>
        </w:tc>
        <w:tc>
          <w:tcPr>
            <w:tcW w:w="4359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E368AF" w:rsidRPr="00D96327" w:rsidTr="00D96327">
        <w:tc>
          <w:tcPr>
            <w:tcW w:w="1025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</w:p>
        </w:tc>
        <w:tc>
          <w:tcPr>
            <w:tcW w:w="4359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E368AF" w:rsidRPr="00D96327" w:rsidTr="00D96327">
        <w:tc>
          <w:tcPr>
            <w:tcW w:w="1025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</w:p>
        </w:tc>
        <w:tc>
          <w:tcPr>
            <w:tcW w:w="4359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</w:p>
        </w:tc>
      </w:tr>
    </w:tbl>
    <w:p w:rsidR="00E368AF" w:rsidRPr="00BB0847" w:rsidRDefault="00E368AF" w:rsidP="00012F9F">
      <w:pPr>
        <w:spacing w:after="0" w:line="240" w:lineRule="auto"/>
        <w:jc w:val="both"/>
        <w:rPr>
          <w:rFonts w:ascii="Maiandra GD" w:hAnsi="Maiandra GD"/>
          <w:i/>
          <w:sz w:val="24"/>
          <w:szCs w:val="24"/>
        </w:rPr>
      </w:pPr>
      <w:r w:rsidRPr="00BB0847">
        <w:rPr>
          <w:rFonts w:ascii="Maiandra GD" w:hAnsi="Maiandra GD"/>
          <w:i/>
          <w:sz w:val="24"/>
          <w:szCs w:val="24"/>
        </w:rPr>
        <w:t xml:space="preserve">Her şekil </w:t>
      </w:r>
      <w:r>
        <w:rPr>
          <w:rFonts w:ascii="Maiandra GD" w:hAnsi="Maiandra GD"/>
          <w:i/>
          <w:sz w:val="24"/>
          <w:szCs w:val="24"/>
        </w:rPr>
        <w:t>3</w:t>
      </w:r>
      <w:r w:rsidRPr="00BB0847">
        <w:rPr>
          <w:rFonts w:ascii="Maiandra GD" w:hAnsi="Maiandra GD"/>
          <w:i/>
          <w:sz w:val="24"/>
          <w:szCs w:val="24"/>
        </w:rPr>
        <w:t xml:space="preserve"> </w:t>
      </w:r>
      <w:r>
        <w:rPr>
          <w:rFonts w:ascii="Maiandra GD" w:hAnsi="Maiandra GD"/>
          <w:i/>
          <w:sz w:val="24"/>
          <w:szCs w:val="24"/>
        </w:rPr>
        <w:t xml:space="preserve">ağacı </w:t>
      </w:r>
      <w:r w:rsidRPr="00BB0847">
        <w:rPr>
          <w:rFonts w:ascii="Maiandra GD" w:hAnsi="Maiandra GD"/>
          <w:i/>
          <w:sz w:val="24"/>
          <w:szCs w:val="24"/>
        </w:rPr>
        <w:t>göstermektedir.</w:t>
      </w: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</w:p>
    <w:p w:rsidR="00E368AF" w:rsidRDefault="00E368AF" w:rsidP="00012F9F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SORULAR</w:t>
      </w:r>
    </w:p>
    <w:p w:rsidR="00E368AF" w:rsidRDefault="00E368AF" w:rsidP="00012F9F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1-Köyümüzde en çok hangi ağaç vardır?</w:t>
      </w:r>
    </w:p>
    <w:p w:rsidR="00E368AF" w:rsidRDefault="00E368AF" w:rsidP="00012F9F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......................................................................</w:t>
      </w:r>
    </w:p>
    <w:p w:rsidR="00E368AF" w:rsidRDefault="00E368AF" w:rsidP="00012F9F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2-</w:t>
      </w:r>
      <w:r w:rsidRPr="006D7D37">
        <w:rPr>
          <w:rFonts w:ascii="Maiandra GD" w:hAnsi="Maiandra GD"/>
          <w:sz w:val="24"/>
          <w:szCs w:val="24"/>
        </w:rPr>
        <w:t xml:space="preserve"> </w:t>
      </w:r>
      <w:r>
        <w:rPr>
          <w:rFonts w:ascii="Maiandra GD" w:hAnsi="Maiandra GD"/>
          <w:sz w:val="24"/>
          <w:szCs w:val="24"/>
        </w:rPr>
        <w:t>Köyümüzde en az hangi ağaç vardır?</w:t>
      </w:r>
    </w:p>
    <w:p w:rsidR="00E368AF" w:rsidRDefault="00E368AF" w:rsidP="00012F9F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......................................................................</w:t>
      </w:r>
    </w:p>
    <w:p w:rsidR="00E368AF" w:rsidRDefault="00E368AF" w:rsidP="00012F9F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3-</w:t>
      </w:r>
      <w:r w:rsidRPr="006D7D37">
        <w:rPr>
          <w:rFonts w:ascii="Maiandra GD" w:hAnsi="Maiandra GD"/>
          <w:sz w:val="24"/>
          <w:szCs w:val="24"/>
        </w:rPr>
        <w:t xml:space="preserve"> </w:t>
      </w:r>
      <w:r>
        <w:rPr>
          <w:rFonts w:ascii="Maiandra GD" w:hAnsi="Maiandra GD"/>
          <w:sz w:val="24"/>
          <w:szCs w:val="24"/>
        </w:rPr>
        <w:t>Köyümüzde toplam kaç ağaç vardır?</w:t>
      </w:r>
    </w:p>
    <w:p w:rsidR="00E368AF" w:rsidRDefault="00E368AF" w:rsidP="00012F9F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noProof/>
          <w:lang w:eastAsia="tr-TR"/>
        </w:rPr>
        <w:pict>
          <v:shape id="Resim 9" o:spid="_x0000_s1029" type="#_x0000_t75" style="position:absolute;left:0;text-align:left;margin-left:30.5pt;margin-top:12.3pt;width:37.5pt;height:42pt;z-index:251674624;visibility:visible">
            <v:imagedata r:id="rId8" o:title=""/>
          </v:shape>
        </w:pict>
      </w:r>
      <w:r>
        <w:rPr>
          <w:noProof/>
          <w:lang w:eastAsia="tr-TR"/>
        </w:rPr>
        <w:pict>
          <v:shape id="Resim 6" o:spid="_x0000_s1030" type="#_x0000_t75" style="position:absolute;left:0;text-align:left;margin-left:118.25pt;margin-top:12.3pt;width:43.5pt;height:42pt;z-index:251671552;visibility:visible">
            <v:imagedata r:id="rId9" o:title=""/>
          </v:shape>
        </w:pict>
      </w:r>
      <w:r>
        <w:rPr>
          <w:noProof/>
          <w:lang w:eastAsia="tr-TR"/>
        </w:rPr>
        <w:pict>
          <v:shape id="Resim 7" o:spid="_x0000_s1031" type="#_x0000_t75" style="position:absolute;left:0;text-align:left;margin-left:192.5pt;margin-top:12.3pt;width:58.5pt;height:41.25pt;z-index:251672576;visibility:visible">
            <v:imagedata r:id="rId10" o:title=""/>
          </v:shape>
        </w:pict>
      </w:r>
      <w:r>
        <w:rPr>
          <w:rFonts w:ascii="Maiandra GD" w:hAnsi="Maiandra GD"/>
          <w:sz w:val="24"/>
          <w:szCs w:val="24"/>
        </w:rPr>
        <w:t>......................................................................</w:t>
      </w: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D)Spor salonunda en çok basketbol topu, en az ise tenis topu vardır. Futbol topu ise hentbol topundan çok, voleybol topundan azdır.</w:t>
      </w: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 xml:space="preserve">  Yukarıdaki bilgilere göre grafikteki noktalı yerleri doldurunuz.</w:t>
      </w:r>
    </w:p>
    <w:p w:rsidR="00E368AF" w:rsidRPr="00BB0847" w:rsidRDefault="00E368AF" w:rsidP="003551BF">
      <w:pPr>
        <w:spacing w:after="0" w:line="240" w:lineRule="auto"/>
        <w:jc w:val="both"/>
        <w:rPr>
          <w:rFonts w:ascii="Maiandra GD" w:hAnsi="Maiandra GD"/>
          <w:i/>
          <w:sz w:val="24"/>
          <w:szCs w:val="24"/>
        </w:rPr>
      </w:pPr>
      <w:r w:rsidRPr="00BB0847">
        <w:rPr>
          <w:rFonts w:ascii="Maiandra GD" w:hAnsi="Maiandra GD"/>
          <w:i/>
          <w:sz w:val="24"/>
          <w:szCs w:val="24"/>
        </w:rPr>
        <w:t>Grafik Adı:</w:t>
      </w:r>
      <w:r>
        <w:rPr>
          <w:rFonts w:ascii="Maiandra GD" w:hAnsi="Maiandra GD"/>
          <w:i/>
          <w:sz w:val="24"/>
          <w:szCs w:val="24"/>
        </w:rPr>
        <w:t>Spor salonundaki toplar.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5"/>
        <w:gridCol w:w="4359"/>
      </w:tblGrid>
      <w:tr w:rsidR="00E368AF" w:rsidRPr="00D96327" w:rsidTr="00D96327">
        <w:tc>
          <w:tcPr>
            <w:tcW w:w="1025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  <w:r w:rsidRPr="00D96327">
              <w:rPr>
                <w:rFonts w:ascii="Maiandra GD" w:hAnsi="Maiandra GD"/>
                <w:sz w:val="24"/>
                <w:szCs w:val="24"/>
              </w:rPr>
              <w:t>...........</w:t>
            </w:r>
          </w:p>
        </w:tc>
        <w:tc>
          <w:tcPr>
            <w:tcW w:w="4359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oval id="_x0000_s1032" style="position:absolute;left:0;text-align:left;margin-left:77.85pt;margin-top:5.55pt;width:7.15pt;height:7.15pt;z-index:25166950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33" style="position:absolute;left:0;text-align:left;margin-left:64.35pt;margin-top:5.55pt;width:7.15pt;height:7.15pt;z-index:25166848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34" style="position:absolute;left:0;text-align:left;margin-left:50.85pt;margin-top:5.55pt;width:7.15pt;height:7.15pt;z-index:25164800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35" style="position:absolute;left:0;text-align:left;margin-left:37.75pt;margin-top:5.55pt;width:7.15pt;height:7.15pt;z-index:25164697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36" style="position:absolute;left:0;text-align:left;margin-left:25pt;margin-top:5.55pt;width:7.15pt;height:7.15pt;z-index:25164595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37" style="position:absolute;left:0;text-align:left;margin-left:13pt;margin-top:5.55pt;width:7.15pt;height:7.15pt;z-index:25164492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38" style="position:absolute;left:0;text-align:left;margin-left:1pt;margin-top:5.55pt;width:7.15pt;height:7.15pt;z-index:251643904;mso-position-horizontal-relative:text;mso-position-vertical-relative:text"/>
              </w:pict>
            </w:r>
          </w:p>
        </w:tc>
      </w:tr>
      <w:tr w:rsidR="00E368AF" w:rsidRPr="00D96327" w:rsidTr="00D96327">
        <w:tc>
          <w:tcPr>
            <w:tcW w:w="1025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  <w:r w:rsidRPr="00D96327">
              <w:rPr>
                <w:rFonts w:ascii="Maiandra GD" w:hAnsi="Maiandra GD"/>
                <w:sz w:val="24"/>
                <w:szCs w:val="24"/>
              </w:rPr>
              <w:t>...........</w:t>
            </w:r>
          </w:p>
        </w:tc>
        <w:tc>
          <w:tcPr>
            <w:tcW w:w="4359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oval id="_x0000_s1039" style="position:absolute;left:0;text-align:left;margin-left:122.85pt;margin-top:2.65pt;width:7.15pt;height:7.15pt;z-index:25165824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40" style="position:absolute;left:0;text-align:left;margin-left:109.35pt;margin-top:2.65pt;width:7.15pt;height:7.15pt;z-index:25165721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41" style="position:absolute;left:0;text-align:left;margin-left:94.75pt;margin-top:2.65pt;width:7.15pt;height:7.15pt;z-index:25165619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42" style="position:absolute;left:0;text-align:left;margin-left:77.85pt;margin-top:2.65pt;width:7.15pt;height:7.15pt;z-index:25165516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43" style="position:absolute;left:0;text-align:left;margin-left:64.35pt;margin-top:2.65pt;width:7.15pt;height:7.15pt;z-index:251654144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44" style="position:absolute;left:0;text-align:left;margin-left:50.85pt;margin-top:2.65pt;width:7.15pt;height:7.15pt;z-index:25165312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45" style="position:absolute;left:0;text-align:left;margin-left:37.75pt;margin-top:2.65pt;width:7.15pt;height:7.15pt;z-index:25165209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46" style="position:absolute;left:0;text-align:left;margin-left:25pt;margin-top:2.65pt;width:7.15pt;height:7.15pt;z-index:25165107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47" style="position:absolute;left:0;text-align:left;margin-left:13pt;margin-top:2.65pt;width:7.15pt;height:7.15pt;z-index:25165004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48" style="position:absolute;left:0;text-align:left;margin-left:1pt;margin-top:2.65pt;width:7.15pt;height:7.15pt;z-index:251649024;mso-position-horizontal-relative:text;mso-position-vertical-relative:text"/>
              </w:pict>
            </w:r>
          </w:p>
        </w:tc>
      </w:tr>
      <w:tr w:rsidR="00E368AF" w:rsidRPr="00D96327" w:rsidTr="00D96327">
        <w:tc>
          <w:tcPr>
            <w:tcW w:w="1025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  <w:r w:rsidRPr="00D96327">
              <w:rPr>
                <w:rFonts w:ascii="Maiandra GD" w:hAnsi="Maiandra GD"/>
                <w:sz w:val="24"/>
                <w:szCs w:val="24"/>
              </w:rPr>
              <w:t>...........</w:t>
            </w:r>
          </w:p>
        </w:tc>
        <w:tc>
          <w:tcPr>
            <w:tcW w:w="4359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oval id="_x0000_s1049" style="position:absolute;left:0;text-align:left;margin-left:17.85pt;margin-top:6.9pt;width:7.15pt;height:7.15pt;z-index:25166028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50" style="position:absolute;left:0;text-align:left;margin-left:1pt;margin-top:6.9pt;width:7.15pt;height:7.15pt;z-index:251659264;mso-position-horizontal-relative:text;mso-position-vertical-relative:text"/>
              </w:pict>
            </w:r>
          </w:p>
        </w:tc>
      </w:tr>
      <w:tr w:rsidR="00E368AF" w:rsidRPr="00D96327" w:rsidTr="00D96327">
        <w:tc>
          <w:tcPr>
            <w:tcW w:w="1025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  <w:r w:rsidRPr="00D96327">
              <w:rPr>
                <w:rFonts w:ascii="Maiandra GD" w:hAnsi="Maiandra GD"/>
                <w:sz w:val="24"/>
                <w:szCs w:val="24"/>
              </w:rPr>
              <w:t>...........</w:t>
            </w:r>
          </w:p>
        </w:tc>
        <w:tc>
          <w:tcPr>
            <w:tcW w:w="4359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Resim 8" o:spid="_x0000_s1051" type="#_x0000_t75" style="position:absolute;left:0;text-align:left;margin-left:148.75pt;margin-top:4.8pt;width:69pt;height:59.25pt;z-index:-251642880;visibility:visible;mso-position-horizontal-relative:text;mso-position-vertical-relative:text">
                  <v:imagedata r:id="rId11" o:title=""/>
                </v:shape>
              </w:pict>
            </w:r>
            <w:r>
              <w:rPr>
                <w:noProof/>
                <w:lang w:eastAsia="tr-TR"/>
              </w:rPr>
              <w:pict>
                <v:oval id="_x0000_s1052" style="position:absolute;left:0;text-align:left;margin-left:32.15pt;margin-top:4.7pt;width:7.15pt;height:7.15pt;z-index:251663360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53" style="position:absolute;left:0;text-align:left;margin-left:17.85pt;margin-top:4.7pt;width:7.15pt;height:7.15pt;z-index:25166233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54" style="position:absolute;left:0;text-align:left;margin-left:1pt;margin-top:4.7pt;width:7.15pt;height:7.15pt;z-index:251661312;mso-position-horizontal-relative:text;mso-position-vertical-relative:text"/>
              </w:pict>
            </w:r>
          </w:p>
        </w:tc>
      </w:tr>
      <w:tr w:rsidR="00E368AF" w:rsidRPr="00D96327" w:rsidTr="00D96327">
        <w:tc>
          <w:tcPr>
            <w:tcW w:w="1025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  <w:r w:rsidRPr="00D96327">
              <w:rPr>
                <w:rFonts w:ascii="Maiandra GD" w:hAnsi="Maiandra GD"/>
                <w:sz w:val="24"/>
                <w:szCs w:val="24"/>
              </w:rPr>
              <w:t>...........</w:t>
            </w:r>
          </w:p>
        </w:tc>
        <w:tc>
          <w:tcPr>
            <w:tcW w:w="4359" w:type="dxa"/>
          </w:tcPr>
          <w:p w:rsidR="00E368AF" w:rsidRPr="00D96327" w:rsidRDefault="00E368AF" w:rsidP="00D96327">
            <w:pPr>
              <w:spacing w:after="0" w:line="240" w:lineRule="auto"/>
              <w:jc w:val="both"/>
              <w:rPr>
                <w:rFonts w:ascii="Maiandra GD" w:hAnsi="Maiandra GD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oval id="_x0000_s1055" style="position:absolute;left:0;text-align:left;margin-left:57.2pt;margin-top:4.1pt;width:7.15pt;height:7.15pt;z-index:25167052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56" style="position:absolute;left:0;text-align:left;margin-left:43.7pt;margin-top:4.1pt;width:7.15pt;height:7.15pt;z-index:251667456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57" style="position:absolute;left:0;text-align:left;margin-left:32.15pt;margin-top:4.1pt;width:7.15pt;height:7.15pt;z-index:25166643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58" style="position:absolute;left:0;text-align:left;margin-left:17.85pt;margin-top:4.1pt;width:7.15pt;height:7.15pt;z-index:251665408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_x0000_s1059" style="position:absolute;left:0;text-align:left;margin-left:1pt;margin-top:4.1pt;width:7.15pt;height:7.15pt;z-index:251664384;mso-position-horizontal-relative:text;mso-position-vertical-relative:text"/>
              </w:pict>
            </w:r>
          </w:p>
        </w:tc>
      </w:tr>
    </w:tbl>
    <w:p w:rsidR="00E368AF" w:rsidRPr="00BB0847" w:rsidRDefault="00E368AF" w:rsidP="003551BF">
      <w:pPr>
        <w:spacing w:after="0" w:line="240" w:lineRule="auto"/>
        <w:jc w:val="both"/>
        <w:rPr>
          <w:rFonts w:ascii="Maiandra GD" w:hAnsi="Maiandra GD"/>
          <w:i/>
          <w:sz w:val="24"/>
          <w:szCs w:val="24"/>
        </w:rPr>
      </w:pPr>
      <w:r w:rsidRPr="00BB0847">
        <w:rPr>
          <w:rFonts w:ascii="Maiandra GD" w:hAnsi="Maiandra GD"/>
          <w:i/>
          <w:sz w:val="24"/>
          <w:szCs w:val="24"/>
        </w:rPr>
        <w:t xml:space="preserve">Her şekil </w:t>
      </w:r>
      <w:r>
        <w:rPr>
          <w:rFonts w:ascii="Maiandra GD" w:hAnsi="Maiandra GD"/>
          <w:i/>
          <w:sz w:val="24"/>
          <w:szCs w:val="24"/>
        </w:rPr>
        <w:t xml:space="preserve">4 topu </w:t>
      </w:r>
      <w:r w:rsidRPr="00BB0847">
        <w:rPr>
          <w:rFonts w:ascii="Maiandra GD" w:hAnsi="Maiandra GD"/>
          <w:i/>
          <w:sz w:val="24"/>
          <w:szCs w:val="24"/>
        </w:rPr>
        <w:t>göstermektedir.</w:t>
      </w:r>
    </w:p>
    <w:p w:rsidR="00E368AF" w:rsidRDefault="00E368AF" w:rsidP="003551BF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SORULAR</w:t>
      </w:r>
    </w:p>
    <w:p w:rsidR="00E368AF" w:rsidRDefault="00E368AF" w:rsidP="003551BF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1-Spor salonunda kaç tane futbol topu vardır?</w:t>
      </w:r>
    </w:p>
    <w:p w:rsidR="00E368AF" w:rsidRDefault="00E368AF" w:rsidP="003551BF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......................................................................</w:t>
      </w:r>
    </w:p>
    <w:p w:rsidR="00E368AF" w:rsidRDefault="00E368AF" w:rsidP="003551BF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2-</w:t>
      </w:r>
      <w:r w:rsidRPr="006D7D37">
        <w:rPr>
          <w:rFonts w:ascii="Maiandra GD" w:hAnsi="Maiandra GD"/>
          <w:sz w:val="24"/>
          <w:szCs w:val="24"/>
        </w:rPr>
        <w:t xml:space="preserve"> </w:t>
      </w:r>
      <w:r>
        <w:rPr>
          <w:rFonts w:ascii="Maiandra GD" w:hAnsi="Maiandra GD"/>
          <w:sz w:val="24"/>
          <w:szCs w:val="24"/>
        </w:rPr>
        <w:t>Spor salonunda kaç tane hentbol topu vardır?</w:t>
      </w:r>
    </w:p>
    <w:p w:rsidR="00E368AF" w:rsidRDefault="00E368AF" w:rsidP="003551BF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......................................................................</w:t>
      </w:r>
    </w:p>
    <w:p w:rsidR="00E368AF" w:rsidRDefault="00E368AF" w:rsidP="003551BF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3-</w:t>
      </w:r>
      <w:r w:rsidRPr="006D7D37">
        <w:rPr>
          <w:rFonts w:ascii="Maiandra GD" w:hAnsi="Maiandra GD"/>
          <w:sz w:val="24"/>
          <w:szCs w:val="24"/>
        </w:rPr>
        <w:t xml:space="preserve"> </w:t>
      </w:r>
      <w:r>
        <w:rPr>
          <w:rFonts w:ascii="Maiandra GD" w:hAnsi="Maiandra GD"/>
          <w:sz w:val="24"/>
          <w:szCs w:val="24"/>
        </w:rPr>
        <w:t>Spor salonunda kaç tane voleybol topu vardır?</w:t>
      </w:r>
    </w:p>
    <w:p w:rsidR="00E368AF" w:rsidRDefault="00E368AF" w:rsidP="003551BF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......................................................................</w:t>
      </w: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4- Spor salonundaki en az ve en çok topların farkı kaçtır?</w:t>
      </w: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.........................................................................</w:t>
      </w: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5- Spor salonunda toplam kaç top vardır?</w:t>
      </w:r>
    </w:p>
    <w:p w:rsidR="00E368AF" w:rsidRDefault="00E368AF" w:rsidP="00BB0847">
      <w:pPr>
        <w:spacing w:after="0" w:line="240" w:lineRule="auto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.......................................................................</w:t>
      </w:r>
    </w:p>
    <w:sectPr w:rsidR="00E368AF" w:rsidSect="00BB0847">
      <w:type w:val="continuous"/>
      <w:pgSz w:w="11906" w:h="16838"/>
      <w:pgMar w:top="567" w:right="567" w:bottom="567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0847"/>
    <w:rsid w:val="00012F9F"/>
    <w:rsid w:val="000E234E"/>
    <w:rsid w:val="001F6555"/>
    <w:rsid w:val="003551BF"/>
    <w:rsid w:val="004704F5"/>
    <w:rsid w:val="00645A00"/>
    <w:rsid w:val="006D7D37"/>
    <w:rsid w:val="007D42BD"/>
    <w:rsid w:val="0087152D"/>
    <w:rsid w:val="00BB0847"/>
    <w:rsid w:val="00D75176"/>
    <w:rsid w:val="00D96327"/>
    <w:rsid w:val="00E368AF"/>
    <w:rsid w:val="00FE0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17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B084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D7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7D3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645A0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6.wmf"/><Relationship Id="rId4" Type="http://schemas.openxmlformats.org/officeDocument/2006/relationships/image" Target="media/image1.jpeg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1</Pages>
  <Words>485</Words>
  <Characters>2770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PRO2000</dc:creator>
  <cp:keywords>www.sorubak.com</cp:keywords>
  <dc:description>www.sorubak.com</dc:description>
  <cp:lastModifiedBy>edanur</cp:lastModifiedBy>
  <cp:revision>3</cp:revision>
  <dcterms:created xsi:type="dcterms:W3CDTF">2013-03-10T15:35:00Z</dcterms:created>
  <dcterms:modified xsi:type="dcterms:W3CDTF">2014-04-13T17:58:00Z</dcterms:modified>
  <cp:category>www.sorubak.com</cp:category>
</cp:coreProperties>
</file>