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7A" w:rsidRDefault="00C1687A" w:rsidP="0080529B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26" type="#_x0000_t202" style="position:absolute;margin-left:80.4pt;margin-top:-22.8pt;width:338.4pt;height:25.2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" fillcolor="window" strokecolor="windowText" strokeweight="1pt">
            <v:textbox>
              <w:txbxContent>
                <w:p w:rsidR="00C1687A" w:rsidRPr="00DD0844" w:rsidRDefault="00C1687A" w:rsidP="0030758C">
                  <w:pP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ADI SOYADI 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27" type="#_x0000_t202" style="position:absolute;margin-left:80.4pt;margin-top:2.4pt;width:338.4pt;height:25.2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" fillcolor="window" strokecolor="windowText" strokeweight="1pt">
            <v:textbox>
              <w:txbxContent>
                <w:p w:rsidR="00C1687A" w:rsidRPr="00DD0844" w:rsidRDefault="00C1687A" w:rsidP="0030758C">
                  <w:pP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GEOMETRİK CİSİMLER ,SINIRLAR VE BÖLGELER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28" type="#_x0000_t202" style="position:absolute;margin-left:418.8pt;margin-top:-22.8pt;width:102pt;height:50.4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" strokeweight="1pt">
            <v:textbox>
              <w:txbxContent>
                <w:p w:rsidR="00C1687A" w:rsidRPr="00DD0844" w:rsidRDefault="00C1687A" w:rsidP="00DD084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 w:rsidRPr="00DD0844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2/F SINIFI MATEMATİK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9" o:spid="_x0000_s1029" type="#_x0000_t75" style="position:absolute;margin-left:-13.2pt;margin-top:-28.2pt;width:546pt;height:63pt;z-index:251631104;visibility:visible">
            <v:imagedata r:id="rId7" o:title=""/>
          </v:shape>
        </w:pict>
      </w:r>
    </w:p>
    <w:p w:rsidR="00C1687A" w:rsidRDefault="00C1687A" w:rsidP="00A85544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Resim 1" o:spid="_x0000_s1030" type="#_x0000_t75" style="position:absolute;margin-left:24pt;margin-top:12.75pt;width:94.8pt;height:85.2pt;z-index:-251681280;visibility:visible" wrapcoords="-171 0 -171 21411 21600 21411 21600 0 -171 0">
            <v:imagedata r:id="rId8" o:title=""/>
            <w10:wrap type="tight"/>
          </v:shape>
        </w:pict>
      </w:r>
    </w:p>
    <w:p w:rsidR="00C1687A" w:rsidRPr="00205452" w:rsidRDefault="00C1687A" w:rsidP="00A85544">
      <w:pPr>
        <w:rPr>
          <w:rFonts w:ascii="ALFABET98" w:hAnsi="ALFABET98"/>
          <w:b/>
          <w:color w:val="FF0000"/>
          <w:sz w:val="24"/>
          <w:szCs w:val="24"/>
        </w:rPr>
        <w:sectPr w:rsidR="00C1687A" w:rsidRPr="00205452" w:rsidSect="0080529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1687A" w:rsidRDefault="00C1687A" w:rsidP="00A85544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rect id="Dikdörtgen 3" o:spid="_x0000_s1031" style="position:absolute;margin-left:14.4pt;margin-top:44.05pt;width:24.6pt;height:20.4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" strokecolor="white" strokeweight="2pt"/>
        </w:pict>
      </w:r>
      <w:r>
        <w:rPr>
          <w:noProof/>
          <w:lang w:eastAsia="tr-TR"/>
        </w:rPr>
        <w:pict>
          <v:rect id="Dikdörtgen 2" o:spid="_x0000_s1032" style="position:absolute;margin-left:71.3pt;margin-top:.45pt;width:30pt;height:51.65pt;rotation:-1350351fd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" fillcolor="#7f7f7f" strokecolor="#243f60" strokeweight="2pt"/>
        </w:pict>
      </w:r>
      <w:r>
        <w:rPr>
          <w:b/>
          <w:color w:val="000000"/>
          <w:sz w:val="28"/>
          <w:szCs w:val="28"/>
        </w:rPr>
        <w:t>1.                        Yandaki</w:t>
      </w:r>
      <w:r w:rsidRPr="008253BD">
        <w:rPr>
          <w:b/>
          <w:color w:val="000000"/>
          <w:sz w:val="28"/>
          <w:szCs w:val="28"/>
        </w:rPr>
        <w:t xml:space="preserve"> şekilde boyalı kısım hangi geometrik şekildir ?</w:t>
      </w:r>
    </w:p>
    <w:p w:rsidR="00C1687A" w:rsidRDefault="00C1687A" w:rsidP="006320E8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A. karesel bölge</w:t>
      </w:r>
    </w:p>
    <w:p w:rsidR="00C1687A" w:rsidRDefault="00C1687A" w:rsidP="006320E8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B. dikdörtgensel bölge</w:t>
      </w:r>
    </w:p>
    <w:p w:rsidR="00C1687A" w:rsidRDefault="00C1687A" w:rsidP="006320E8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C. üçgensel bölge</w:t>
      </w:r>
    </w:p>
    <w:p w:rsidR="00C1687A" w:rsidRPr="00205452" w:rsidRDefault="00C1687A" w:rsidP="00A85544">
      <w:pPr>
        <w:rPr>
          <w:b/>
          <w:color w:val="000000"/>
          <w:sz w:val="2"/>
          <w:szCs w:val="2"/>
        </w:rPr>
      </w:pPr>
    </w:p>
    <w:p w:rsidR="00C1687A" w:rsidRDefault="00C1687A" w:rsidP="00A8554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Aşağıdakilerden hangisi çemberdir ?</w:t>
      </w:r>
    </w:p>
    <w:p w:rsidR="00C1687A" w:rsidRPr="00F46D23" w:rsidRDefault="00C1687A" w:rsidP="00F46D23">
      <w:pPr>
        <w:pStyle w:val="ListParagraph"/>
        <w:numPr>
          <w:ilvl w:val="0"/>
          <w:numId w:val="1"/>
        </w:num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6" o:spid="_x0000_s1033" type="#_x0000_t75" style="position:absolute;left:0;text-align:left;margin-left:166.8pt;margin-top:12.1pt;width:61.2pt;height:62.4pt;z-index:251639296;visibility:visible">
            <v:imagedata r:id="rId9" o:title=""/>
          </v:shape>
        </w:pict>
      </w:r>
      <w:r>
        <w:rPr>
          <w:noProof/>
          <w:lang w:eastAsia="tr-TR"/>
        </w:rPr>
        <w:pict>
          <v:shape id="Resim 5" o:spid="_x0000_s1034" type="#_x0000_t75" style="position:absolute;left:0;text-align:left;margin-left:80.4pt;margin-top:12.1pt;width:61.8pt;height:62.4pt;z-index:251638272;visibility:visible">
            <v:imagedata r:id="rId10" o:title=""/>
          </v:shape>
        </w:pict>
      </w:r>
      <w:r>
        <w:rPr>
          <w:noProof/>
          <w:lang w:eastAsia="tr-TR"/>
        </w:rPr>
        <w:pict>
          <v:shape id="Resim 4" o:spid="_x0000_s1035" type="#_x0000_t75" style="position:absolute;left:0;text-align:left;margin-left:18pt;margin-top:12.1pt;width:49.8pt;height:67.2pt;z-index:251640320;visibility:visible">
            <v:imagedata r:id="rId11" o:title=""/>
          </v:shape>
        </w:pict>
      </w:r>
      <w:r>
        <w:rPr>
          <w:b/>
          <w:color w:val="000000"/>
          <w:sz w:val="28"/>
          <w:szCs w:val="28"/>
        </w:rPr>
        <w:t xml:space="preserve">                 B.                     C.</w:t>
      </w:r>
    </w:p>
    <w:p w:rsidR="00C1687A" w:rsidRDefault="00C1687A" w:rsidP="00AF6BEC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C1687A" w:rsidRDefault="00C1687A" w:rsidP="00AF6BEC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7" o:spid="_x0000_s1036" type="#_x0000_t75" style="position:absolute;margin-left:18.6pt;margin-top:47.3pt;width:61.8pt;height:56.4pt;z-index:251641344;visibility:visible">
            <v:imagedata r:id="rId12" o:title=""/>
          </v:shape>
        </w:pict>
      </w:r>
      <w:r>
        <w:rPr>
          <w:b/>
          <w:color w:val="000000"/>
          <w:sz w:val="28"/>
          <w:szCs w:val="28"/>
        </w:rPr>
        <w:t>3. Defterimize bir üçgen çizmek istersek  hangi şekli kullanabiliriz?</w:t>
      </w:r>
    </w:p>
    <w:p w:rsidR="00C1687A" w:rsidRPr="00AF6BEC" w:rsidRDefault="00C1687A" w:rsidP="00AF6BEC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rect id="Dikdörtgen 10" o:spid="_x0000_s1037" style="position:absolute;margin-left:176.4pt;margin-top:29.2pt;width:11.4pt;height:10.8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" stroked="f" strokeweight="2pt"/>
        </w:pict>
      </w:r>
      <w:r w:rsidRPr="00AF6BEC">
        <w:rPr>
          <w:b/>
          <w:color w:val="000000"/>
          <w:sz w:val="28"/>
          <w:szCs w:val="28"/>
        </w:rPr>
        <w:t>A.                       B.</w:t>
      </w:r>
      <w:r>
        <w:rPr>
          <w:b/>
          <w:color w:val="000000"/>
          <w:sz w:val="28"/>
          <w:szCs w:val="28"/>
        </w:rPr>
        <w:t xml:space="preserve">  </w:t>
      </w:r>
      <w:r w:rsidRPr="00AF6BEC">
        <w:rPr>
          <w:b/>
          <w:noProof/>
          <w:sz w:val="28"/>
          <w:szCs w:val="28"/>
        </w:rPr>
        <w:t xml:space="preserve"> </w:t>
      </w:r>
      <w:r w:rsidRPr="00DC1853">
        <w:rPr>
          <w:b/>
          <w:noProof/>
          <w:sz w:val="28"/>
          <w:szCs w:val="28"/>
          <w:lang w:eastAsia="tr-TR"/>
        </w:rPr>
        <w:pict>
          <v:shape id="Resim 8" o:spid="_x0000_i1025" type="#_x0000_t75" style="width:42.75pt;height:41.25pt;visibility:visible">
            <v:imagedata r:id="rId13" o:title="" grayscale="t" bilevel="t"/>
          </v:shape>
        </w:pict>
      </w:r>
      <w:r w:rsidRPr="00AF6BEC">
        <w:rPr>
          <w:b/>
          <w:noProof/>
          <w:sz w:val="28"/>
          <w:szCs w:val="28"/>
        </w:rPr>
        <w:t xml:space="preserve">    C.</w:t>
      </w:r>
      <w:r>
        <w:rPr>
          <w:b/>
          <w:noProof/>
          <w:sz w:val="28"/>
          <w:szCs w:val="28"/>
        </w:rPr>
        <w:t xml:space="preserve"> </w:t>
      </w:r>
      <w:r w:rsidRPr="00B54D60">
        <w:rPr>
          <w:noProof/>
          <w:lang w:eastAsia="tr-TR"/>
        </w:rPr>
        <w:pict>
          <v:shape id="Resim 9" o:spid="_x0000_i1026" type="#_x0000_t75" style="width:51pt;height:43.5pt;visibility:visible">
            <v:imagedata r:id="rId14" o:title="" grayscale="t" bilevel="t"/>
          </v:shape>
        </w:pict>
      </w:r>
    </w:p>
    <w:p w:rsidR="00C1687A" w:rsidRPr="00205452" w:rsidRDefault="00C1687A" w:rsidP="00AF6BEC">
      <w:pPr>
        <w:rPr>
          <w:b/>
          <w:color w:val="000000"/>
          <w:sz w:val="2"/>
          <w:szCs w:val="2"/>
        </w:rPr>
      </w:pPr>
    </w:p>
    <w:p w:rsidR="00C1687A" w:rsidRDefault="00C1687A" w:rsidP="00AF6BEC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13" o:spid="_x0000_s1038" type="#_x0000_t75" style="position:absolute;margin-left:193.2pt;margin-top:41.55pt;width:61.2pt;height:62.4pt;z-index:251645440;visibility:visible">
            <v:imagedata r:id="rId9" o:title=""/>
          </v:shape>
        </w:pict>
      </w:r>
      <w:r>
        <w:rPr>
          <w:b/>
          <w:color w:val="000000"/>
          <w:sz w:val="28"/>
          <w:szCs w:val="28"/>
        </w:rPr>
        <w:t>4.  Aşağıdaki şekillerden hangisinin köşesi yoktur ?</w:t>
      </w:r>
    </w:p>
    <w:p w:rsidR="00C1687A" w:rsidRDefault="00C1687A" w:rsidP="00AF6BEC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12" o:spid="_x0000_s1039" type="#_x0000_t75" style="position:absolute;margin-left:102pt;margin-top:.05pt;width:67.8pt;height:57pt;z-index:251644416;visibility:visible">
            <v:imagedata r:id="rId15" o:title=""/>
          </v:shape>
        </w:pict>
      </w:r>
      <w:r>
        <w:rPr>
          <w:b/>
          <w:color w:val="000000"/>
          <w:sz w:val="28"/>
          <w:szCs w:val="28"/>
        </w:rPr>
        <w:t xml:space="preserve">A. </w:t>
      </w:r>
      <w:r>
        <w:rPr>
          <w:noProof/>
          <w:lang w:eastAsia="tr-TR"/>
        </w:rPr>
        <w:pict>
          <v:shape id="Resim 11" o:spid="_x0000_s1040" type="#_x0000_t75" style="position:absolute;margin-left:15.6pt;margin-top:-.2pt;width:63.6pt;height:54.6pt;z-index:251643392;visibility:visible;mso-position-horizontal-relative:text;mso-position-vertical-relative:text">
            <v:imagedata r:id="rId16" o:title=""/>
          </v:shape>
        </w:pict>
      </w:r>
      <w:r>
        <w:rPr>
          <w:b/>
          <w:color w:val="000000"/>
          <w:sz w:val="28"/>
          <w:szCs w:val="28"/>
        </w:rPr>
        <w:t xml:space="preserve">                       B.                        C.</w:t>
      </w:r>
    </w:p>
    <w:p w:rsidR="00C1687A" w:rsidRDefault="00C1687A" w:rsidP="00A85544">
      <w:pPr>
        <w:rPr>
          <w:b/>
          <w:color w:val="000000"/>
          <w:sz w:val="28"/>
          <w:szCs w:val="28"/>
        </w:rPr>
      </w:pP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  <w:r w:rsidRPr="008253BD">
        <w:rPr>
          <w:b/>
          <w:color w:val="000000"/>
          <w:sz w:val="28"/>
          <w:szCs w:val="28"/>
        </w:rPr>
        <w:tab/>
      </w:r>
    </w:p>
    <w:p w:rsidR="00C1687A" w:rsidRDefault="00C1687A" w:rsidP="00A85544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14" o:spid="_x0000_s1041" type="#_x0000_t75" style="position:absolute;margin-left:15.6pt;margin-top:2.7pt;width:226.2pt;height:79.8pt;z-index:251646464;visibility:visible" stroked="t" strokecolor="windowText">
            <v:imagedata r:id="rId17" o:title="" grayscale="t" bilevel="t"/>
          </v:shape>
        </w:pict>
      </w:r>
      <w:r>
        <w:rPr>
          <w:b/>
          <w:color w:val="000000"/>
          <w:sz w:val="28"/>
          <w:szCs w:val="28"/>
        </w:rPr>
        <w:t>5.</w:t>
      </w:r>
      <w:r w:rsidRPr="008253BD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C1687A" w:rsidRDefault="00C1687A" w:rsidP="00A8554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Yukarıdaki şekilde hangi geometrik cisim kullanılmamıştır ?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C1687A" w:rsidRDefault="00C1687A" w:rsidP="00A8554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A. kare            B. üçgen          C. Dikdörtgen</w:t>
      </w:r>
    </w:p>
    <w:p w:rsidR="00C1687A" w:rsidRDefault="00C1687A" w:rsidP="00A85544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" o:spid="_x0000_s1042" type="#_x0000_t5" style="position:absolute;margin-left:200.05pt;margin-top:28.45pt;width:58.8pt;height:49.8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" strokeweight="2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6" o:spid="_x0000_s1043" type="#_x0000_t6" style="position:absolute;margin-left:114.25pt;margin-top:28.45pt;width:52.2pt;height:52.8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" strokeweight="2pt"/>
        </w:pict>
      </w:r>
      <w:r>
        <w:rPr>
          <w:b/>
          <w:color w:val="000000"/>
          <w:sz w:val="28"/>
          <w:szCs w:val="28"/>
        </w:rPr>
        <w:t xml:space="preserve">6. Aşağıdakilerden hangisi üçgen </w:t>
      </w:r>
      <w:r w:rsidRPr="00205452">
        <w:rPr>
          <w:b/>
          <w:color w:val="000000"/>
          <w:sz w:val="28"/>
          <w:szCs w:val="28"/>
          <w:u w:val="single"/>
        </w:rPr>
        <w:t>değildir</w:t>
      </w:r>
      <w:r>
        <w:rPr>
          <w:b/>
          <w:color w:val="000000"/>
          <w:sz w:val="28"/>
          <w:szCs w:val="28"/>
        </w:rPr>
        <w:t xml:space="preserve"> ?</w:t>
      </w:r>
    </w:p>
    <w:p w:rsidR="00C1687A" w:rsidRPr="008253BD" w:rsidRDefault="00C1687A" w:rsidP="00A85544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rect id="Dikdörtgen 18" o:spid="_x0000_s1044" style="position:absolute;margin-left:235.45pt;margin-top:14.4pt;width:28.2pt;height:40.8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" stroked="f" strokeweight="2pt"/>
        </w:pict>
      </w:r>
      <w:r>
        <w:rPr>
          <w:noProof/>
          <w:lang w:eastAsia="tr-TR"/>
        </w:rPr>
        <w:pict>
          <v:shape id="İkizkenar Üçgen 15" o:spid="_x0000_s1045" type="#_x0000_t5" style="position:absolute;margin-left:14.05pt;margin-top:2.4pt;width:64.8pt;height:52.8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" strokeweight="2pt"/>
        </w:pict>
      </w:r>
      <w:r>
        <w:rPr>
          <w:b/>
          <w:color w:val="000000"/>
          <w:sz w:val="28"/>
          <w:szCs w:val="28"/>
        </w:rPr>
        <w:t xml:space="preserve">A.                          B.                      C. 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Pr="00205452" w:rsidRDefault="00C1687A" w:rsidP="00A85544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19" o:spid="_x0000_s1046" type="#_x0000_t75" style="position:absolute;margin-left:166.35pt;margin-top:4pt;width:82.2pt;height:44.4pt;z-index:-251664896;visibility:visible" wrapcoords="-196 -366 -196 21600 21796 21600 21796 -366 -196 -366" stroked="t" strokecolor="windowText">
            <v:imagedata r:id="rId18" o:title=""/>
            <w10:wrap type="tight"/>
          </v:shape>
        </w:pict>
      </w:r>
      <w:r w:rsidRPr="00205452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 xml:space="preserve"> Yandaki para hangi düzlemsel şekle benzemektedir ? </w:t>
      </w:r>
    </w:p>
    <w:p w:rsidR="00C1687A" w:rsidRDefault="00C1687A" w:rsidP="00643AA3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A. karesel bölge</w:t>
      </w:r>
    </w:p>
    <w:p w:rsidR="00C1687A" w:rsidRDefault="00C1687A" w:rsidP="00643AA3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B. dikdörtgensel bölge</w:t>
      </w:r>
    </w:p>
    <w:p w:rsidR="00C1687A" w:rsidRDefault="00C1687A" w:rsidP="00643AA3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C. daire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Pr="00643AA3" w:rsidRDefault="00C1687A" w:rsidP="00A85544">
      <w:pPr>
        <w:rPr>
          <w:rFonts w:ascii="ALFABET98" w:hAnsi="ALFABET98"/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22" o:spid="_x0000_s1047" type="#_x0000_t7" style="position:absolute;margin-left:147.85pt;margin-top:14.8pt;width:103.2pt;height:53.4pt;z-index:-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" adj="2794" filled="f" strokecolor="#243f60" strokeweight="2pt"/>
        </w:pict>
      </w:r>
      <w:r>
        <w:rPr>
          <w:noProof/>
          <w:lang w:eastAsia="tr-TR"/>
        </w:rPr>
        <w:pict>
          <v:shape id="Resim 20" o:spid="_x0000_s1048" type="#_x0000_t75" style="position:absolute;margin-left:147.85pt;margin-top:2.2pt;width:88.65pt;height:56.65pt;rotation:2439988fd;z-index:-251663872;visibility:visible" wrapcoords="-183 0 -183 21316 21600 21316 21600 0 -183 0">
            <v:imagedata r:id="rId19" o:title=""/>
            <w10:wrap type="tight"/>
          </v:shape>
        </w:pict>
      </w:r>
      <w:r w:rsidRPr="00643AA3">
        <w:rPr>
          <w:rFonts w:ascii="ALFABET98" w:hAnsi="ALFABET98"/>
          <w:b/>
          <w:color w:val="000000"/>
          <w:sz w:val="28"/>
          <w:szCs w:val="28"/>
        </w:rPr>
        <w:t>8.</w:t>
      </w:r>
      <w:r w:rsidRPr="00643AA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Koninin düz yüzünü kullanarak hangi şekli çizebiliriz ?</w:t>
      </w:r>
      <w:r w:rsidRPr="00643AA3">
        <w:rPr>
          <w:noProof/>
        </w:rPr>
        <w:t xml:space="preserve"> 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643AA3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25" o:spid="_x0000_s1049" type="#_x0000_t75" style="position:absolute;margin-left:230.7pt;margin-top:24.25pt;width:36.65pt;height:28.3pt;z-index:251655680;visibility:visible">
            <v:imagedata r:id="rId20" o:title=""/>
          </v:shape>
        </w:pict>
      </w:r>
      <w:r>
        <w:rPr>
          <w:b/>
          <w:color w:val="000000"/>
          <w:sz w:val="28"/>
          <w:szCs w:val="28"/>
        </w:rPr>
        <w:t>A. kare            B. çember        C. üçgen</w:t>
      </w:r>
    </w:p>
    <w:p w:rsidR="00C1687A" w:rsidRPr="00643AA3" w:rsidRDefault="00C1687A" w:rsidP="00A85544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24" o:spid="_x0000_s1050" type="#_x0000_t75" style="position:absolute;margin-left:170.65pt;margin-top:12.7pt;width:64.8pt;height:53.4pt;z-index:251654656;visibility:visible">
            <v:imagedata r:id="rId21" o:title=""/>
          </v:shape>
        </w:pict>
      </w:r>
    </w:p>
    <w:p w:rsidR="00C1687A" w:rsidRDefault="00C1687A" w:rsidP="00643AA3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Maymun cismin neresinde</w:t>
      </w:r>
    </w:p>
    <w:p w:rsidR="00C1687A" w:rsidRDefault="00C1687A" w:rsidP="00643AA3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duruyor ?</w:t>
      </w:r>
      <w:r w:rsidRPr="00643AA3">
        <w:rPr>
          <w:noProof/>
        </w:rPr>
        <w:t xml:space="preserve"> 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643AA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A. kenarında    B. köşesinde   C. yüzeyinde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A8554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10.Aşağıdaki şekillerin isimleri hangi şıkta doğru sıralanmıştır ?</w:t>
      </w:r>
    </w:p>
    <w:p w:rsidR="00C1687A" w:rsidRDefault="00C1687A" w:rsidP="00F16557">
      <w:pPr>
        <w:spacing w:line="360" w:lineRule="auto"/>
        <w:rPr>
          <w:rFonts w:ascii="ALFABET98" w:hAnsi="ALFABET98"/>
          <w:b/>
          <w:color w:val="000000"/>
          <w:sz w:val="10"/>
          <w:szCs w:val="10"/>
        </w:rPr>
      </w:pPr>
      <w:r>
        <w:rPr>
          <w:noProof/>
          <w:lang w:eastAsia="tr-TR"/>
        </w:rPr>
        <w:pict>
          <v:shape id="Resim 27" o:spid="_x0000_s1051" type="#_x0000_t75" style="position:absolute;margin-left:62.05pt;margin-top:2.95pt;width:39pt;height:35.4pt;z-index:251658752;visibility:visible">
            <v:imagedata r:id="rId22" o:title=""/>
          </v:shape>
        </w:pict>
      </w:r>
      <w:r>
        <w:rPr>
          <w:noProof/>
          <w:lang w:eastAsia="tr-TR"/>
        </w:rPr>
        <w:pict>
          <v:shape id="Resim 29" o:spid="_x0000_s1052" type="#_x0000_t75" style="position:absolute;margin-left:117.85pt;margin-top:5.35pt;width:36.6pt;height:35.4pt;z-index:251657728;visibility:visible">
            <v:imagedata r:id="rId23" o:title=""/>
          </v:shape>
        </w:pict>
      </w:r>
      <w:r>
        <w:rPr>
          <w:noProof/>
          <w:lang w:eastAsia="tr-TR"/>
        </w:rPr>
        <w:pict>
          <v:shape id="Resim 32" o:spid="_x0000_s1053" type="#_x0000_t75" style="position:absolute;margin-left:166.45pt;margin-top:5.35pt;width:58.2pt;height:33pt;z-index:251659776;visibility:visible">
            <v:imagedata r:id="rId24" o:title=""/>
          </v:shape>
        </w:pict>
      </w:r>
      <w:r>
        <w:rPr>
          <w:noProof/>
          <w:lang w:eastAsia="tr-TR"/>
        </w:rPr>
        <w:pict>
          <v:shape id="Resim 28" o:spid="_x0000_s1054" type="#_x0000_t75" style="position:absolute;margin-left:11.05pt;margin-top:5.35pt;width:41.4pt;height:33pt;z-index:251656704;visibility:visible">
            <v:imagedata r:id="rId25" o:title=""/>
          </v:shape>
        </w:pict>
      </w:r>
      <w:r w:rsidRPr="00F16557">
        <w:rPr>
          <w:noProof/>
        </w:rPr>
        <w:t xml:space="preserve"> </w:t>
      </w:r>
      <w:r>
        <w:rPr>
          <w:noProof/>
        </w:rPr>
        <w:t xml:space="preserve"> </w:t>
      </w:r>
      <w:r w:rsidRPr="00F16557">
        <w:rPr>
          <w:noProof/>
        </w:rPr>
        <w:t xml:space="preserve"> </w:t>
      </w:r>
      <w:r>
        <w:rPr>
          <w:noProof/>
        </w:rPr>
        <w:t xml:space="preserve">                   </w:t>
      </w:r>
    </w:p>
    <w:p w:rsidR="00C1687A" w:rsidRDefault="00C1687A" w:rsidP="00F16557">
      <w:pPr>
        <w:spacing w:line="360" w:lineRule="auto"/>
        <w:rPr>
          <w:rFonts w:ascii="ALFABET98" w:hAnsi="ALFABET98"/>
          <w:b/>
          <w:color w:val="000000"/>
          <w:sz w:val="10"/>
          <w:szCs w:val="10"/>
        </w:rPr>
      </w:pPr>
    </w:p>
    <w:p w:rsidR="00C1687A" w:rsidRPr="00F16557" w:rsidRDefault="00C1687A" w:rsidP="00F16557">
      <w:pPr>
        <w:spacing w:line="360" w:lineRule="auto"/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On İki Kenarlı 34" o:spid="_x0000_s1055" style="position:absolute;margin-left:69.85pt;margin-top:.4pt;width:18.6pt;height:18.6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622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" path="m,86461l31649,31649,86461,r63298,l204571,31649r31649,54812l236220,149759r-31649,54812l149759,236220r-63298,l31649,204571,,149759,,86461xe" filled="f" strokecolor="windowText" strokeweight="2pt">
            <v:path arrowok="t" o:connecttype="custom" o:connectlocs="0,86461;31649,31649;86461,0;149759,0;204571,31649;236220,86461;236220,149759;204571,204571;149759,236220;86461,236220;31649,204571;0,149759;0,86461" o:connectangles="0,0,0,0,0,0,0,0,0,0,0,0,0"/>
          </v:shape>
        </w:pict>
      </w:r>
      <w:r>
        <w:rPr>
          <w:noProof/>
          <w:lang w:eastAsia="tr-TR"/>
        </w:rPr>
        <w:pict>
          <v:shape id="On İki Kenarlı 36" o:spid="_x0000_s1056" style="position:absolute;margin-left:129.25pt;margin-top:.4pt;width:18.6pt;height:18.6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622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" path="m,86461l31649,31649,86461,r63298,l204571,31649r31649,54812l236220,149759r-31649,54812l149759,236220r-63298,l31649,204571,,149759,,86461xe" filled="f" strokecolor="windowText" strokeweight="2pt">
            <v:path arrowok="t" o:connecttype="custom" o:connectlocs="0,86461;31649,31649;86461,0;149759,0;204571,31649;236220,86461;236220,149759;204571,204571;149759,236220;86461,236220;31649,204571;0,149759;0,86461" o:connectangles="0,0,0,0,0,0,0,0,0,0,0,0,0"/>
          </v:shape>
        </w:pict>
      </w:r>
      <w:r>
        <w:rPr>
          <w:noProof/>
          <w:lang w:eastAsia="tr-TR"/>
        </w:rPr>
        <w:pict>
          <v:shape id="On İki Kenarlı 37" o:spid="_x0000_s1057" style="position:absolute;margin-left:189.25pt;margin-top:.4pt;width:18.6pt;height:18.6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622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" path="m,86461l31649,31649,86461,r63298,l204571,31649r31649,54812l236220,149759r-31649,54812l149759,236220r-63298,l31649,204571,,149759,,86461xe" filled="f" strokecolor="windowText" strokeweight="2pt">
            <v:path arrowok="t" o:connecttype="custom" o:connectlocs="0,86461;31649,31649;86461,0;149759,0;204571,31649;236220,86461;236220,149759;204571,204571;149759,236220;86461,236220;31649,204571;0,149759;0,86461" o:connectangles="0,0,0,0,0,0,0,0,0,0,0,0,0"/>
          </v:shape>
        </w:pict>
      </w:r>
      <w:r>
        <w:rPr>
          <w:noProof/>
          <w:lang w:eastAsia="tr-TR"/>
        </w:rPr>
        <w:pict>
          <v:shape id="On İki Kenarlı 33" o:spid="_x0000_s1058" style="position:absolute;margin-left:24.25pt;margin-top:.4pt;width:18.6pt;height:18.6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622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" path="m,86461l31649,31649,86461,r63298,l204571,31649r31649,54812l236220,149759r-31649,54812l149759,236220r-63298,l31649,204571,,149759,,86461xe" filled="f" strokeweight="2pt">
            <v:path arrowok="t" o:connecttype="custom" o:connectlocs="0,86461;31649,31649;86461,0;149759,0;204571,31649;236220,86461;236220,149759;204571,204571;149759,236220;86461,236220;31649,204571;0,149759;0,86461" o:connectangles="0,0,0,0,0,0,0,0,0,0,0,0,0"/>
          </v:shape>
        </w:pict>
      </w:r>
      <w:r>
        <w:rPr>
          <w:b/>
          <w:color w:val="000000"/>
          <w:sz w:val="28"/>
          <w:szCs w:val="28"/>
        </w:rPr>
        <w:t xml:space="preserve">         </w:t>
      </w:r>
      <w:r w:rsidRPr="00F16557">
        <w:rPr>
          <w:b/>
          <w:color w:val="000000"/>
          <w:sz w:val="28"/>
          <w:szCs w:val="28"/>
        </w:rPr>
        <w:t xml:space="preserve">1 </w:t>
      </w:r>
      <w:r>
        <w:rPr>
          <w:b/>
          <w:color w:val="000000"/>
          <w:sz w:val="28"/>
          <w:szCs w:val="28"/>
        </w:rPr>
        <w:t xml:space="preserve">            </w:t>
      </w:r>
      <w:r w:rsidRPr="00F16557">
        <w:rPr>
          <w:b/>
          <w:color w:val="000000"/>
          <w:sz w:val="28"/>
          <w:szCs w:val="28"/>
        </w:rPr>
        <w:t xml:space="preserve">2 </w:t>
      </w:r>
      <w:r>
        <w:rPr>
          <w:b/>
          <w:color w:val="000000"/>
          <w:sz w:val="28"/>
          <w:szCs w:val="28"/>
        </w:rPr>
        <w:t xml:space="preserve">               </w:t>
      </w:r>
      <w:r w:rsidRPr="00F16557">
        <w:rPr>
          <w:b/>
          <w:color w:val="000000"/>
          <w:sz w:val="28"/>
          <w:szCs w:val="28"/>
        </w:rPr>
        <w:t xml:space="preserve">3 </w:t>
      </w:r>
      <w:r>
        <w:rPr>
          <w:b/>
          <w:color w:val="000000"/>
          <w:sz w:val="28"/>
          <w:szCs w:val="28"/>
        </w:rPr>
        <w:t xml:space="preserve">                </w:t>
      </w:r>
      <w:r w:rsidRPr="00F16557">
        <w:rPr>
          <w:b/>
          <w:color w:val="000000"/>
          <w:sz w:val="28"/>
          <w:szCs w:val="28"/>
        </w:rPr>
        <w:t>4</w:t>
      </w:r>
    </w:p>
    <w:p w:rsidR="00C1687A" w:rsidRPr="00F16557" w:rsidRDefault="00C1687A" w:rsidP="00F16557">
      <w:pPr>
        <w:spacing w:after="0" w:line="240" w:lineRule="auto"/>
        <w:rPr>
          <w:b/>
          <w:color w:val="000000"/>
          <w:sz w:val="26"/>
          <w:szCs w:val="26"/>
        </w:rPr>
      </w:pPr>
      <w:r w:rsidRPr="00F16557">
        <w:rPr>
          <w:b/>
          <w:color w:val="000000"/>
          <w:sz w:val="26"/>
          <w:szCs w:val="26"/>
        </w:rPr>
        <w:t>A. üçgen,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karesel bölge.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daire.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dikdörtgen</w:t>
      </w:r>
    </w:p>
    <w:p w:rsidR="00C1687A" w:rsidRPr="00F16557" w:rsidRDefault="00C1687A" w:rsidP="00F16557">
      <w:pPr>
        <w:spacing w:after="0" w:line="240" w:lineRule="auto"/>
        <w:rPr>
          <w:b/>
          <w:color w:val="000000"/>
          <w:sz w:val="26"/>
          <w:szCs w:val="26"/>
        </w:rPr>
      </w:pPr>
      <w:r w:rsidRPr="00F16557">
        <w:rPr>
          <w:b/>
          <w:color w:val="000000"/>
          <w:sz w:val="26"/>
          <w:szCs w:val="26"/>
        </w:rPr>
        <w:t>B. üçgensel bölge,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kare,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daire,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dikdörtgen</w:t>
      </w:r>
    </w:p>
    <w:p w:rsidR="00C1687A" w:rsidRPr="00F16557" w:rsidRDefault="00C1687A" w:rsidP="00F16557">
      <w:pPr>
        <w:spacing w:after="0" w:line="240" w:lineRule="auto"/>
        <w:rPr>
          <w:b/>
          <w:color w:val="000000"/>
          <w:sz w:val="26"/>
          <w:szCs w:val="26"/>
        </w:rPr>
      </w:pPr>
      <w:r w:rsidRPr="00F16557">
        <w:rPr>
          <w:b/>
          <w:color w:val="000000"/>
          <w:sz w:val="26"/>
          <w:szCs w:val="26"/>
        </w:rPr>
        <w:t>C. üçgensel bölge.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kare,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çember,</w:t>
      </w:r>
      <w:r>
        <w:rPr>
          <w:b/>
          <w:color w:val="000000"/>
          <w:sz w:val="26"/>
          <w:szCs w:val="26"/>
        </w:rPr>
        <w:t xml:space="preserve"> </w:t>
      </w:r>
      <w:r w:rsidRPr="00F16557">
        <w:rPr>
          <w:b/>
          <w:color w:val="000000"/>
          <w:sz w:val="26"/>
          <w:szCs w:val="26"/>
        </w:rPr>
        <w:t>dikdörtgen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Pr="00EA6923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  <w:r>
        <w:rPr>
          <w:noProof/>
          <w:lang w:eastAsia="tr-TR"/>
        </w:rPr>
        <w:pict>
          <v:roundrect id="Yuvarlatılmış Dikdörtgen 41" o:spid="_x0000_s1059" style="position:absolute;margin-left:160.2pt;margin-top:46.2pt;width:79.2pt;height:25.2pt;z-index:-251649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" fillcolor="#d9d9d9" strokecolor="windowText" strokeweight="2pt"/>
        </w:pict>
      </w:r>
      <w:r>
        <w:rPr>
          <w:noProof/>
          <w:lang w:eastAsia="tr-TR"/>
        </w:rPr>
        <w:pict>
          <v:roundrect id="Yuvarlatılmış Dikdörtgen 40" o:spid="_x0000_s1060" style="position:absolute;margin-left:78pt;margin-top:46.8pt;width:79.2pt;height:25.2pt;z-index:-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" fillcolor="#d9d9d9" strokecolor="windowText" strokeweight="2pt"/>
        </w:pict>
      </w:r>
      <w:r>
        <w:rPr>
          <w:noProof/>
          <w:lang w:eastAsia="tr-TR"/>
        </w:rPr>
        <w:pict>
          <v:roundrect id="Yuvarlatılmış Dikdörtgen 38" o:spid="_x0000_s1061" style="position:absolute;margin-left:-3.6pt;margin-top:46.8pt;width:79.2pt;height:25.2pt;z-index:-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" fillcolor="#d8d8d8" strokeweight="2pt"/>
        </w:pict>
      </w:r>
      <w:r>
        <w:rPr>
          <w:b/>
          <w:color w:val="000000"/>
          <w:sz w:val="28"/>
          <w:szCs w:val="28"/>
        </w:rPr>
        <w:t>11.</w:t>
      </w:r>
      <w:r w:rsidRPr="00EA6923">
        <w:rPr>
          <w:b/>
          <w:color w:val="000000"/>
          <w:sz w:val="28"/>
          <w:szCs w:val="28"/>
        </w:rPr>
        <w:t>Aşağıdaki şekilleri istenilen renklere boyayın.</w:t>
      </w:r>
    </w:p>
    <w:p w:rsidR="00C1687A" w:rsidRDefault="00C1687A" w:rsidP="00A85544">
      <w:pPr>
        <w:rPr>
          <w:b/>
          <w:color w:val="000000"/>
          <w:sz w:val="24"/>
          <w:szCs w:val="24"/>
        </w:rPr>
      </w:pPr>
      <w:r w:rsidRPr="00EA6923">
        <w:rPr>
          <w:b/>
          <w:color w:val="000000"/>
          <w:sz w:val="24"/>
          <w:szCs w:val="24"/>
        </w:rPr>
        <w:t>Köşesiz-kırmızı    3 köşeli-mavi     4 köşeli-yeşil</w:t>
      </w:r>
    </w:p>
    <w:p w:rsidR="00C1687A" w:rsidRDefault="00C1687A" w:rsidP="00A85544">
      <w:pPr>
        <w:rPr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 id="Resim 46" o:spid="_x0000_s1062" type="#_x0000_t75" style="position:absolute;margin-left:171.6pt;margin-top:16.25pt;width:76.8pt;height:54pt;z-index:251671040;visibility:visible">
            <v:imagedata r:id="rId26" o:title=""/>
          </v:shape>
        </w:pict>
      </w:r>
      <w:r>
        <w:rPr>
          <w:noProof/>
          <w:lang w:eastAsia="tr-TR"/>
        </w:rPr>
        <w:pict>
          <v:shape id="Resim 44" o:spid="_x0000_s1063" type="#_x0000_t75" style="position:absolute;margin-left:108.6pt;margin-top:12.75pt;width:61.2pt;height:62.4pt;z-index:251670016;visibility:visible">
            <v:imagedata r:id="rId9" o:title=""/>
          </v:shape>
        </w:pict>
      </w:r>
      <w:r>
        <w:rPr>
          <w:noProof/>
          <w:lang w:eastAsia="tr-TR"/>
        </w:rPr>
        <w:pict>
          <v:shape id="Resim 43" o:spid="_x0000_s1064" type="#_x0000_t75" style="position:absolute;margin-left:40.2pt;margin-top:13.35pt;width:67.8pt;height:57pt;z-index:251668992;visibility:visible">
            <v:imagedata r:id="rId15" o:title=""/>
          </v:shape>
        </w:pict>
      </w:r>
      <w:r>
        <w:rPr>
          <w:noProof/>
          <w:lang w:eastAsia="tr-TR"/>
        </w:rPr>
        <w:pict>
          <v:shape id="Resim 42" o:spid="_x0000_s1065" type="#_x0000_t75" style="position:absolute;margin-left:-23.4pt;margin-top:15.65pt;width:63.6pt;height:54.6pt;z-index:251667968;visibility:visible">
            <v:imagedata r:id="rId16" o:title=""/>
          </v:shape>
        </w:pict>
      </w:r>
    </w:p>
    <w:p w:rsidR="00C1687A" w:rsidRDefault="00C1687A" w:rsidP="00A85544">
      <w:pPr>
        <w:rPr>
          <w:b/>
          <w:color w:val="000000"/>
          <w:sz w:val="24"/>
          <w:szCs w:val="24"/>
        </w:rPr>
      </w:pPr>
    </w:p>
    <w:p w:rsidR="00C1687A" w:rsidRPr="00EA6923" w:rsidRDefault="00C1687A" w:rsidP="00A85544">
      <w:pPr>
        <w:rPr>
          <w:b/>
          <w:color w:val="000000"/>
          <w:sz w:val="24"/>
          <w:szCs w:val="24"/>
        </w:rPr>
      </w:pPr>
    </w:p>
    <w:p w:rsidR="00C1687A" w:rsidRDefault="00C1687A" w:rsidP="00EA692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12.Aşağıdaki şekillerin kenarlarının toplamı kaçtır ?</w:t>
      </w:r>
    </w:p>
    <w:p w:rsidR="00C1687A" w:rsidRDefault="00C1687A" w:rsidP="00EA6923">
      <w:pPr>
        <w:rPr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 id="Resim 50" o:spid="_x0000_s1066" type="#_x0000_t75" style="position:absolute;margin-left:171.6pt;margin-top:21.05pt;width:76.8pt;height:54pt;z-index:251675136;visibility:visible">
            <v:imagedata r:id="rId26" o:title=""/>
          </v:shape>
        </w:pict>
      </w:r>
      <w:r>
        <w:rPr>
          <w:noProof/>
          <w:lang w:eastAsia="tr-TR"/>
        </w:rPr>
        <w:pict>
          <v:shape id="Resim 51" o:spid="_x0000_s1067" type="#_x0000_t75" style="position:absolute;margin-left:110.4pt;margin-top:12.15pt;width:61.2pt;height:62.4pt;z-index:251674112;visibility:visible">
            <v:imagedata r:id="rId9" o:title=""/>
          </v:shape>
        </w:pict>
      </w:r>
      <w:r>
        <w:rPr>
          <w:noProof/>
          <w:lang w:eastAsia="tr-TR"/>
        </w:rPr>
        <w:pict>
          <v:shape id="Resim 52" o:spid="_x0000_s1068" type="#_x0000_t75" style="position:absolute;margin-left:40.2pt;margin-top:13.35pt;width:67.8pt;height:57pt;z-index:251673088;visibility:visible">
            <v:imagedata r:id="rId15" o:title=""/>
          </v:shape>
        </w:pict>
      </w:r>
      <w:r>
        <w:rPr>
          <w:noProof/>
          <w:lang w:eastAsia="tr-TR"/>
        </w:rPr>
        <w:pict>
          <v:shape id="Resim 53" o:spid="_x0000_s1069" type="#_x0000_t75" style="position:absolute;margin-left:-28.2pt;margin-top:13.85pt;width:63.6pt;height:54.6pt;z-index:251672064;visibility:visible">
            <v:imagedata r:id="rId16" o:title=""/>
          </v:shape>
        </w:pict>
      </w:r>
    </w:p>
    <w:p w:rsidR="00C1687A" w:rsidRDefault="00C1687A" w:rsidP="00EA6923">
      <w:pPr>
        <w:rPr>
          <w:b/>
          <w:color w:val="000000"/>
          <w:sz w:val="24"/>
          <w:szCs w:val="24"/>
        </w:rPr>
      </w:pPr>
    </w:p>
    <w:p w:rsidR="00C1687A" w:rsidRPr="00EA6923" w:rsidRDefault="00C1687A" w:rsidP="00EA6923">
      <w:pPr>
        <w:rPr>
          <w:b/>
          <w:color w:val="000000"/>
          <w:sz w:val="24"/>
          <w:szCs w:val="24"/>
        </w:rPr>
      </w:pPr>
    </w:p>
    <w:p w:rsidR="00C1687A" w:rsidRDefault="00C1687A" w:rsidP="00EA692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A. 4                     B. 11              C. 12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EA692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13.Hangi şeklin köşesinde kelebek vardır ?</w:t>
      </w:r>
    </w:p>
    <w:p w:rsidR="00C1687A" w:rsidRPr="00EA6923" w:rsidRDefault="00C1687A" w:rsidP="00A85544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59" o:spid="_x0000_s1070" type="#_x0000_t75" style="position:absolute;margin-left:233.4pt;margin-top:11.55pt;width:21pt;height:22.65pt;z-index:251681280;visibility:visible">
            <v:imagedata r:id="rId27" o:title=""/>
          </v:shape>
        </w:pict>
      </w:r>
      <w:r>
        <w:rPr>
          <w:noProof/>
          <w:lang w:eastAsia="tr-TR"/>
        </w:rPr>
        <w:pict>
          <v:shape id="Resim 58" o:spid="_x0000_s1071" type="#_x0000_t75" style="position:absolute;margin-left:136.2pt;margin-top:28.95pt;width:21pt;height:22.65pt;z-index:251680256;visibility:visible">
            <v:imagedata r:id="rId27" o:title=""/>
          </v:shape>
        </w:pict>
      </w:r>
      <w:r>
        <w:rPr>
          <w:noProof/>
          <w:lang w:eastAsia="tr-TR"/>
        </w:rPr>
        <w:pict>
          <v:shape id="Resim 55" o:spid="_x0000_s1072" type="#_x0000_t75" style="position:absolute;margin-left:96pt;margin-top:15.6pt;width:57pt;height:62.4pt;z-index:251677184;visibility:visible">
            <v:imagedata r:id="rId26" o:title=""/>
          </v:shape>
        </w:pict>
      </w:r>
      <w:r>
        <w:rPr>
          <w:noProof/>
          <w:lang w:eastAsia="tr-TR"/>
        </w:rPr>
        <w:pict>
          <v:shape id="Resim 56" o:spid="_x0000_s1073" type="#_x0000_t75" style="position:absolute;margin-left:177.6pt;margin-top:18.85pt;width:76.8pt;height:54pt;z-index:251678208;visibility:visible">
            <v:imagedata r:id="rId26" o:title=""/>
          </v:shape>
        </w:pict>
      </w:r>
      <w:r>
        <w:rPr>
          <w:noProof/>
          <w:lang w:eastAsia="tr-TR"/>
        </w:rPr>
        <w:pict>
          <v:shape id="Resim 54" o:spid="_x0000_s1074" type="#_x0000_t75" style="position:absolute;margin-left:.6pt;margin-top:15.7pt;width:67.8pt;height:57pt;z-index:251676160;visibility:visible">
            <v:imagedata r:id="rId15" o:title=""/>
          </v:shape>
        </w:pict>
      </w:r>
      <w:r w:rsidRPr="00EA6923">
        <w:rPr>
          <w:b/>
          <w:color w:val="000000"/>
          <w:sz w:val="28"/>
          <w:szCs w:val="28"/>
        </w:rPr>
        <w:t>A.</w:t>
      </w:r>
      <w:r>
        <w:rPr>
          <w:b/>
          <w:color w:val="000000"/>
          <w:sz w:val="28"/>
          <w:szCs w:val="28"/>
        </w:rPr>
        <w:t xml:space="preserve">                      B.                          C.</w: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  <w:r>
        <w:rPr>
          <w:noProof/>
          <w:lang w:eastAsia="tr-TR"/>
        </w:rPr>
        <w:pict>
          <v:shape id="Resim 57" o:spid="_x0000_s1075" type="#_x0000_t75" style="position:absolute;margin-left:22.8pt;margin-top:9.95pt;width:21pt;height:22.65pt;z-index:251679232;visibility:visible">
            <v:imagedata r:id="rId28" o:title=""/>
          </v:shape>
        </w:pict>
      </w: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A85544">
      <w:pPr>
        <w:rPr>
          <w:rFonts w:ascii="ALFABET98" w:hAnsi="ALFABET98"/>
          <w:b/>
          <w:color w:val="000000"/>
          <w:sz w:val="10"/>
          <w:szCs w:val="10"/>
        </w:rPr>
      </w:pP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12.Aşağıdaki boşlukları uygun kelimelerle dolduralım.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418"/>
        <w:gridCol w:w="1418"/>
      </w:tblGrid>
      <w:tr w:rsidR="00C1687A" w:rsidRPr="00DC1853" w:rsidTr="00DC1853">
        <w:trPr>
          <w:trHeight w:val="567"/>
          <w:jc w:val="center"/>
        </w:trPr>
        <w:tc>
          <w:tcPr>
            <w:tcW w:w="1418" w:type="dxa"/>
          </w:tcPr>
          <w:p w:rsidR="00C1687A" w:rsidRPr="00DC1853" w:rsidRDefault="00C1687A" w:rsidP="00DC1853">
            <w:pPr>
              <w:spacing w:after="0" w:line="240" w:lineRule="auto"/>
              <w:jc w:val="center"/>
              <w:rPr>
                <w:b/>
                <w:color w:val="000000"/>
                <w:sz w:val="36"/>
                <w:szCs w:val="36"/>
              </w:rPr>
            </w:pPr>
            <w:r w:rsidRPr="00DC1853">
              <w:rPr>
                <w:b/>
                <w:color w:val="000000"/>
                <w:sz w:val="36"/>
                <w:szCs w:val="36"/>
              </w:rPr>
              <w:t>üçgen</w:t>
            </w:r>
          </w:p>
        </w:tc>
        <w:tc>
          <w:tcPr>
            <w:tcW w:w="1418" w:type="dxa"/>
          </w:tcPr>
          <w:p w:rsidR="00C1687A" w:rsidRPr="00DC1853" w:rsidRDefault="00C1687A" w:rsidP="00DC1853">
            <w:pPr>
              <w:spacing w:after="0" w:line="240" w:lineRule="auto"/>
              <w:jc w:val="center"/>
              <w:rPr>
                <w:b/>
                <w:color w:val="000000"/>
                <w:sz w:val="36"/>
                <w:szCs w:val="36"/>
              </w:rPr>
            </w:pPr>
            <w:r w:rsidRPr="00DC1853">
              <w:rPr>
                <w:b/>
                <w:color w:val="000000"/>
                <w:sz w:val="36"/>
                <w:szCs w:val="36"/>
              </w:rPr>
              <w:t>yoktur</w:t>
            </w:r>
          </w:p>
        </w:tc>
        <w:tc>
          <w:tcPr>
            <w:tcW w:w="1418" w:type="dxa"/>
          </w:tcPr>
          <w:p w:rsidR="00C1687A" w:rsidRPr="00DC1853" w:rsidRDefault="00C1687A" w:rsidP="00DC1853">
            <w:pPr>
              <w:spacing w:after="0" w:line="240" w:lineRule="auto"/>
              <w:jc w:val="center"/>
              <w:rPr>
                <w:b/>
                <w:color w:val="000000"/>
                <w:sz w:val="36"/>
                <w:szCs w:val="36"/>
              </w:rPr>
            </w:pPr>
            <w:r w:rsidRPr="00DC1853">
              <w:rPr>
                <w:b/>
                <w:color w:val="000000"/>
                <w:sz w:val="36"/>
                <w:szCs w:val="36"/>
              </w:rPr>
              <w:t>kenarı</w:t>
            </w:r>
          </w:p>
        </w:tc>
      </w:tr>
      <w:tr w:rsidR="00C1687A" w:rsidRPr="00DC1853" w:rsidTr="00DC1853">
        <w:trPr>
          <w:trHeight w:val="567"/>
          <w:jc w:val="center"/>
        </w:trPr>
        <w:tc>
          <w:tcPr>
            <w:tcW w:w="1418" w:type="dxa"/>
          </w:tcPr>
          <w:p w:rsidR="00C1687A" w:rsidRPr="00DC1853" w:rsidRDefault="00C1687A" w:rsidP="00DC1853">
            <w:pPr>
              <w:spacing w:after="0" w:line="240" w:lineRule="auto"/>
              <w:jc w:val="center"/>
              <w:rPr>
                <w:b/>
                <w:color w:val="000000"/>
                <w:sz w:val="36"/>
                <w:szCs w:val="36"/>
              </w:rPr>
            </w:pPr>
            <w:r w:rsidRPr="00DC1853">
              <w:rPr>
                <w:b/>
                <w:color w:val="000000"/>
                <w:sz w:val="36"/>
                <w:szCs w:val="36"/>
              </w:rPr>
              <w:t>daire</w:t>
            </w:r>
          </w:p>
        </w:tc>
        <w:tc>
          <w:tcPr>
            <w:tcW w:w="1418" w:type="dxa"/>
          </w:tcPr>
          <w:p w:rsidR="00C1687A" w:rsidRPr="00DC1853" w:rsidRDefault="00C1687A" w:rsidP="00DC1853">
            <w:pPr>
              <w:spacing w:after="0" w:line="240" w:lineRule="auto"/>
              <w:jc w:val="center"/>
              <w:rPr>
                <w:b/>
                <w:color w:val="000000"/>
                <w:sz w:val="36"/>
                <w:szCs w:val="36"/>
              </w:rPr>
            </w:pPr>
            <w:r w:rsidRPr="00DC1853">
              <w:rPr>
                <w:b/>
                <w:color w:val="000000"/>
                <w:sz w:val="36"/>
                <w:szCs w:val="36"/>
              </w:rPr>
              <w:t>eşit</w:t>
            </w:r>
          </w:p>
        </w:tc>
        <w:tc>
          <w:tcPr>
            <w:tcW w:w="1418" w:type="dxa"/>
          </w:tcPr>
          <w:p w:rsidR="00C1687A" w:rsidRPr="00DC1853" w:rsidRDefault="00C1687A" w:rsidP="00DC1853">
            <w:pPr>
              <w:spacing w:after="0" w:line="240" w:lineRule="auto"/>
              <w:jc w:val="center"/>
              <w:rPr>
                <w:b/>
                <w:color w:val="000000"/>
                <w:sz w:val="36"/>
                <w:szCs w:val="36"/>
              </w:rPr>
            </w:pPr>
            <w:r w:rsidRPr="00DC1853">
              <w:rPr>
                <w:b/>
                <w:color w:val="000000"/>
                <w:sz w:val="36"/>
                <w:szCs w:val="36"/>
              </w:rPr>
              <w:t>karesel bölge</w:t>
            </w:r>
          </w:p>
        </w:tc>
      </w:tr>
    </w:tbl>
    <w:p w:rsidR="00C1687A" w:rsidRDefault="00C1687A" w:rsidP="003420C1">
      <w:pPr>
        <w:rPr>
          <w:b/>
          <w:color w:val="000000"/>
          <w:sz w:val="28"/>
          <w:szCs w:val="28"/>
        </w:rPr>
      </w:pP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Küpün bütün yüzleri……………………………dir.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Dairenin köşesi……………………..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Üçgenin 3 köşesi ve 3…………………..vardır.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Silindirin düz yüzeyi…………………….dir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Karenin bütün kenarları birbirine………..tir.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Üçgen prizma kullanarak……………..çizeriz.</w:t>
      </w:r>
    </w:p>
    <w:p w:rsidR="00C1687A" w:rsidRPr="003C0566" w:rsidRDefault="00C1687A" w:rsidP="003420C1">
      <w:pPr>
        <w:rPr>
          <w:b/>
          <w:color w:val="000000"/>
          <w:sz w:val="2"/>
          <w:szCs w:val="2"/>
        </w:rPr>
      </w:pPr>
      <w:r>
        <w:rPr>
          <w:b/>
          <w:color w:val="000000"/>
          <w:sz w:val="28"/>
          <w:szCs w:val="28"/>
        </w:rPr>
        <w:t>14. Aşağıdaki ifadelerden doğru olanlara ‘’D’’  ,yanlış olanlara ‘’Y’’  harfi koyalım.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   ) Çemberin köşesi yoktur.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60" o:spid="_x0000_s1076" type="#_x0000_t75" style="position:absolute;margin-left:21.25pt;margin-top:21.6pt;width:41.4pt;height:33pt;z-index:251682304;visibility:visible">
            <v:imagedata r:id="rId25" o:title=""/>
          </v:shape>
        </w:pict>
      </w:r>
      <w:r>
        <w:rPr>
          <w:b/>
          <w:color w:val="000000"/>
          <w:sz w:val="28"/>
          <w:szCs w:val="28"/>
        </w:rPr>
        <w:t>(   ) Üçgenin 4 kenarı vardır.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   )                 bu şekil bir üçgendir.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   ) Defterime kare çizmek istersem bir koni modeli kullanırım.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61" o:spid="_x0000_s1077" type="#_x0000_t75" style="position:absolute;margin-left:26.05pt;margin-top:17.95pt;width:30.6pt;height:39pt;z-index:251683328;visibility:visible">
            <v:imagedata r:id="rId9" o:title=""/>
          </v:shape>
        </w:pict>
      </w:r>
      <w:r>
        <w:rPr>
          <w:b/>
          <w:color w:val="000000"/>
          <w:sz w:val="28"/>
          <w:szCs w:val="28"/>
        </w:rPr>
        <w:t>(   ) Kürenin düz yüzeyi yoktur.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   )              bu şekil bir çemberdir.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   ) Sınıfımızdaki şeref köşesi dikdörtgensel bölgeye örnek olabilir.</w:t>
      </w:r>
    </w:p>
    <w:p w:rsidR="00C1687A" w:rsidRPr="003C0566" w:rsidRDefault="00C1687A" w:rsidP="003420C1">
      <w:pPr>
        <w:rPr>
          <w:b/>
          <w:color w:val="000000"/>
          <w:sz w:val="2"/>
          <w:szCs w:val="2"/>
        </w:rPr>
      </w:pPr>
    </w:p>
    <w:p w:rsidR="00C1687A" w:rsidRDefault="00C1687A" w:rsidP="003420C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15. Aşağıya kare, dikdörtgen, üçgen ve çember çizelim.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  <w:r w:rsidRPr="00B54D60">
        <w:rPr>
          <w:noProof/>
          <w:lang w:eastAsia="tr-TR"/>
        </w:rPr>
        <w:pict>
          <v:shape id="Resim 62" o:spid="_x0000_i1027" type="#_x0000_t75" style="width:250.5pt;height:145.5pt;visibility:visible">
            <v:imagedata r:id="rId29" o:title=""/>
          </v:shape>
        </w:pict>
      </w:r>
    </w:p>
    <w:p w:rsidR="00C1687A" w:rsidRDefault="00C1687A" w:rsidP="00ED504D">
      <w:pPr>
        <w:rPr>
          <w:sz w:val="32"/>
          <w:szCs w:val="32"/>
        </w:rPr>
      </w:pPr>
      <w:hyperlink r:id="rId30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C1687A" w:rsidRDefault="00C1687A" w:rsidP="003420C1">
      <w:pPr>
        <w:rPr>
          <w:b/>
          <w:color w:val="000000"/>
          <w:sz w:val="28"/>
          <w:szCs w:val="28"/>
        </w:rPr>
      </w:pPr>
    </w:p>
    <w:p w:rsidR="00C1687A" w:rsidRDefault="00C1687A" w:rsidP="003C056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16. Aşağıya karesel bölge, dikdörtgensel bölge, üçgensel bölge ve daire çizelim.</w:t>
      </w:r>
    </w:p>
    <w:p w:rsidR="00C1687A" w:rsidRPr="003C0566" w:rsidRDefault="00C1687A" w:rsidP="002002FF">
      <w:pPr>
        <w:rPr>
          <w:b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64" o:spid="_x0000_s1078" type="#_x0000_t75" style="position:absolute;margin-left:71.05pt;margin-top:160.6pt;width:190.55pt;height:40.2pt;z-index:251684352;visibility:visible">
            <v:imagedata r:id="rId31" o:title=""/>
          </v:shape>
        </w:pict>
      </w:r>
      <w:r w:rsidRPr="00B54D60">
        <w:rPr>
          <w:noProof/>
          <w:lang w:eastAsia="tr-TR"/>
        </w:rPr>
        <w:pict>
          <v:shape id="Resim 63" o:spid="_x0000_i1028" type="#_x0000_t75" style="width:242.25pt;height:141.75pt;visibility:visible">
            <v:imagedata r:id="rId29" o:title=""/>
          </v:shape>
        </w:pict>
      </w:r>
      <w:bookmarkStart w:id="0" w:name="_GoBack"/>
      <w:bookmarkEnd w:id="0"/>
    </w:p>
    <w:sectPr w:rsidR="00C1687A" w:rsidRPr="003C0566" w:rsidSect="008253B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87A" w:rsidRDefault="00C1687A" w:rsidP="0080529B">
      <w:pPr>
        <w:spacing w:after="0" w:line="240" w:lineRule="auto"/>
      </w:pPr>
      <w:r>
        <w:separator/>
      </w:r>
    </w:p>
  </w:endnote>
  <w:endnote w:type="continuationSeparator" w:id="0">
    <w:p w:rsidR="00C1687A" w:rsidRDefault="00C1687A" w:rsidP="0080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87A" w:rsidRDefault="00C1687A" w:rsidP="0080529B">
      <w:pPr>
        <w:spacing w:after="0" w:line="240" w:lineRule="auto"/>
      </w:pPr>
      <w:r>
        <w:separator/>
      </w:r>
    </w:p>
  </w:footnote>
  <w:footnote w:type="continuationSeparator" w:id="0">
    <w:p w:rsidR="00C1687A" w:rsidRDefault="00C1687A" w:rsidP="0080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7100C"/>
    <w:multiLevelType w:val="hybridMultilevel"/>
    <w:tmpl w:val="1486C89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45B2946"/>
    <w:multiLevelType w:val="hybridMultilevel"/>
    <w:tmpl w:val="1550EE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29B"/>
    <w:rsid w:val="00047342"/>
    <w:rsid w:val="001046B2"/>
    <w:rsid w:val="00120068"/>
    <w:rsid w:val="00190C6A"/>
    <w:rsid w:val="001B015B"/>
    <w:rsid w:val="001B3E1F"/>
    <w:rsid w:val="002002FF"/>
    <w:rsid w:val="00205452"/>
    <w:rsid w:val="00244A4D"/>
    <w:rsid w:val="00247768"/>
    <w:rsid w:val="002A681F"/>
    <w:rsid w:val="002B4336"/>
    <w:rsid w:val="002F0032"/>
    <w:rsid w:val="002F1BD5"/>
    <w:rsid w:val="0030758C"/>
    <w:rsid w:val="003420C1"/>
    <w:rsid w:val="003C0566"/>
    <w:rsid w:val="004F0E09"/>
    <w:rsid w:val="00505DA3"/>
    <w:rsid w:val="0053745A"/>
    <w:rsid w:val="005655BA"/>
    <w:rsid w:val="005E144F"/>
    <w:rsid w:val="006320E8"/>
    <w:rsid w:val="00643AA3"/>
    <w:rsid w:val="00685CDE"/>
    <w:rsid w:val="006D6CE7"/>
    <w:rsid w:val="00707194"/>
    <w:rsid w:val="00742DF5"/>
    <w:rsid w:val="007B3925"/>
    <w:rsid w:val="00802B69"/>
    <w:rsid w:val="0080529B"/>
    <w:rsid w:val="008253BD"/>
    <w:rsid w:val="00851C88"/>
    <w:rsid w:val="00854356"/>
    <w:rsid w:val="008B4856"/>
    <w:rsid w:val="00A85544"/>
    <w:rsid w:val="00AD2172"/>
    <w:rsid w:val="00AF6BEC"/>
    <w:rsid w:val="00B01CAA"/>
    <w:rsid w:val="00B02E6A"/>
    <w:rsid w:val="00B54D60"/>
    <w:rsid w:val="00C039CB"/>
    <w:rsid w:val="00C1687A"/>
    <w:rsid w:val="00C6503C"/>
    <w:rsid w:val="00CB4FB2"/>
    <w:rsid w:val="00D77CCD"/>
    <w:rsid w:val="00D8120F"/>
    <w:rsid w:val="00DC1853"/>
    <w:rsid w:val="00DD0844"/>
    <w:rsid w:val="00E2164B"/>
    <w:rsid w:val="00EA63E9"/>
    <w:rsid w:val="00EA6923"/>
    <w:rsid w:val="00ED504D"/>
    <w:rsid w:val="00F16557"/>
    <w:rsid w:val="00F46D23"/>
    <w:rsid w:val="00F9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64B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5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529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5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52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05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52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253BD"/>
    <w:pPr>
      <w:ind w:left="720"/>
      <w:contextualSpacing/>
    </w:pPr>
  </w:style>
  <w:style w:type="table" w:styleId="TableGrid">
    <w:name w:val="Table Grid"/>
    <w:basedOn w:val="TableNormal"/>
    <w:uiPriority w:val="99"/>
    <w:rsid w:val="003420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D50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60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2</Pages>
  <Words>387</Words>
  <Characters>2208</Characters>
  <Application>Microsoft Office Outlook</Application>
  <DocSecurity>0</DocSecurity>
  <Lines>0</Lines>
  <Paragraphs>0</Paragraphs>
  <ScaleCrop>false</ScaleCrop>
  <Company>tr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arzuikitemur</dc:creator>
  <cp:keywords>www.sorubak.com</cp:keywords>
  <dc:description/>
  <cp:lastModifiedBy>edanur</cp:lastModifiedBy>
  <cp:revision>6</cp:revision>
  <cp:lastPrinted>2014-11-10T23:43:00Z</cp:lastPrinted>
  <dcterms:created xsi:type="dcterms:W3CDTF">2014-11-10T21:40:00Z</dcterms:created>
  <dcterms:modified xsi:type="dcterms:W3CDTF">2014-11-11T19:26:00Z</dcterms:modified>
</cp:coreProperties>
</file>