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29" w:rsidRDefault="00650029">
      <w:pPr>
        <w:rPr>
          <w:rFonts w:ascii="Comic Sans MS" w:hAnsi="Comic Sans MS"/>
          <w:sz w:val="28"/>
          <w:szCs w:val="28"/>
        </w:rPr>
      </w:pPr>
      <w:r w:rsidRPr="00182048">
        <w:rPr>
          <w:rFonts w:ascii="Comic Sans MS" w:hAnsi="Comic Sans MS"/>
          <w:sz w:val="28"/>
          <w:szCs w:val="28"/>
        </w:rPr>
        <w:t>Adı Soyadı:</w:t>
      </w:r>
    </w:p>
    <w:p w:rsidR="00650029" w:rsidRDefault="00650029">
      <w:pPr>
        <w:rPr>
          <w:rFonts w:ascii="Comic Sans MS" w:hAnsi="Comic Sans MS"/>
          <w:sz w:val="28"/>
          <w:szCs w:val="28"/>
        </w:rPr>
      </w:pPr>
    </w:p>
    <w:p w:rsidR="00650029" w:rsidRPr="00ED28C1" w:rsidRDefault="00650029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ED28C1">
        <w:rPr>
          <w:rFonts w:ascii="Comic Sans MS" w:hAnsi="Comic Sans MS"/>
          <w:b/>
          <w:color w:val="FF0000"/>
          <w:sz w:val="28"/>
          <w:szCs w:val="28"/>
        </w:rPr>
        <w:t>2-E SINIFI MATEMATİK DERSİ DESTE DÜZİNE ETKİNLİĞİ</w:t>
      </w:r>
    </w:p>
    <w:p w:rsidR="00650029" w:rsidRDefault="00650029" w:rsidP="00B51DD0">
      <w:pPr>
        <w:spacing w:line="360" w:lineRule="auto"/>
        <w:jc w:val="center"/>
        <w:rPr>
          <w:color w:val="000000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color w:val="000000"/>
        </w:rPr>
        <w:t xml:space="preserve"> </w:t>
      </w:r>
    </w:p>
    <w:p w:rsidR="00650029" w:rsidRDefault="00650029">
      <w:pPr>
        <w:rPr>
          <w:rFonts w:ascii="Comic Sans MS" w:hAnsi="Comic Sans MS"/>
          <w:sz w:val="28"/>
          <w:szCs w:val="28"/>
        </w:rPr>
      </w:pPr>
    </w:p>
    <w:p w:rsidR="00650029" w:rsidRDefault="006500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1-) Aşağıdaki noktalı yerleri dolduralım.</w:t>
      </w:r>
    </w:p>
    <w:p w:rsidR="00650029" w:rsidRPr="00182048" w:rsidRDefault="00650029" w:rsidP="0018204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82048">
        <w:rPr>
          <w:rFonts w:ascii="Comic Sans MS" w:hAnsi="Comic Sans MS"/>
          <w:sz w:val="28"/>
          <w:szCs w:val="28"/>
        </w:rPr>
        <w:t xml:space="preserve">Bir destede aynı türden </w:t>
      </w:r>
      <w:r>
        <w:rPr>
          <w:rFonts w:ascii="Comic Sans MS" w:hAnsi="Comic Sans MS"/>
          <w:sz w:val="28"/>
          <w:szCs w:val="28"/>
        </w:rPr>
        <w:t xml:space="preserve">  </w:t>
      </w:r>
      <w:r w:rsidRPr="00182048">
        <w:rPr>
          <w:rFonts w:ascii="Comic Sans MS" w:hAnsi="Comic Sans MS"/>
          <w:sz w:val="28"/>
          <w:szCs w:val="28"/>
        </w:rPr>
        <w:t>………….tane varlık vardır?</w:t>
      </w:r>
    </w:p>
    <w:p w:rsidR="00650029" w:rsidRPr="00182048" w:rsidRDefault="00650029" w:rsidP="0018204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82048">
        <w:rPr>
          <w:rFonts w:ascii="Comic Sans MS" w:hAnsi="Comic Sans MS"/>
          <w:sz w:val="28"/>
          <w:szCs w:val="28"/>
        </w:rPr>
        <w:t>İki  destede aynı türden</w:t>
      </w:r>
      <w:r>
        <w:rPr>
          <w:rFonts w:ascii="Comic Sans MS" w:hAnsi="Comic Sans MS"/>
          <w:sz w:val="28"/>
          <w:szCs w:val="28"/>
        </w:rPr>
        <w:t xml:space="preserve"> </w:t>
      </w:r>
      <w:r w:rsidRPr="00182048">
        <w:rPr>
          <w:rFonts w:ascii="Comic Sans MS" w:hAnsi="Comic Sans MS"/>
          <w:sz w:val="28"/>
          <w:szCs w:val="28"/>
        </w:rPr>
        <w:t xml:space="preserve"> ………….tane varlık vardır?</w:t>
      </w:r>
    </w:p>
    <w:p w:rsidR="00650029" w:rsidRDefault="00650029" w:rsidP="0018204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82048">
        <w:rPr>
          <w:rFonts w:ascii="Comic Sans MS" w:hAnsi="Comic Sans MS"/>
          <w:sz w:val="28"/>
          <w:szCs w:val="28"/>
        </w:rPr>
        <w:t>Bir düzinede  aynı türden ………….tane varlık vardır?</w:t>
      </w:r>
    </w:p>
    <w:p w:rsidR="00650029" w:rsidRDefault="00650029" w:rsidP="0018204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İki</w:t>
      </w:r>
      <w:r w:rsidRPr="00182048">
        <w:rPr>
          <w:rFonts w:ascii="Comic Sans MS" w:hAnsi="Comic Sans MS"/>
          <w:sz w:val="28"/>
          <w:szCs w:val="28"/>
        </w:rPr>
        <w:t xml:space="preserve"> d</w:t>
      </w:r>
      <w:r>
        <w:rPr>
          <w:rFonts w:ascii="Comic Sans MS" w:hAnsi="Comic Sans MS"/>
          <w:sz w:val="28"/>
          <w:szCs w:val="28"/>
        </w:rPr>
        <w:t>üzinede</w:t>
      </w:r>
      <w:r w:rsidRPr="00182048">
        <w:rPr>
          <w:rFonts w:ascii="Comic Sans MS" w:hAnsi="Comic Sans MS"/>
          <w:sz w:val="28"/>
          <w:szCs w:val="28"/>
        </w:rPr>
        <w:t xml:space="preserve"> aynı türden </w:t>
      </w:r>
      <w:r>
        <w:rPr>
          <w:rFonts w:ascii="Comic Sans MS" w:hAnsi="Comic Sans MS"/>
          <w:sz w:val="28"/>
          <w:szCs w:val="28"/>
        </w:rPr>
        <w:t xml:space="preserve"> </w:t>
      </w:r>
      <w:r w:rsidRPr="00182048">
        <w:rPr>
          <w:rFonts w:ascii="Comic Sans MS" w:hAnsi="Comic Sans MS"/>
          <w:sz w:val="28"/>
          <w:szCs w:val="28"/>
        </w:rPr>
        <w:t>………….tane varlık vardır?</w:t>
      </w:r>
    </w:p>
    <w:p w:rsidR="00650029" w:rsidRDefault="00650029" w:rsidP="0018204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deste  bir düzineden  .………..tane daha azdır.</w:t>
      </w: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2-) 3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deste kalem kaç kalemden oluşur?</w:t>
      </w: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3-) 2 düzine kalem kaç kalemden oluşur?</w:t>
      </w: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4-) Ayşe’nin 3 deste , Yaren’in 2 deste kalemi vardır. İki arkadaşın toplam kaç kalemi vardır?</w:t>
      </w: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5-) 2 düzine silginin 14 tanesi satılırsa kaç tane silgi kalır?</w:t>
      </w: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</w:p>
    <w:p w:rsidR="00650029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6-) 35  mumdan kaçı çıkarılırsa kalan mumlar 3 deste olur?</w:t>
      </w:r>
    </w:p>
    <w:p w:rsidR="00650029" w:rsidRPr="00ED28C1" w:rsidRDefault="00650029" w:rsidP="00ED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sectPr w:rsidR="00650029" w:rsidRPr="00ED28C1" w:rsidSect="00ED28C1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E485D"/>
    <w:multiLevelType w:val="hybridMultilevel"/>
    <w:tmpl w:val="A0464D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048"/>
    <w:rsid w:val="00182048"/>
    <w:rsid w:val="003A25C3"/>
    <w:rsid w:val="00440D8B"/>
    <w:rsid w:val="00650029"/>
    <w:rsid w:val="00676BD7"/>
    <w:rsid w:val="006F266B"/>
    <w:rsid w:val="00B51DD0"/>
    <w:rsid w:val="00D04538"/>
    <w:rsid w:val="00ED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99"/>
    <w:qFormat/>
    <w:rsid w:val="00440D8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0D8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440D8B"/>
    <w:rPr>
      <w:rFonts w:cs="Times New Roman"/>
      <w:i/>
      <w:iCs/>
      <w:color w:val="808080"/>
    </w:rPr>
  </w:style>
  <w:style w:type="paragraph" w:styleId="ListParagraph">
    <w:name w:val="List Paragraph"/>
    <w:basedOn w:val="Normal"/>
    <w:uiPriority w:val="99"/>
    <w:qFormat/>
    <w:rsid w:val="0018204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51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2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108</Words>
  <Characters>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1_E</dc:creator>
  <cp:keywords>www.sorubak.com</cp:keywords>
  <dc:description/>
  <cp:lastModifiedBy>edanur</cp:lastModifiedBy>
  <cp:revision>3</cp:revision>
  <dcterms:created xsi:type="dcterms:W3CDTF">2013-09-19T11:27:00Z</dcterms:created>
  <dcterms:modified xsi:type="dcterms:W3CDTF">2014-09-09T11:46:00Z</dcterms:modified>
</cp:coreProperties>
</file>