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6C0" w:rsidRPr="009B5259" w:rsidRDefault="006866C0" w:rsidP="009B5259">
      <w:pPr>
        <w:jc w:val="both"/>
        <w:rPr>
          <w:sz w:val="28"/>
          <w:szCs w:val="28"/>
        </w:rPr>
      </w:pPr>
    </w:p>
    <w:p w:rsidR="006866C0" w:rsidRPr="009B5259" w:rsidRDefault="006866C0" w:rsidP="009B5259">
      <w:pPr>
        <w:jc w:val="both"/>
        <w:rPr>
          <w:sz w:val="28"/>
          <w:szCs w:val="28"/>
        </w:rPr>
      </w:pPr>
    </w:p>
    <w:p w:rsidR="006866C0" w:rsidRPr="009B5259" w:rsidRDefault="006866C0" w:rsidP="009B5259">
      <w:pPr>
        <w:ind w:left="708" w:firstLine="708"/>
        <w:jc w:val="both"/>
        <w:rPr>
          <w:sz w:val="28"/>
          <w:szCs w:val="28"/>
        </w:rPr>
      </w:pPr>
    </w:p>
    <w:p w:rsidR="006866C0" w:rsidRPr="009B5259" w:rsidRDefault="006866C0" w:rsidP="009B5259">
      <w:pPr>
        <w:jc w:val="both"/>
        <w:rPr>
          <w:b/>
          <w:sz w:val="28"/>
          <w:szCs w:val="28"/>
        </w:rPr>
      </w:pPr>
      <w:r w:rsidRPr="009B5259">
        <w:rPr>
          <w:b/>
          <w:sz w:val="28"/>
          <w:szCs w:val="28"/>
        </w:rPr>
        <w:t>24 KASIM ÖĞRETMENLER GÜNÜ KUTLAMA PROGRAMI</w:t>
      </w:r>
    </w:p>
    <w:p w:rsidR="006866C0" w:rsidRPr="009B5259" w:rsidRDefault="006866C0" w:rsidP="009B5259">
      <w:pPr>
        <w:jc w:val="both"/>
        <w:rPr>
          <w:b/>
          <w:sz w:val="28"/>
          <w:szCs w:val="28"/>
        </w:rPr>
      </w:pPr>
      <w:r w:rsidRPr="009B5259">
        <w:rPr>
          <w:b/>
          <w:sz w:val="28"/>
          <w:szCs w:val="28"/>
        </w:rPr>
        <w:t xml:space="preserve"> ÇELENK SUNMA TÖRENİ </w:t>
      </w:r>
    </w:p>
    <w:p w:rsidR="006866C0" w:rsidRPr="009B5259" w:rsidRDefault="006866C0" w:rsidP="009B5259">
      <w:pPr>
        <w:ind w:left="708" w:firstLine="708"/>
        <w:jc w:val="both"/>
        <w:rPr>
          <w:sz w:val="28"/>
          <w:szCs w:val="28"/>
        </w:rPr>
      </w:pPr>
    </w:p>
    <w:p w:rsidR="006866C0" w:rsidRPr="009B5259" w:rsidRDefault="006866C0" w:rsidP="009B5259">
      <w:pPr>
        <w:ind w:left="708" w:firstLine="708"/>
        <w:jc w:val="both"/>
        <w:rPr>
          <w:sz w:val="28"/>
          <w:szCs w:val="28"/>
        </w:rPr>
      </w:pPr>
      <w:r w:rsidRPr="009B5259">
        <w:rPr>
          <w:sz w:val="28"/>
          <w:szCs w:val="28"/>
        </w:rPr>
        <w:t>Öğret öğretmenim,</w:t>
      </w:r>
    </w:p>
    <w:p w:rsidR="006866C0" w:rsidRPr="009B5259" w:rsidRDefault="006866C0" w:rsidP="009B5259">
      <w:pPr>
        <w:jc w:val="both"/>
        <w:rPr>
          <w:sz w:val="28"/>
          <w:szCs w:val="28"/>
        </w:rPr>
      </w:pPr>
      <w:r w:rsidRPr="009B5259">
        <w:rPr>
          <w:sz w:val="28"/>
          <w:szCs w:val="28"/>
        </w:rPr>
        <w:tab/>
      </w:r>
      <w:r w:rsidRPr="009B5259">
        <w:rPr>
          <w:sz w:val="28"/>
          <w:szCs w:val="28"/>
        </w:rPr>
        <w:tab/>
        <w:t>Geri kalmışlık  zincirini kırmayı.</w:t>
      </w:r>
    </w:p>
    <w:p w:rsidR="006866C0" w:rsidRPr="009B5259" w:rsidRDefault="006866C0" w:rsidP="009B5259">
      <w:pPr>
        <w:jc w:val="both"/>
        <w:rPr>
          <w:sz w:val="28"/>
          <w:szCs w:val="28"/>
        </w:rPr>
      </w:pPr>
      <w:r w:rsidRPr="009B5259">
        <w:rPr>
          <w:sz w:val="28"/>
          <w:szCs w:val="28"/>
        </w:rPr>
        <w:tab/>
      </w:r>
      <w:r w:rsidRPr="009B5259">
        <w:rPr>
          <w:sz w:val="28"/>
          <w:szCs w:val="28"/>
        </w:rPr>
        <w:tab/>
        <w:t>Bana ayakta durmayı öğret, dimdik.</w:t>
      </w:r>
    </w:p>
    <w:p w:rsidR="006866C0" w:rsidRPr="009B5259" w:rsidRDefault="006866C0" w:rsidP="009B5259">
      <w:pPr>
        <w:jc w:val="both"/>
        <w:rPr>
          <w:sz w:val="28"/>
          <w:szCs w:val="28"/>
        </w:rPr>
      </w:pPr>
      <w:r w:rsidRPr="009B5259">
        <w:rPr>
          <w:sz w:val="28"/>
          <w:szCs w:val="28"/>
        </w:rPr>
        <w:tab/>
      </w:r>
      <w:r w:rsidRPr="009B5259">
        <w:rPr>
          <w:sz w:val="28"/>
          <w:szCs w:val="28"/>
        </w:rPr>
        <w:tab/>
        <w:t>Daima,  yılmadan,  yıkılmadan yürümeyi.</w:t>
      </w:r>
    </w:p>
    <w:p w:rsidR="006866C0" w:rsidRPr="009B5259" w:rsidRDefault="006866C0" w:rsidP="009B5259">
      <w:pPr>
        <w:jc w:val="both"/>
        <w:rPr>
          <w:sz w:val="28"/>
          <w:szCs w:val="28"/>
        </w:rPr>
      </w:pPr>
      <w:r w:rsidRPr="009B5259">
        <w:rPr>
          <w:sz w:val="28"/>
          <w:szCs w:val="28"/>
        </w:rPr>
        <w:tab/>
      </w:r>
      <w:r w:rsidRPr="009B5259">
        <w:rPr>
          <w:sz w:val="28"/>
          <w:szCs w:val="28"/>
        </w:rPr>
        <w:tab/>
        <w:t>Gözlerimde ışık, yüreğimde ateş, ruhumda ümit,</w:t>
      </w:r>
    </w:p>
    <w:p w:rsidR="006866C0" w:rsidRPr="009B5259" w:rsidRDefault="006866C0" w:rsidP="009B5259">
      <w:pPr>
        <w:jc w:val="both"/>
        <w:rPr>
          <w:sz w:val="28"/>
          <w:szCs w:val="28"/>
        </w:rPr>
      </w:pPr>
      <w:r w:rsidRPr="009B5259">
        <w:rPr>
          <w:sz w:val="28"/>
          <w:szCs w:val="28"/>
        </w:rPr>
        <w:tab/>
      </w:r>
      <w:r w:rsidRPr="009B5259">
        <w:rPr>
          <w:sz w:val="28"/>
          <w:szCs w:val="28"/>
        </w:rPr>
        <w:tab/>
        <w:t>Dostluğu öğret, arkadaşlığı, kardeşliği.</w:t>
      </w:r>
    </w:p>
    <w:p w:rsidR="006866C0" w:rsidRPr="009B5259" w:rsidRDefault="006866C0" w:rsidP="009B5259">
      <w:pPr>
        <w:jc w:val="both"/>
        <w:rPr>
          <w:sz w:val="28"/>
          <w:szCs w:val="28"/>
        </w:rPr>
      </w:pPr>
      <w:r w:rsidRPr="009B5259">
        <w:rPr>
          <w:sz w:val="28"/>
          <w:szCs w:val="28"/>
        </w:rPr>
        <w:tab/>
      </w:r>
      <w:r w:rsidRPr="009B5259">
        <w:rPr>
          <w:sz w:val="28"/>
          <w:szCs w:val="28"/>
        </w:rPr>
        <w:tab/>
        <w:t>Bana saymayı öğret, yürekten sevmeyi, dostçasına</w:t>
      </w:r>
    </w:p>
    <w:p w:rsidR="006866C0" w:rsidRPr="009B5259" w:rsidRDefault="006866C0" w:rsidP="009B5259">
      <w:pPr>
        <w:jc w:val="both"/>
        <w:rPr>
          <w:sz w:val="28"/>
          <w:szCs w:val="28"/>
        </w:rPr>
      </w:pPr>
      <w:r w:rsidRPr="009B5259">
        <w:rPr>
          <w:sz w:val="28"/>
          <w:szCs w:val="28"/>
        </w:rPr>
        <w:tab/>
      </w:r>
      <w:r w:rsidRPr="009B5259">
        <w:rPr>
          <w:sz w:val="28"/>
          <w:szCs w:val="28"/>
        </w:rPr>
        <w:tab/>
        <w:t>Kucağımı açmayı öğret bütün insanlığa ,</w:t>
      </w:r>
    </w:p>
    <w:p w:rsidR="006866C0" w:rsidRPr="009B5259" w:rsidRDefault="006866C0" w:rsidP="009B5259">
      <w:pPr>
        <w:jc w:val="both"/>
        <w:rPr>
          <w:sz w:val="28"/>
          <w:szCs w:val="28"/>
        </w:rPr>
      </w:pPr>
      <w:r w:rsidRPr="009B5259">
        <w:rPr>
          <w:sz w:val="28"/>
          <w:szCs w:val="28"/>
        </w:rPr>
        <w:tab/>
      </w:r>
      <w:r w:rsidRPr="009B5259">
        <w:rPr>
          <w:sz w:val="28"/>
          <w:szCs w:val="28"/>
        </w:rPr>
        <w:tab/>
        <w:t>Öğret öğretmenim.</w:t>
      </w:r>
    </w:p>
    <w:p w:rsidR="006866C0" w:rsidRPr="009B5259" w:rsidRDefault="006866C0" w:rsidP="009B5259">
      <w:pPr>
        <w:jc w:val="both"/>
        <w:rPr>
          <w:sz w:val="28"/>
          <w:szCs w:val="28"/>
        </w:rPr>
      </w:pPr>
    </w:p>
    <w:p w:rsidR="006866C0" w:rsidRPr="009B5259" w:rsidRDefault="006866C0" w:rsidP="009B5259">
      <w:pPr>
        <w:jc w:val="both"/>
        <w:rPr>
          <w:sz w:val="28"/>
          <w:szCs w:val="28"/>
        </w:rPr>
      </w:pPr>
      <w:r w:rsidRPr="009B5259">
        <w:rPr>
          <w:sz w:val="28"/>
          <w:szCs w:val="28"/>
        </w:rPr>
        <w:t xml:space="preserve">          Sayın Kaymakamım,</w:t>
      </w:r>
    </w:p>
    <w:p w:rsidR="006866C0" w:rsidRPr="009B5259" w:rsidRDefault="006866C0" w:rsidP="009B5259">
      <w:pPr>
        <w:ind w:firstLine="708"/>
        <w:jc w:val="both"/>
        <w:rPr>
          <w:sz w:val="28"/>
          <w:szCs w:val="28"/>
        </w:rPr>
      </w:pPr>
      <w:r w:rsidRPr="009B5259">
        <w:rPr>
          <w:sz w:val="28"/>
          <w:szCs w:val="28"/>
        </w:rPr>
        <w:t>Sayın Garnizon Komutanım,</w:t>
      </w:r>
    </w:p>
    <w:p w:rsidR="006866C0" w:rsidRPr="009B5259" w:rsidRDefault="006866C0" w:rsidP="009B5259">
      <w:pPr>
        <w:ind w:firstLine="708"/>
        <w:jc w:val="both"/>
        <w:rPr>
          <w:sz w:val="28"/>
          <w:szCs w:val="28"/>
        </w:rPr>
      </w:pPr>
      <w:r w:rsidRPr="009B5259">
        <w:rPr>
          <w:sz w:val="28"/>
          <w:szCs w:val="28"/>
        </w:rPr>
        <w:t>Sayın Belediye Başkanım,</w:t>
      </w:r>
    </w:p>
    <w:p w:rsidR="006866C0" w:rsidRPr="009B5259" w:rsidRDefault="006866C0" w:rsidP="009B5259">
      <w:pPr>
        <w:ind w:firstLine="708"/>
        <w:jc w:val="both"/>
        <w:rPr>
          <w:sz w:val="28"/>
          <w:szCs w:val="28"/>
        </w:rPr>
      </w:pPr>
      <w:r w:rsidRPr="009B5259">
        <w:rPr>
          <w:sz w:val="28"/>
          <w:szCs w:val="28"/>
        </w:rPr>
        <w:t>Sayın Cumhuriyet Başsavcım,</w:t>
      </w:r>
    </w:p>
    <w:p w:rsidR="006866C0" w:rsidRPr="009B5259" w:rsidRDefault="006866C0" w:rsidP="009B5259">
      <w:pPr>
        <w:ind w:firstLine="708"/>
        <w:jc w:val="both"/>
        <w:rPr>
          <w:sz w:val="28"/>
          <w:szCs w:val="28"/>
        </w:rPr>
      </w:pPr>
      <w:r w:rsidRPr="009B5259">
        <w:rPr>
          <w:sz w:val="28"/>
          <w:szCs w:val="28"/>
        </w:rPr>
        <w:t>Sayın Daire Amirleri,</w:t>
      </w:r>
    </w:p>
    <w:p w:rsidR="006866C0" w:rsidRPr="009B5259" w:rsidRDefault="006866C0" w:rsidP="009B5259">
      <w:pPr>
        <w:jc w:val="both"/>
        <w:rPr>
          <w:sz w:val="28"/>
          <w:szCs w:val="28"/>
        </w:rPr>
      </w:pPr>
      <w:r w:rsidRPr="009B5259">
        <w:rPr>
          <w:sz w:val="28"/>
          <w:szCs w:val="28"/>
        </w:rPr>
        <w:tab/>
        <w:t>Değerli Öğretmen Arkadaşlarım   ve</w:t>
      </w:r>
    </w:p>
    <w:p w:rsidR="006866C0" w:rsidRPr="009B5259" w:rsidRDefault="006866C0" w:rsidP="009B5259">
      <w:pPr>
        <w:ind w:firstLine="708"/>
        <w:jc w:val="both"/>
        <w:rPr>
          <w:sz w:val="28"/>
          <w:szCs w:val="28"/>
        </w:rPr>
      </w:pPr>
      <w:r w:rsidRPr="009B5259">
        <w:rPr>
          <w:sz w:val="28"/>
          <w:szCs w:val="28"/>
        </w:rPr>
        <w:t xml:space="preserve">Kıymetli Tortumlular, </w:t>
      </w:r>
    </w:p>
    <w:p w:rsidR="006866C0" w:rsidRPr="009B5259" w:rsidRDefault="006866C0" w:rsidP="009B5259">
      <w:pPr>
        <w:jc w:val="both"/>
        <w:rPr>
          <w:sz w:val="28"/>
          <w:szCs w:val="28"/>
        </w:rPr>
      </w:pPr>
    </w:p>
    <w:p w:rsidR="006866C0" w:rsidRPr="009B5259" w:rsidRDefault="006866C0" w:rsidP="009B5259">
      <w:pPr>
        <w:jc w:val="both"/>
        <w:rPr>
          <w:sz w:val="28"/>
          <w:szCs w:val="28"/>
        </w:rPr>
      </w:pPr>
      <w:r w:rsidRPr="009B5259">
        <w:rPr>
          <w:sz w:val="28"/>
          <w:szCs w:val="28"/>
        </w:rPr>
        <w:t xml:space="preserve">            24 Kasım Öğretmenler Günü kutlama programı nedeniyle toplanmış bulunmaktayız. Programı arz ediyorum:</w:t>
      </w:r>
    </w:p>
    <w:p w:rsidR="006866C0" w:rsidRPr="009B5259" w:rsidRDefault="006866C0" w:rsidP="009B5259">
      <w:pPr>
        <w:jc w:val="both"/>
        <w:rPr>
          <w:sz w:val="28"/>
          <w:szCs w:val="28"/>
        </w:rPr>
      </w:pPr>
    </w:p>
    <w:p w:rsidR="006866C0" w:rsidRPr="009B5259" w:rsidRDefault="006866C0" w:rsidP="009B5259">
      <w:pPr>
        <w:jc w:val="both"/>
        <w:rPr>
          <w:sz w:val="28"/>
          <w:szCs w:val="28"/>
        </w:rPr>
      </w:pPr>
      <w:r w:rsidRPr="009B5259">
        <w:rPr>
          <w:sz w:val="28"/>
          <w:szCs w:val="28"/>
        </w:rPr>
        <w:t>1.Çelenk sunma</w:t>
      </w:r>
    </w:p>
    <w:p w:rsidR="006866C0" w:rsidRPr="009B5259" w:rsidRDefault="006866C0" w:rsidP="009B5259">
      <w:pPr>
        <w:jc w:val="both"/>
        <w:rPr>
          <w:sz w:val="28"/>
          <w:szCs w:val="28"/>
        </w:rPr>
      </w:pPr>
      <w:r w:rsidRPr="009B5259">
        <w:rPr>
          <w:sz w:val="28"/>
          <w:szCs w:val="28"/>
        </w:rPr>
        <w:t xml:space="preserve">2.Saygı duruşu ve İstiklal Marşı </w:t>
      </w:r>
    </w:p>
    <w:p w:rsidR="006866C0" w:rsidRPr="009B5259" w:rsidRDefault="006866C0" w:rsidP="009B5259">
      <w:pPr>
        <w:jc w:val="both"/>
        <w:rPr>
          <w:sz w:val="28"/>
          <w:szCs w:val="28"/>
        </w:rPr>
      </w:pPr>
      <w:r w:rsidRPr="009B5259">
        <w:rPr>
          <w:sz w:val="28"/>
          <w:szCs w:val="28"/>
        </w:rPr>
        <w:t xml:space="preserve">3.Törenin sona ermesi </w:t>
      </w:r>
    </w:p>
    <w:p w:rsidR="006866C0" w:rsidRPr="009B5259" w:rsidRDefault="006866C0" w:rsidP="009B5259">
      <w:pPr>
        <w:jc w:val="both"/>
        <w:rPr>
          <w:sz w:val="28"/>
          <w:szCs w:val="28"/>
        </w:rPr>
      </w:pPr>
    </w:p>
    <w:p w:rsidR="006866C0" w:rsidRPr="009B5259" w:rsidRDefault="006866C0" w:rsidP="009B5259">
      <w:pPr>
        <w:jc w:val="both"/>
        <w:rPr>
          <w:sz w:val="28"/>
          <w:szCs w:val="28"/>
        </w:rPr>
      </w:pPr>
      <w:r w:rsidRPr="009B5259">
        <w:rPr>
          <w:sz w:val="28"/>
          <w:szCs w:val="28"/>
        </w:rPr>
        <w:tab/>
      </w:r>
      <w:r w:rsidRPr="009B5259">
        <w:rPr>
          <w:sz w:val="28"/>
          <w:szCs w:val="28"/>
        </w:rPr>
        <w:tab/>
        <w:t xml:space="preserve">ÇELENK SUNMA </w:t>
      </w:r>
    </w:p>
    <w:p w:rsidR="006866C0" w:rsidRPr="009B5259" w:rsidRDefault="006866C0" w:rsidP="009B5259">
      <w:pPr>
        <w:jc w:val="both"/>
        <w:rPr>
          <w:sz w:val="28"/>
          <w:szCs w:val="28"/>
        </w:rPr>
      </w:pPr>
    </w:p>
    <w:p w:rsidR="006866C0" w:rsidRPr="009B5259" w:rsidRDefault="006866C0" w:rsidP="009B5259">
      <w:pPr>
        <w:jc w:val="both"/>
        <w:rPr>
          <w:sz w:val="28"/>
          <w:szCs w:val="28"/>
        </w:rPr>
      </w:pPr>
      <w:r w:rsidRPr="009B5259">
        <w:rPr>
          <w:sz w:val="28"/>
          <w:szCs w:val="28"/>
        </w:rPr>
        <w:t xml:space="preserve">             Milli Eğitim Müdürlüğü çelengini sunmak üzere ilçe Milli Eğitim Müdürümüz Sayın Metin FERAH’ı  davet ediyorum. </w:t>
      </w:r>
    </w:p>
    <w:p w:rsidR="006866C0" w:rsidRPr="009B5259" w:rsidRDefault="006866C0" w:rsidP="009B5259">
      <w:pPr>
        <w:jc w:val="both"/>
        <w:rPr>
          <w:sz w:val="28"/>
          <w:szCs w:val="28"/>
        </w:rPr>
      </w:pPr>
    </w:p>
    <w:p w:rsidR="006866C0" w:rsidRPr="009B5259" w:rsidRDefault="006866C0" w:rsidP="009B5259">
      <w:pPr>
        <w:jc w:val="both"/>
        <w:rPr>
          <w:sz w:val="28"/>
          <w:szCs w:val="28"/>
        </w:rPr>
      </w:pPr>
      <w:r w:rsidRPr="009B5259">
        <w:rPr>
          <w:sz w:val="28"/>
          <w:szCs w:val="28"/>
        </w:rPr>
        <w:t>Başöğretmen Mustafa Kemal  Atatürk ve ebediyete intikal etmiş öğretmenlerimizin manevi huzurunda saygı duruşuna ve akabinde  İstiklal Marşı’mızı okumaya davet ediyorum.</w:t>
      </w:r>
    </w:p>
    <w:p w:rsidR="006866C0" w:rsidRPr="009B5259" w:rsidRDefault="006866C0" w:rsidP="009B5259">
      <w:pPr>
        <w:jc w:val="both"/>
        <w:rPr>
          <w:sz w:val="28"/>
          <w:szCs w:val="28"/>
        </w:rPr>
      </w:pPr>
    </w:p>
    <w:p w:rsidR="006866C0" w:rsidRPr="009B5259" w:rsidRDefault="006866C0" w:rsidP="009B5259">
      <w:pPr>
        <w:jc w:val="both"/>
        <w:rPr>
          <w:sz w:val="28"/>
          <w:szCs w:val="28"/>
        </w:rPr>
      </w:pPr>
      <w:r w:rsidRPr="009B5259">
        <w:rPr>
          <w:sz w:val="28"/>
          <w:szCs w:val="28"/>
        </w:rPr>
        <w:t xml:space="preserve">  Çelenk sunma törenimiz sona ermiştir, arz ederim.</w:t>
      </w:r>
    </w:p>
    <w:p w:rsidR="006866C0" w:rsidRPr="009B5259" w:rsidRDefault="006866C0" w:rsidP="009B5259">
      <w:pPr>
        <w:jc w:val="both"/>
        <w:rPr>
          <w:sz w:val="28"/>
          <w:szCs w:val="28"/>
        </w:rPr>
      </w:pPr>
      <w:r w:rsidRPr="009B5259">
        <w:rPr>
          <w:sz w:val="28"/>
          <w:szCs w:val="28"/>
        </w:rPr>
        <w:t>Kutlama Programı saat 10:00da Çok Programlı Lise salonunda yapılacak, programın ardından Öğretmen evi tarafından yemek verilecektir.</w:t>
      </w:r>
    </w:p>
    <w:p w:rsidR="006866C0" w:rsidRPr="009B5259" w:rsidRDefault="006866C0" w:rsidP="001A3DDA">
      <w:pPr>
        <w:jc w:val="both"/>
        <w:rPr>
          <w:sz w:val="28"/>
          <w:szCs w:val="28"/>
        </w:rPr>
      </w:pPr>
    </w:p>
    <w:p w:rsidR="006866C0" w:rsidRPr="009B5259" w:rsidRDefault="006866C0" w:rsidP="009B5259">
      <w:pPr>
        <w:jc w:val="both"/>
        <w:rPr>
          <w:sz w:val="28"/>
          <w:szCs w:val="28"/>
        </w:rPr>
      </w:pPr>
    </w:p>
    <w:p w:rsidR="006866C0" w:rsidRPr="009B5259" w:rsidRDefault="006866C0" w:rsidP="009B5259">
      <w:pPr>
        <w:jc w:val="both"/>
        <w:rPr>
          <w:sz w:val="28"/>
          <w:szCs w:val="28"/>
        </w:rPr>
      </w:pPr>
      <w:r w:rsidRPr="009B5259">
        <w:rPr>
          <w:sz w:val="28"/>
          <w:szCs w:val="28"/>
        </w:rPr>
        <w:tab/>
      </w:r>
      <w:r w:rsidRPr="009B5259">
        <w:rPr>
          <w:sz w:val="28"/>
          <w:szCs w:val="28"/>
        </w:rPr>
        <w:tab/>
      </w:r>
      <w:r w:rsidRPr="009B5259">
        <w:rPr>
          <w:sz w:val="28"/>
          <w:szCs w:val="28"/>
        </w:rPr>
        <w:tab/>
      </w:r>
      <w:r w:rsidRPr="009B5259">
        <w:rPr>
          <w:sz w:val="28"/>
          <w:szCs w:val="28"/>
        </w:rPr>
        <w:tab/>
      </w:r>
    </w:p>
    <w:p w:rsidR="006866C0" w:rsidRPr="001A3DDA" w:rsidRDefault="006866C0" w:rsidP="001A3DD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2014-2015 </w:t>
      </w:r>
      <w:r w:rsidRPr="001A3DDA">
        <w:rPr>
          <w:b/>
          <w:sz w:val="28"/>
          <w:szCs w:val="28"/>
        </w:rPr>
        <w:t xml:space="preserve"> EĞİTİM ve ÖĞRETIM YILIYATILI BÖLGE ORTA OKULU </w:t>
      </w:r>
    </w:p>
    <w:p w:rsidR="006866C0" w:rsidRPr="001A3DDA" w:rsidRDefault="006866C0" w:rsidP="001A3DD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</w:t>
      </w:r>
      <w:r w:rsidRPr="001A3DDA">
        <w:rPr>
          <w:b/>
          <w:sz w:val="28"/>
          <w:szCs w:val="28"/>
        </w:rPr>
        <w:t>24 KASIM ÖĞRETMENLER GÜNÜ KUTLAMA PROGRAMI</w:t>
      </w:r>
    </w:p>
    <w:p w:rsidR="006866C0" w:rsidRPr="001A3DDA" w:rsidRDefault="006866C0" w:rsidP="009B5259">
      <w:pPr>
        <w:jc w:val="both"/>
        <w:rPr>
          <w:b/>
          <w:sz w:val="28"/>
          <w:szCs w:val="28"/>
        </w:rPr>
      </w:pPr>
    </w:p>
    <w:p w:rsidR="006866C0" w:rsidRPr="009B5259" w:rsidRDefault="006866C0" w:rsidP="009B5259">
      <w:pPr>
        <w:jc w:val="both"/>
        <w:rPr>
          <w:sz w:val="28"/>
          <w:szCs w:val="28"/>
        </w:rPr>
      </w:pPr>
      <w:r w:rsidRPr="009B5259">
        <w:rPr>
          <w:sz w:val="28"/>
          <w:szCs w:val="28"/>
        </w:rPr>
        <w:t>SUNUCU</w:t>
      </w:r>
    </w:p>
    <w:p w:rsidR="006866C0" w:rsidRPr="009B5259" w:rsidRDefault="006866C0" w:rsidP="009B5259">
      <w:pPr>
        <w:jc w:val="both"/>
        <w:rPr>
          <w:sz w:val="28"/>
          <w:szCs w:val="28"/>
        </w:rPr>
      </w:pPr>
      <w:r w:rsidRPr="009B5259">
        <w:rPr>
          <w:sz w:val="28"/>
          <w:szCs w:val="28"/>
        </w:rPr>
        <w:t>Ellerin vardır öğretmenim;</w:t>
      </w:r>
    </w:p>
    <w:p w:rsidR="006866C0" w:rsidRPr="009B5259" w:rsidRDefault="006866C0" w:rsidP="009B5259">
      <w:pPr>
        <w:jc w:val="both"/>
        <w:rPr>
          <w:sz w:val="28"/>
          <w:szCs w:val="28"/>
        </w:rPr>
      </w:pPr>
      <w:r w:rsidRPr="009B5259">
        <w:rPr>
          <w:sz w:val="28"/>
          <w:szCs w:val="28"/>
        </w:rPr>
        <w:t>Memleketin alın yazısını yazar,</w:t>
      </w:r>
    </w:p>
    <w:p w:rsidR="006866C0" w:rsidRPr="009B5259" w:rsidRDefault="006866C0" w:rsidP="009B5259">
      <w:pPr>
        <w:jc w:val="both"/>
        <w:rPr>
          <w:sz w:val="28"/>
          <w:szCs w:val="28"/>
        </w:rPr>
      </w:pPr>
      <w:r w:rsidRPr="009B5259">
        <w:rPr>
          <w:sz w:val="28"/>
          <w:szCs w:val="28"/>
        </w:rPr>
        <w:t>Dağıtır kopkoyu karanlıkları,</w:t>
      </w:r>
    </w:p>
    <w:p w:rsidR="006866C0" w:rsidRPr="009B5259" w:rsidRDefault="006866C0" w:rsidP="009B5259">
      <w:pPr>
        <w:jc w:val="both"/>
        <w:rPr>
          <w:sz w:val="28"/>
          <w:szCs w:val="28"/>
        </w:rPr>
      </w:pPr>
      <w:r w:rsidRPr="009B5259">
        <w:rPr>
          <w:sz w:val="28"/>
          <w:szCs w:val="28"/>
        </w:rPr>
        <w:t>Ellerin   yüreklerimizde  bahar.</w:t>
      </w:r>
    </w:p>
    <w:p w:rsidR="006866C0" w:rsidRPr="009B5259" w:rsidRDefault="006866C0" w:rsidP="009B5259">
      <w:pPr>
        <w:jc w:val="both"/>
        <w:rPr>
          <w:sz w:val="28"/>
          <w:szCs w:val="28"/>
        </w:rPr>
      </w:pPr>
    </w:p>
    <w:p w:rsidR="006866C0" w:rsidRPr="009B5259" w:rsidRDefault="006866C0" w:rsidP="009B5259">
      <w:pPr>
        <w:jc w:val="both"/>
        <w:rPr>
          <w:sz w:val="28"/>
          <w:szCs w:val="28"/>
        </w:rPr>
      </w:pPr>
    </w:p>
    <w:p w:rsidR="006866C0" w:rsidRPr="009B5259" w:rsidRDefault="006866C0" w:rsidP="009B5259">
      <w:pPr>
        <w:jc w:val="both"/>
        <w:rPr>
          <w:sz w:val="28"/>
          <w:szCs w:val="28"/>
        </w:rPr>
      </w:pPr>
      <w:r w:rsidRPr="009B5259">
        <w:rPr>
          <w:sz w:val="28"/>
          <w:szCs w:val="28"/>
        </w:rPr>
        <w:t>Yüreğin vardır öğretmenim;</w:t>
      </w:r>
    </w:p>
    <w:p w:rsidR="006866C0" w:rsidRPr="009B5259" w:rsidRDefault="006866C0" w:rsidP="009B5259">
      <w:pPr>
        <w:jc w:val="both"/>
        <w:rPr>
          <w:sz w:val="28"/>
          <w:szCs w:val="28"/>
        </w:rPr>
      </w:pPr>
      <w:r w:rsidRPr="009B5259">
        <w:rPr>
          <w:sz w:val="28"/>
          <w:szCs w:val="28"/>
        </w:rPr>
        <w:t>İçinde ne kötülük, ne karanlık, ne de kin,</w:t>
      </w:r>
    </w:p>
    <w:p w:rsidR="006866C0" w:rsidRPr="009B5259" w:rsidRDefault="006866C0" w:rsidP="009B5259">
      <w:pPr>
        <w:jc w:val="both"/>
        <w:rPr>
          <w:sz w:val="28"/>
          <w:szCs w:val="28"/>
        </w:rPr>
      </w:pPr>
      <w:r w:rsidRPr="009B5259">
        <w:rPr>
          <w:sz w:val="28"/>
          <w:szCs w:val="28"/>
        </w:rPr>
        <w:t>Sevgiyle, iyilikle, bilimle dolu,</w:t>
      </w:r>
    </w:p>
    <w:p w:rsidR="006866C0" w:rsidRPr="009B5259" w:rsidRDefault="006866C0" w:rsidP="009B5259">
      <w:pPr>
        <w:jc w:val="both"/>
        <w:rPr>
          <w:sz w:val="28"/>
          <w:szCs w:val="28"/>
        </w:rPr>
      </w:pPr>
      <w:r w:rsidRPr="009B5259">
        <w:rPr>
          <w:sz w:val="28"/>
          <w:szCs w:val="28"/>
        </w:rPr>
        <w:t>Hep vatan için çarpar yüreğin.</w:t>
      </w:r>
    </w:p>
    <w:p w:rsidR="006866C0" w:rsidRPr="009B5259" w:rsidRDefault="006866C0" w:rsidP="009B5259">
      <w:pPr>
        <w:jc w:val="both"/>
        <w:rPr>
          <w:sz w:val="28"/>
          <w:szCs w:val="28"/>
        </w:rPr>
      </w:pPr>
    </w:p>
    <w:p w:rsidR="006866C0" w:rsidRPr="0021560F" w:rsidRDefault="006866C0" w:rsidP="009B5259">
      <w:pPr>
        <w:jc w:val="both"/>
        <w:rPr>
          <w:b/>
          <w:sz w:val="28"/>
          <w:szCs w:val="28"/>
        </w:rPr>
      </w:pPr>
      <w:r w:rsidRPr="0021560F">
        <w:rPr>
          <w:b/>
          <w:sz w:val="28"/>
          <w:szCs w:val="28"/>
        </w:rPr>
        <w:t xml:space="preserve">          Sayın Kaymakamım,Sayın Garnizon Komutanım,Sayın Belediye Başkanım,Sayın Cumhuriyet Başsavcım,Sayın Daire Amirleri, Değerli Öğretmen Arkadaşlarım   ve Kıymetli öğrenciler, </w:t>
      </w:r>
    </w:p>
    <w:p w:rsidR="006866C0" w:rsidRPr="0021560F" w:rsidRDefault="006866C0" w:rsidP="009B5259">
      <w:pPr>
        <w:jc w:val="both"/>
        <w:rPr>
          <w:b/>
          <w:sz w:val="28"/>
          <w:szCs w:val="28"/>
        </w:rPr>
      </w:pPr>
    </w:p>
    <w:p w:rsidR="006866C0" w:rsidRPr="009B5259" w:rsidRDefault="006866C0" w:rsidP="009B5259">
      <w:pPr>
        <w:jc w:val="both"/>
        <w:rPr>
          <w:sz w:val="28"/>
          <w:szCs w:val="28"/>
        </w:rPr>
      </w:pPr>
      <w:r w:rsidRPr="009B5259">
        <w:rPr>
          <w:sz w:val="28"/>
          <w:szCs w:val="28"/>
        </w:rPr>
        <w:tab/>
        <w:t xml:space="preserve">Millet Mektepleri’nin açılışı ve Atatürk’ün Başöğretmenliği kabul tarihi olan 24 Kasımgünü, 1981 yılından beri Öğretmenler Günü olarak kutlanmaktadır. </w:t>
      </w:r>
    </w:p>
    <w:p w:rsidR="006866C0" w:rsidRPr="009B5259" w:rsidRDefault="006866C0" w:rsidP="009B5259">
      <w:pPr>
        <w:jc w:val="both"/>
        <w:rPr>
          <w:sz w:val="28"/>
          <w:szCs w:val="28"/>
        </w:rPr>
      </w:pPr>
      <w:r w:rsidRPr="009B5259">
        <w:rPr>
          <w:sz w:val="28"/>
          <w:szCs w:val="28"/>
        </w:rPr>
        <w:tab/>
      </w:r>
    </w:p>
    <w:p w:rsidR="006866C0" w:rsidRPr="009B5259" w:rsidRDefault="006866C0" w:rsidP="009B5259">
      <w:pPr>
        <w:jc w:val="both"/>
        <w:rPr>
          <w:sz w:val="28"/>
          <w:szCs w:val="28"/>
        </w:rPr>
      </w:pPr>
      <w:r w:rsidRPr="009B5259">
        <w:rPr>
          <w:sz w:val="28"/>
          <w:szCs w:val="28"/>
        </w:rPr>
        <w:tab/>
        <w:t xml:space="preserve"> Şimdi sizleri başöğretmen Atatürk, şehit öğretmenler ve ebediyete intikal eden öğretmenlerin manevi huzurunda bir dakikalık saygı duruşuna Ardından İstiklâl Marşı’mızı okumayadavet ediyorum. </w:t>
      </w:r>
    </w:p>
    <w:p w:rsidR="006866C0" w:rsidRPr="009B5259" w:rsidRDefault="006866C0" w:rsidP="009B5259">
      <w:pPr>
        <w:jc w:val="both"/>
        <w:rPr>
          <w:sz w:val="28"/>
          <w:szCs w:val="28"/>
        </w:rPr>
      </w:pPr>
    </w:p>
    <w:p w:rsidR="006866C0" w:rsidRPr="009B5259" w:rsidRDefault="006866C0" w:rsidP="009B5259">
      <w:pPr>
        <w:jc w:val="both"/>
        <w:rPr>
          <w:sz w:val="28"/>
          <w:szCs w:val="28"/>
        </w:rPr>
      </w:pPr>
      <w:r w:rsidRPr="009B5259">
        <w:rPr>
          <w:sz w:val="28"/>
          <w:szCs w:val="28"/>
        </w:rPr>
        <w:t>SUNUCU</w:t>
      </w:r>
    </w:p>
    <w:p w:rsidR="006866C0" w:rsidRPr="009B5259" w:rsidRDefault="006866C0" w:rsidP="009B5259">
      <w:pPr>
        <w:ind w:right="-50"/>
        <w:jc w:val="both"/>
        <w:rPr>
          <w:sz w:val="28"/>
          <w:szCs w:val="28"/>
        </w:rPr>
      </w:pPr>
      <w:r w:rsidRPr="009B5259">
        <w:rPr>
          <w:sz w:val="28"/>
          <w:szCs w:val="28"/>
        </w:rPr>
        <w:t xml:space="preserve">                Kim yetiştirdi Fatih’i, Yavuz’u, Atatürk’ü?</w:t>
      </w:r>
    </w:p>
    <w:p w:rsidR="006866C0" w:rsidRPr="009B5259" w:rsidRDefault="006866C0" w:rsidP="009B5259">
      <w:pPr>
        <w:ind w:left="360" w:right="-50"/>
        <w:jc w:val="both"/>
        <w:rPr>
          <w:sz w:val="28"/>
          <w:szCs w:val="28"/>
        </w:rPr>
      </w:pPr>
      <w:r w:rsidRPr="009B5259">
        <w:rPr>
          <w:sz w:val="28"/>
          <w:szCs w:val="28"/>
        </w:rPr>
        <w:t xml:space="preserve">           Kim yetiştirdi doktoru, subayı, avukatı?</w:t>
      </w:r>
    </w:p>
    <w:p w:rsidR="006866C0" w:rsidRPr="009B5259" w:rsidRDefault="006866C0" w:rsidP="009B5259">
      <w:pPr>
        <w:ind w:left="360" w:right="-50"/>
        <w:jc w:val="both"/>
        <w:rPr>
          <w:sz w:val="28"/>
          <w:szCs w:val="28"/>
        </w:rPr>
      </w:pPr>
      <w:r w:rsidRPr="009B5259">
        <w:rPr>
          <w:sz w:val="28"/>
          <w:szCs w:val="28"/>
        </w:rPr>
        <w:t>Kim yetiştirdi seni, beni Şimdi...</w:t>
      </w:r>
    </w:p>
    <w:p w:rsidR="006866C0" w:rsidRPr="009B5259" w:rsidRDefault="006866C0" w:rsidP="009B5259">
      <w:pPr>
        <w:ind w:left="360" w:right="-50"/>
        <w:jc w:val="both"/>
        <w:rPr>
          <w:sz w:val="28"/>
          <w:szCs w:val="28"/>
        </w:rPr>
      </w:pPr>
      <w:r w:rsidRPr="009B5259">
        <w:rPr>
          <w:sz w:val="28"/>
          <w:szCs w:val="28"/>
        </w:rPr>
        <w:t xml:space="preserve"> Konuşmasında anlatacak size,</w:t>
      </w:r>
    </w:p>
    <w:p w:rsidR="006866C0" w:rsidRPr="009B5259" w:rsidRDefault="006866C0" w:rsidP="009B5259">
      <w:pPr>
        <w:ind w:left="360" w:right="-50"/>
        <w:jc w:val="both"/>
        <w:rPr>
          <w:sz w:val="28"/>
          <w:szCs w:val="28"/>
        </w:rPr>
      </w:pPr>
      <w:r w:rsidRPr="009B5259">
        <w:rPr>
          <w:sz w:val="28"/>
          <w:szCs w:val="28"/>
        </w:rPr>
        <w:t xml:space="preserve">           Eğitim ve İnsanı,24 Kasım ve öğretmenliği</w:t>
      </w:r>
    </w:p>
    <w:p w:rsidR="006866C0" w:rsidRPr="009B5259" w:rsidRDefault="006866C0" w:rsidP="009B5259">
      <w:pPr>
        <w:ind w:left="360" w:right="-50"/>
        <w:jc w:val="both"/>
        <w:rPr>
          <w:sz w:val="28"/>
          <w:szCs w:val="28"/>
        </w:rPr>
      </w:pPr>
    </w:p>
    <w:p w:rsidR="006866C0" w:rsidRPr="009B5259" w:rsidRDefault="006866C0" w:rsidP="009B5259">
      <w:pPr>
        <w:jc w:val="both"/>
        <w:rPr>
          <w:sz w:val="28"/>
          <w:szCs w:val="28"/>
        </w:rPr>
      </w:pPr>
      <w:r w:rsidRPr="009B5259">
        <w:rPr>
          <w:sz w:val="28"/>
          <w:szCs w:val="28"/>
        </w:rPr>
        <w:t>SUNUCU</w:t>
      </w:r>
    </w:p>
    <w:p w:rsidR="006866C0" w:rsidRPr="009B5259" w:rsidRDefault="006866C0" w:rsidP="009B5259">
      <w:pPr>
        <w:ind w:firstLine="708"/>
        <w:jc w:val="both"/>
        <w:rPr>
          <w:sz w:val="28"/>
          <w:szCs w:val="28"/>
        </w:rPr>
      </w:pPr>
    </w:p>
    <w:p w:rsidR="006866C0" w:rsidRPr="009B5259" w:rsidRDefault="006866C0" w:rsidP="009B5259">
      <w:pPr>
        <w:ind w:firstLine="708"/>
        <w:jc w:val="both"/>
        <w:rPr>
          <w:sz w:val="28"/>
          <w:szCs w:val="28"/>
        </w:rPr>
      </w:pPr>
      <w:r w:rsidRPr="009B5259">
        <w:rPr>
          <w:sz w:val="28"/>
          <w:szCs w:val="28"/>
        </w:rPr>
        <w:t>Günün anlam ve önemini belirten Genç öğretmen konuşmasını  yapmak üzere Okulumuz Türkçe öğretmeni Rıdvan KARATAŞ’ı kürsüye davet ediyorum.</w:t>
      </w:r>
    </w:p>
    <w:p w:rsidR="006866C0" w:rsidRPr="009B5259" w:rsidRDefault="006866C0" w:rsidP="009B5259">
      <w:pPr>
        <w:jc w:val="both"/>
        <w:rPr>
          <w:sz w:val="28"/>
          <w:szCs w:val="28"/>
        </w:rPr>
      </w:pPr>
    </w:p>
    <w:p w:rsidR="006866C0" w:rsidRPr="009B5259" w:rsidRDefault="006866C0" w:rsidP="009B5259">
      <w:pPr>
        <w:jc w:val="both"/>
        <w:rPr>
          <w:sz w:val="28"/>
          <w:szCs w:val="28"/>
        </w:rPr>
      </w:pPr>
    </w:p>
    <w:p w:rsidR="006866C0" w:rsidRPr="009B5259" w:rsidRDefault="006866C0" w:rsidP="009B5259">
      <w:pPr>
        <w:ind w:left="-220" w:hanging="110"/>
        <w:jc w:val="both"/>
        <w:rPr>
          <w:b/>
          <w:bCs/>
          <w:sz w:val="28"/>
          <w:szCs w:val="28"/>
        </w:rPr>
      </w:pPr>
    </w:p>
    <w:p w:rsidR="006866C0" w:rsidRPr="009B5259" w:rsidRDefault="006866C0" w:rsidP="009B5259">
      <w:pPr>
        <w:jc w:val="both"/>
        <w:rPr>
          <w:sz w:val="28"/>
          <w:szCs w:val="28"/>
        </w:rPr>
      </w:pPr>
      <w:r w:rsidRPr="009B5259">
        <w:rPr>
          <w:sz w:val="28"/>
          <w:szCs w:val="28"/>
        </w:rPr>
        <w:t>SUNUCU</w:t>
      </w:r>
    </w:p>
    <w:p w:rsidR="006866C0" w:rsidRPr="009B5259" w:rsidRDefault="006866C0" w:rsidP="009B5259">
      <w:pPr>
        <w:pStyle w:val="meb1"/>
        <w:jc w:val="both"/>
        <w:rPr>
          <w:sz w:val="28"/>
          <w:szCs w:val="28"/>
        </w:rPr>
      </w:pPr>
      <w:r w:rsidRPr="009B5259">
        <w:rPr>
          <w:sz w:val="28"/>
          <w:szCs w:val="28"/>
        </w:rPr>
        <w:t>Öğretmen bir kandile benzer, kendini tüketerek başkalarına ışık verir.  (Atatürk)</w:t>
      </w:r>
    </w:p>
    <w:p w:rsidR="006866C0" w:rsidRPr="009B5259" w:rsidRDefault="006866C0" w:rsidP="009B5259">
      <w:pPr>
        <w:jc w:val="both"/>
        <w:rPr>
          <w:sz w:val="28"/>
          <w:szCs w:val="28"/>
        </w:rPr>
      </w:pPr>
      <w:r w:rsidRPr="009B5259">
        <w:rPr>
          <w:sz w:val="28"/>
          <w:szCs w:val="28"/>
        </w:rPr>
        <w:t>Okulumuz öğrencilerinden öğrencilerinden</w:t>
      </w:r>
      <w:r>
        <w:rPr>
          <w:sz w:val="28"/>
          <w:szCs w:val="28"/>
        </w:rPr>
        <w:t xml:space="preserve"> </w:t>
      </w:r>
      <w:r w:rsidRPr="009B5259">
        <w:rPr>
          <w:sz w:val="28"/>
          <w:szCs w:val="28"/>
        </w:rPr>
        <w:t xml:space="preserve">Sırma ÖZÇITRAZ’ıYorum Senin Öğretmenim adlı şiiri okuması için kürsüye davet ediyorum. </w:t>
      </w:r>
    </w:p>
    <w:p w:rsidR="006866C0" w:rsidRPr="0021560F" w:rsidRDefault="006866C0" w:rsidP="0021560F">
      <w:pPr>
        <w:rPr>
          <w:sz w:val="28"/>
          <w:szCs w:val="28"/>
        </w:rPr>
      </w:pPr>
    </w:p>
    <w:p w:rsidR="006866C0" w:rsidRPr="0021560F" w:rsidRDefault="006866C0" w:rsidP="0021560F">
      <w:pPr>
        <w:rPr>
          <w:sz w:val="28"/>
          <w:szCs w:val="28"/>
        </w:rPr>
      </w:pPr>
      <w:r w:rsidRPr="0021560F">
        <w:rPr>
          <w:sz w:val="28"/>
          <w:szCs w:val="28"/>
        </w:rPr>
        <w:t>YORUM SENİN ÖĞRETMENİM</w:t>
      </w:r>
      <w:r w:rsidRPr="0021560F">
        <w:rPr>
          <w:sz w:val="28"/>
          <w:szCs w:val="28"/>
        </w:rPr>
        <w:br/>
        <w:t> </w:t>
      </w:r>
      <w:r w:rsidRPr="0021560F">
        <w:rPr>
          <w:sz w:val="28"/>
          <w:szCs w:val="28"/>
        </w:rPr>
        <w:br/>
        <w:t> Ben , birgülüm,sen bahçıvan</w:t>
      </w:r>
      <w:r w:rsidRPr="0021560F">
        <w:rPr>
          <w:sz w:val="28"/>
          <w:szCs w:val="28"/>
        </w:rPr>
        <w:br/>
        <w:t>Çok açarsam eser senin ,</w:t>
      </w:r>
      <w:r w:rsidRPr="0021560F">
        <w:rPr>
          <w:sz w:val="28"/>
          <w:szCs w:val="28"/>
        </w:rPr>
        <w:br/>
        <w:t>Mis kokarsam hüner senin,</w:t>
      </w:r>
      <w:r w:rsidRPr="0021560F">
        <w:rPr>
          <w:sz w:val="28"/>
          <w:szCs w:val="28"/>
        </w:rPr>
        <w:br/>
        <w:t>Ama birde soluversem</w:t>
      </w:r>
      <w:r w:rsidRPr="0021560F">
        <w:rPr>
          <w:sz w:val="28"/>
          <w:szCs w:val="28"/>
        </w:rPr>
        <w:br/>
        <w:t>Günah senin,günah senin öğretmenim.</w:t>
      </w:r>
      <w:r w:rsidRPr="0021560F">
        <w:rPr>
          <w:sz w:val="28"/>
          <w:szCs w:val="28"/>
        </w:rPr>
        <w:br/>
        <w:t>Ben tohumum ,çiftçi sensin</w:t>
      </w:r>
      <w:r w:rsidRPr="0021560F">
        <w:rPr>
          <w:sz w:val="28"/>
          <w:szCs w:val="28"/>
        </w:rPr>
        <w:br/>
        <w:t>Çok sularsan ürün senin</w:t>
      </w:r>
      <w:r w:rsidRPr="0021560F">
        <w:rPr>
          <w:sz w:val="28"/>
          <w:szCs w:val="28"/>
        </w:rPr>
        <w:br/>
        <w:t>Bol olursam verim senin</w:t>
      </w:r>
      <w:r w:rsidRPr="0021560F">
        <w:rPr>
          <w:sz w:val="28"/>
          <w:szCs w:val="28"/>
        </w:rPr>
        <w:br/>
        <w:t>Ama birde çürütürsen,</w:t>
      </w:r>
      <w:r w:rsidRPr="0021560F">
        <w:rPr>
          <w:sz w:val="28"/>
          <w:szCs w:val="28"/>
        </w:rPr>
        <w:br/>
        <w:t>Hata senin ,hata senin öğretmenim.</w:t>
      </w:r>
      <w:r w:rsidRPr="0021560F">
        <w:rPr>
          <w:sz w:val="28"/>
          <w:szCs w:val="28"/>
        </w:rPr>
        <w:br/>
        <w:t>Ben elmasım ,sanat sensin</w:t>
      </w:r>
      <w:r w:rsidRPr="0021560F">
        <w:rPr>
          <w:sz w:val="28"/>
          <w:szCs w:val="28"/>
        </w:rPr>
        <w:br/>
        <w:t>Pırlantaysam emek senin,</w:t>
      </w:r>
      <w:r w:rsidRPr="0021560F">
        <w:rPr>
          <w:sz w:val="28"/>
          <w:szCs w:val="28"/>
        </w:rPr>
        <w:br/>
        <w:t>Parlıyorsam ışık senin,</w:t>
      </w:r>
      <w:r w:rsidRPr="0021560F">
        <w:rPr>
          <w:sz w:val="28"/>
          <w:szCs w:val="28"/>
        </w:rPr>
        <w:br/>
        <w:t>Ama birde parçalarsan,</w:t>
      </w:r>
      <w:r w:rsidRPr="0021560F">
        <w:rPr>
          <w:sz w:val="28"/>
          <w:szCs w:val="28"/>
        </w:rPr>
        <w:br/>
        <w:t>Kırık senin,kırık senin öğretmenim.</w:t>
      </w:r>
      <w:r w:rsidRPr="0021560F">
        <w:rPr>
          <w:sz w:val="28"/>
          <w:szCs w:val="28"/>
        </w:rPr>
        <w:br/>
        <w:t>Ben boş defter ,kalem sensin,</w:t>
      </w:r>
      <w:r w:rsidRPr="0021560F">
        <w:rPr>
          <w:sz w:val="28"/>
          <w:szCs w:val="28"/>
        </w:rPr>
        <w:br/>
        <w:t>Doğru yazsan yarın senin</w:t>
      </w:r>
      <w:r w:rsidRPr="0021560F">
        <w:rPr>
          <w:sz w:val="28"/>
          <w:szCs w:val="28"/>
        </w:rPr>
        <w:br/>
        <w:t>Güzel yazsan ikbal senin</w:t>
      </w:r>
      <w:r w:rsidRPr="0021560F">
        <w:rPr>
          <w:sz w:val="28"/>
          <w:szCs w:val="28"/>
        </w:rPr>
        <w:br/>
        <w:t>Ama birde karalarsan</w:t>
      </w:r>
      <w:r w:rsidRPr="0021560F">
        <w:rPr>
          <w:sz w:val="28"/>
          <w:szCs w:val="28"/>
        </w:rPr>
        <w:br/>
        <w:t>Vicdan senin,vicdan senin öğretmenim.</w:t>
      </w:r>
      <w:r w:rsidRPr="0021560F">
        <w:rPr>
          <w:sz w:val="28"/>
          <w:szCs w:val="28"/>
        </w:rPr>
        <w:br/>
        <w:t>Ben öğrenci sen öğretmen ,</w:t>
      </w:r>
      <w:r w:rsidRPr="0021560F">
        <w:rPr>
          <w:sz w:val="28"/>
          <w:szCs w:val="28"/>
        </w:rPr>
        <w:br/>
        <w:t>Başarırsam hüner senin</w:t>
      </w:r>
      <w:r w:rsidRPr="0021560F">
        <w:rPr>
          <w:sz w:val="28"/>
          <w:szCs w:val="28"/>
        </w:rPr>
        <w:br/>
        <w:t>Kazanırsam zafer senin</w:t>
      </w:r>
      <w:r w:rsidRPr="0021560F">
        <w:rPr>
          <w:sz w:val="28"/>
          <w:szCs w:val="28"/>
        </w:rPr>
        <w:br/>
        <w:t>Ama bir de kaybedersem</w:t>
      </w:r>
      <w:r w:rsidRPr="0021560F">
        <w:rPr>
          <w:sz w:val="28"/>
          <w:szCs w:val="28"/>
        </w:rPr>
        <w:br/>
        <w:t>Yok başka diyecek sözüm</w:t>
      </w:r>
      <w:r w:rsidRPr="0021560F">
        <w:rPr>
          <w:sz w:val="28"/>
          <w:szCs w:val="28"/>
        </w:rPr>
        <w:br/>
        <w:t>Yorum senin, yorum senin öğretmenim...</w:t>
      </w:r>
      <w:r w:rsidRPr="0021560F">
        <w:rPr>
          <w:sz w:val="28"/>
          <w:szCs w:val="28"/>
        </w:rPr>
        <w:br/>
        <w:t> </w:t>
      </w:r>
    </w:p>
    <w:p w:rsidR="006866C0" w:rsidRPr="0021560F" w:rsidRDefault="006866C0" w:rsidP="0021560F">
      <w:pPr>
        <w:pStyle w:val="NormalWeb"/>
        <w:rPr>
          <w:sz w:val="28"/>
          <w:szCs w:val="28"/>
        </w:rPr>
      </w:pPr>
    </w:p>
    <w:p w:rsidR="006866C0" w:rsidRDefault="006866C0" w:rsidP="009B5259">
      <w:pPr>
        <w:jc w:val="both"/>
        <w:rPr>
          <w:sz w:val="28"/>
          <w:szCs w:val="28"/>
        </w:rPr>
      </w:pPr>
      <w:r w:rsidRPr="009B5259">
        <w:rPr>
          <w:sz w:val="28"/>
          <w:szCs w:val="28"/>
        </w:rPr>
        <w:br/>
      </w:r>
    </w:p>
    <w:p w:rsidR="006866C0" w:rsidRDefault="006866C0" w:rsidP="009B5259">
      <w:pPr>
        <w:jc w:val="both"/>
        <w:rPr>
          <w:sz w:val="28"/>
          <w:szCs w:val="28"/>
        </w:rPr>
      </w:pPr>
    </w:p>
    <w:p w:rsidR="006866C0" w:rsidRPr="009B5259" w:rsidRDefault="006866C0" w:rsidP="009B5259">
      <w:pPr>
        <w:jc w:val="both"/>
        <w:rPr>
          <w:sz w:val="28"/>
          <w:szCs w:val="28"/>
        </w:rPr>
      </w:pPr>
      <w:r w:rsidRPr="009B5259">
        <w:rPr>
          <w:sz w:val="28"/>
          <w:szCs w:val="28"/>
        </w:rPr>
        <w:t>SUNUCU</w:t>
      </w:r>
    </w:p>
    <w:p w:rsidR="006866C0" w:rsidRPr="009B5259" w:rsidRDefault="006866C0" w:rsidP="009B5259">
      <w:pPr>
        <w:pStyle w:val="NormalWeb"/>
        <w:jc w:val="both"/>
        <w:rPr>
          <w:sz w:val="28"/>
          <w:szCs w:val="28"/>
        </w:rPr>
      </w:pPr>
      <w:r w:rsidRPr="009B5259">
        <w:rPr>
          <w:sz w:val="28"/>
          <w:szCs w:val="28"/>
        </w:rPr>
        <w:t>Eğitim görmemiş insan ruhu, işlenmemiş demire benzer.</w:t>
      </w:r>
    </w:p>
    <w:p w:rsidR="006866C0" w:rsidRPr="009B5259" w:rsidRDefault="006866C0" w:rsidP="009B5259">
      <w:pPr>
        <w:pStyle w:val="NormalWeb"/>
        <w:jc w:val="both"/>
        <w:rPr>
          <w:sz w:val="28"/>
          <w:szCs w:val="28"/>
        </w:rPr>
      </w:pPr>
      <w:r w:rsidRPr="009B5259">
        <w:rPr>
          <w:sz w:val="28"/>
          <w:szCs w:val="28"/>
        </w:rPr>
        <w:t>Bir ustanın eli değmedikçe, kendinde saklı olan renk ve güzellikler ortaya çıkmaz.</w:t>
      </w:r>
    </w:p>
    <w:p w:rsidR="006866C0" w:rsidRPr="009B5259" w:rsidRDefault="006866C0" w:rsidP="009B5259">
      <w:pPr>
        <w:jc w:val="both"/>
        <w:rPr>
          <w:sz w:val="28"/>
          <w:szCs w:val="28"/>
        </w:rPr>
      </w:pPr>
    </w:p>
    <w:p w:rsidR="006866C0" w:rsidRPr="009B5259" w:rsidRDefault="006866C0" w:rsidP="009B5259">
      <w:pPr>
        <w:jc w:val="both"/>
        <w:rPr>
          <w:sz w:val="28"/>
          <w:szCs w:val="28"/>
        </w:rPr>
      </w:pPr>
      <w:r w:rsidRPr="009B5259">
        <w:rPr>
          <w:sz w:val="28"/>
          <w:szCs w:val="28"/>
        </w:rPr>
        <w:t>Okulumuz  ÖğrencilerindenFatma HASDEMİR’i  Sevgili Öğretmenim’adlı şiiri okuyacak.</w:t>
      </w:r>
    </w:p>
    <w:p w:rsidR="006866C0" w:rsidRPr="009B5259" w:rsidRDefault="006866C0" w:rsidP="009B5259">
      <w:pPr>
        <w:shd w:val="clear" w:color="auto" w:fill="FFFFFF"/>
        <w:spacing w:line="300" w:lineRule="atLeast"/>
        <w:jc w:val="both"/>
        <w:rPr>
          <w:bCs/>
          <w:color w:val="FF0000"/>
          <w:sz w:val="28"/>
          <w:szCs w:val="28"/>
        </w:rPr>
      </w:pPr>
    </w:p>
    <w:p w:rsidR="006866C0" w:rsidRPr="0021560F" w:rsidRDefault="006866C0" w:rsidP="0021560F">
      <w:pPr>
        <w:pStyle w:val="Heading2"/>
      </w:pPr>
      <w:r>
        <w:t xml:space="preserve">SEVGİLİ </w:t>
      </w:r>
      <w:r w:rsidRPr="009B5259">
        <w:t>ÖĞRETMENİM</w:t>
      </w:r>
      <w:r w:rsidRPr="009B5259">
        <w:br/>
      </w:r>
      <w:r w:rsidRPr="009B5259">
        <w:br/>
      </w:r>
      <w:r w:rsidRPr="0021560F">
        <w:rPr>
          <w:rFonts w:ascii="Times New Roman" w:hAnsi="Times New Roman" w:cs="Times New Roman"/>
          <w:b w:val="0"/>
          <w:i w:val="0"/>
        </w:rPr>
        <w:t>Sevgisinin sonu yok</w:t>
      </w:r>
      <w:r w:rsidRPr="0021560F">
        <w:rPr>
          <w:rFonts w:ascii="Times New Roman" w:hAnsi="Times New Roman" w:cs="Times New Roman"/>
        </w:rPr>
        <w:t>,</w:t>
      </w:r>
    </w:p>
    <w:p w:rsidR="006866C0" w:rsidRPr="0021560F" w:rsidRDefault="006866C0" w:rsidP="009B5259">
      <w:pPr>
        <w:shd w:val="clear" w:color="auto" w:fill="FFFFFF"/>
        <w:spacing w:line="300" w:lineRule="atLeast"/>
        <w:jc w:val="both"/>
        <w:rPr>
          <w:sz w:val="28"/>
          <w:szCs w:val="28"/>
        </w:rPr>
      </w:pPr>
      <w:r w:rsidRPr="0021560F">
        <w:rPr>
          <w:sz w:val="28"/>
          <w:szCs w:val="28"/>
        </w:rPr>
        <w:t>Kalbinin şefkati çok,</w:t>
      </w:r>
    </w:p>
    <w:p w:rsidR="006866C0" w:rsidRPr="0021560F" w:rsidRDefault="006866C0" w:rsidP="009B5259">
      <w:pPr>
        <w:shd w:val="clear" w:color="auto" w:fill="FFFFFF"/>
        <w:spacing w:line="300" w:lineRule="atLeast"/>
        <w:jc w:val="both"/>
        <w:rPr>
          <w:sz w:val="28"/>
          <w:szCs w:val="28"/>
        </w:rPr>
      </w:pPr>
      <w:r w:rsidRPr="0021560F">
        <w:rPr>
          <w:sz w:val="28"/>
          <w:szCs w:val="28"/>
        </w:rPr>
        <w:t>Gönlü büyük, gözü tok,</w:t>
      </w:r>
    </w:p>
    <w:p w:rsidR="006866C0" w:rsidRPr="0021560F" w:rsidRDefault="006866C0" w:rsidP="009B5259">
      <w:pPr>
        <w:shd w:val="clear" w:color="auto" w:fill="FFFFFF"/>
        <w:spacing w:line="300" w:lineRule="atLeast"/>
        <w:jc w:val="both"/>
        <w:rPr>
          <w:sz w:val="28"/>
          <w:szCs w:val="28"/>
        </w:rPr>
      </w:pPr>
      <w:r w:rsidRPr="0021560F">
        <w:rPr>
          <w:sz w:val="28"/>
          <w:szCs w:val="28"/>
        </w:rPr>
        <w:t>Sevgili öğretmenim.</w:t>
      </w:r>
    </w:p>
    <w:p w:rsidR="006866C0" w:rsidRPr="0021560F" w:rsidRDefault="006866C0" w:rsidP="009B5259">
      <w:pPr>
        <w:jc w:val="both"/>
        <w:rPr>
          <w:sz w:val="28"/>
          <w:szCs w:val="28"/>
        </w:rPr>
      </w:pPr>
    </w:p>
    <w:p w:rsidR="006866C0" w:rsidRPr="0021560F" w:rsidRDefault="006866C0" w:rsidP="009B5259">
      <w:pPr>
        <w:shd w:val="clear" w:color="auto" w:fill="FFFFFF"/>
        <w:spacing w:line="300" w:lineRule="atLeast"/>
        <w:jc w:val="both"/>
        <w:rPr>
          <w:sz w:val="28"/>
          <w:szCs w:val="28"/>
        </w:rPr>
      </w:pPr>
      <w:r w:rsidRPr="0021560F">
        <w:rPr>
          <w:sz w:val="28"/>
          <w:szCs w:val="28"/>
        </w:rPr>
        <w:t>Bilgisi ışık saçar,</w:t>
      </w:r>
    </w:p>
    <w:p w:rsidR="006866C0" w:rsidRPr="0021560F" w:rsidRDefault="006866C0" w:rsidP="009B5259">
      <w:pPr>
        <w:shd w:val="clear" w:color="auto" w:fill="FFFFFF"/>
        <w:spacing w:line="300" w:lineRule="atLeast"/>
        <w:jc w:val="both"/>
        <w:rPr>
          <w:sz w:val="28"/>
          <w:szCs w:val="28"/>
        </w:rPr>
      </w:pPr>
      <w:r w:rsidRPr="0021560F">
        <w:rPr>
          <w:sz w:val="28"/>
          <w:szCs w:val="28"/>
        </w:rPr>
        <w:t>Sözleri gönül açar,</w:t>
      </w:r>
    </w:p>
    <w:p w:rsidR="006866C0" w:rsidRPr="0021560F" w:rsidRDefault="006866C0" w:rsidP="009B5259">
      <w:pPr>
        <w:shd w:val="clear" w:color="auto" w:fill="FFFFFF"/>
        <w:spacing w:line="300" w:lineRule="atLeast"/>
        <w:jc w:val="both"/>
        <w:rPr>
          <w:sz w:val="28"/>
          <w:szCs w:val="28"/>
        </w:rPr>
      </w:pPr>
      <w:r w:rsidRPr="0021560F">
        <w:rPr>
          <w:sz w:val="28"/>
          <w:szCs w:val="28"/>
        </w:rPr>
        <w:t>Ruhum sevinçen uçar,</w:t>
      </w:r>
    </w:p>
    <w:p w:rsidR="006866C0" w:rsidRPr="0021560F" w:rsidRDefault="006866C0" w:rsidP="009B5259">
      <w:pPr>
        <w:shd w:val="clear" w:color="auto" w:fill="FFFFFF"/>
        <w:spacing w:line="300" w:lineRule="atLeast"/>
        <w:jc w:val="both"/>
        <w:rPr>
          <w:sz w:val="28"/>
          <w:szCs w:val="28"/>
        </w:rPr>
      </w:pPr>
      <w:r w:rsidRPr="0021560F">
        <w:rPr>
          <w:sz w:val="28"/>
          <w:szCs w:val="28"/>
        </w:rPr>
        <w:t>Sevgili öğretmenim.</w:t>
      </w:r>
    </w:p>
    <w:p w:rsidR="006866C0" w:rsidRPr="0021560F" w:rsidRDefault="006866C0" w:rsidP="009B5259">
      <w:pPr>
        <w:jc w:val="both"/>
        <w:rPr>
          <w:sz w:val="28"/>
          <w:szCs w:val="28"/>
        </w:rPr>
      </w:pPr>
    </w:p>
    <w:p w:rsidR="006866C0" w:rsidRPr="0021560F" w:rsidRDefault="006866C0" w:rsidP="009B5259">
      <w:pPr>
        <w:shd w:val="clear" w:color="auto" w:fill="FFFFFF"/>
        <w:spacing w:line="300" w:lineRule="atLeast"/>
        <w:jc w:val="both"/>
        <w:rPr>
          <w:sz w:val="28"/>
          <w:szCs w:val="28"/>
        </w:rPr>
      </w:pPr>
      <w:r w:rsidRPr="0021560F">
        <w:rPr>
          <w:sz w:val="28"/>
          <w:szCs w:val="28"/>
        </w:rPr>
        <w:t>Bekliyoruz yolunu,</w:t>
      </w:r>
    </w:p>
    <w:p w:rsidR="006866C0" w:rsidRPr="0021560F" w:rsidRDefault="006866C0" w:rsidP="009B5259">
      <w:pPr>
        <w:shd w:val="clear" w:color="auto" w:fill="FFFFFF"/>
        <w:spacing w:line="300" w:lineRule="atLeast"/>
        <w:jc w:val="both"/>
        <w:rPr>
          <w:sz w:val="28"/>
          <w:szCs w:val="28"/>
        </w:rPr>
      </w:pPr>
      <w:r w:rsidRPr="0021560F">
        <w:rPr>
          <w:sz w:val="28"/>
          <w:szCs w:val="28"/>
        </w:rPr>
        <w:t>Sardık sağla solunu,</w:t>
      </w:r>
    </w:p>
    <w:p w:rsidR="006866C0" w:rsidRPr="0021560F" w:rsidRDefault="006866C0" w:rsidP="009B5259">
      <w:pPr>
        <w:shd w:val="clear" w:color="auto" w:fill="FFFFFF"/>
        <w:spacing w:line="300" w:lineRule="atLeast"/>
        <w:jc w:val="both"/>
        <w:rPr>
          <w:sz w:val="28"/>
          <w:szCs w:val="28"/>
        </w:rPr>
      </w:pPr>
      <w:r w:rsidRPr="0021560F">
        <w:rPr>
          <w:sz w:val="28"/>
          <w:szCs w:val="28"/>
        </w:rPr>
        <w:t>Uzat bize kolunu</w:t>
      </w:r>
    </w:p>
    <w:p w:rsidR="006866C0" w:rsidRPr="0021560F" w:rsidRDefault="006866C0" w:rsidP="009B5259">
      <w:pPr>
        <w:shd w:val="clear" w:color="auto" w:fill="FFFFFF"/>
        <w:spacing w:line="300" w:lineRule="atLeast"/>
        <w:jc w:val="both"/>
        <w:rPr>
          <w:sz w:val="28"/>
          <w:szCs w:val="28"/>
        </w:rPr>
      </w:pPr>
      <w:r w:rsidRPr="0021560F">
        <w:rPr>
          <w:sz w:val="28"/>
          <w:szCs w:val="28"/>
        </w:rPr>
        <w:t>Sevgili öğretmenim.</w:t>
      </w:r>
    </w:p>
    <w:p w:rsidR="006866C0" w:rsidRPr="0021560F" w:rsidRDefault="006866C0" w:rsidP="009B5259">
      <w:pPr>
        <w:jc w:val="both"/>
        <w:rPr>
          <w:sz w:val="28"/>
          <w:szCs w:val="28"/>
        </w:rPr>
      </w:pPr>
    </w:p>
    <w:p w:rsidR="006866C0" w:rsidRPr="0021560F" w:rsidRDefault="006866C0" w:rsidP="009B5259">
      <w:pPr>
        <w:shd w:val="clear" w:color="auto" w:fill="FFFFFF"/>
        <w:spacing w:line="300" w:lineRule="atLeast"/>
        <w:jc w:val="both"/>
        <w:rPr>
          <w:sz w:val="28"/>
          <w:szCs w:val="28"/>
        </w:rPr>
      </w:pPr>
      <w:r w:rsidRPr="0021560F">
        <w:rPr>
          <w:sz w:val="28"/>
          <w:szCs w:val="28"/>
        </w:rPr>
        <w:t>Toplandık dizi, dizi,</w:t>
      </w:r>
    </w:p>
    <w:p w:rsidR="006866C0" w:rsidRPr="0021560F" w:rsidRDefault="006866C0" w:rsidP="009B5259">
      <w:pPr>
        <w:shd w:val="clear" w:color="auto" w:fill="FFFFFF"/>
        <w:spacing w:line="300" w:lineRule="atLeast"/>
        <w:jc w:val="both"/>
        <w:rPr>
          <w:sz w:val="28"/>
          <w:szCs w:val="28"/>
        </w:rPr>
      </w:pPr>
      <w:r w:rsidRPr="0021560F">
        <w:rPr>
          <w:sz w:val="28"/>
          <w:szCs w:val="28"/>
        </w:rPr>
        <w:t>Sev, okşa hepimizi,</w:t>
      </w:r>
    </w:p>
    <w:p w:rsidR="006866C0" w:rsidRPr="0021560F" w:rsidRDefault="006866C0" w:rsidP="009B5259">
      <w:pPr>
        <w:shd w:val="clear" w:color="auto" w:fill="FFFFFF"/>
        <w:spacing w:line="300" w:lineRule="atLeast"/>
        <w:jc w:val="both"/>
        <w:rPr>
          <w:sz w:val="28"/>
          <w:szCs w:val="28"/>
        </w:rPr>
      </w:pPr>
      <w:r w:rsidRPr="0021560F">
        <w:rPr>
          <w:sz w:val="28"/>
          <w:szCs w:val="28"/>
        </w:rPr>
        <w:t>Sensin okutan bizi,</w:t>
      </w:r>
    </w:p>
    <w:p w:rsidR="006866C0" w:rsidRPr="0021560F" w:rsidRDefault="006866C0" w:rsidP="009B5259">
      <w:pPr>
        <w:shd w:val="clear" w:color="auto" w:fill="FFFFFF"/>
        <w:spacing w:line="300" w:lineRule="atLeast"/>
        <w:jc w:val="both"/>
        <w:rPr>
          <w:sz w:val="28"/>
          <w:szCs w:val="28"/>
        </w:rPr>
      </w:pPr>
      <w:r w:rsidRPr="0021560F">
        <w:rPr>
          <w:sz w:val="28"/>
          <w:szCs w:val="28"/>
        </w:rPr>
        <w:t>Sevgili öğretmenim.</w:t>
      </w:r>
    </w:p>
    <w:p w:rsidR="006866C0" w:rsidRPr="0021560F" w:rsidRDefault="006866C0" w:rsidP="009B5259">
      <w:pPr>
        <w:jc w:val="both"/>
        <w:rPr>
          <w:sz w:val="28"/>
          <w:szCs w:val="28"/>
        </w:rPr>
      </w:pPr>
    </w:p>
    <w:p w:rsidR="006866C0" w:rsidRPr="0021560F" w:rsidRDefault="006866C0" w:rsidP="009B5259">
      <w:pPr>
        <w:shd w:val="clear" w:color="auto" w:fill="FFFFFF"/>
        <w:spacing w:line="300" w:lineRule="atLeast"/>
        <w:jc w:val="both"/>
        <w:rPr>
          <w:sz w:val="28"/>
          <w:szCs w:val="28"/>
        </w:rPr>
      </w:pPr>
      <w:r w:rsidRPr="0021560F">
        <w:rPr>
          <w:sz w:val="28"/>
          <w:szCs w:val="28"/>
        </w:rPr>
        <w:t>Doğru yol gösterirsin,</w:t>
      </w:r>
    </w:p>
    <w:p w:rsidR="006866C0" w:rsidRPr="0021560F" w:rsidRDefault="006866C0" w:rsidP="009B5259">
      <w:pPr>
        <w:shd w:val="clear" w:color="auto" w:fill="FFFFFF"/>
        <w:spacing w:line="300" w:lineRule="atLeast"/>
        <w:jc w:val="both"/>
        <w:rPr>
          <w:sz w:val="28"/>
          <w:szCs w:val="28"/>
        </w:rPr>
      </w:pPr>
      <w:r w:rsidRPr="0021560F">
        <w:rPr>
          <w:sz w:val="28"/>
          <w:szCs w:val="28"/>
        </w:rPr>
        <w:t>Okutur, eğitirsin,</w:t>
      </w:r>
    </w:p>
    <w:p w:rsidR="006866C0" w:rsidRPr="0021560F" w:rsidRDefault="006866C0" w:rsidP="009B5259">
      <w:pPr>
        <w:shd w:val="clear" w:color="auto" w:fill="FFFFFF"/>
        <w:spacing w:line="300" w:lineRule="atLeast"/>
        <w:jc w:val="both"/>
        <w:rPr>
          <w:sz w:val="28"/>
          <w:szCs w:val="28"/>
        </w:rPr>
      </w:pPr>
      <w:r w:rsidRPr="0021560F">
        <w:rPr>
          <w:sz w:val="28"/>
          <w:szCs w:val="28"/>
        </w:rPr>
        <w:t>Bize bilgi verirsin,</w:t>
      </w:r>
    </w:p>
    <w:p w:rsidR="006866C0" w:rsidRPr="0021560F" w:rsidRDefault="006866C0" w:rsidP="009B5259">
      <w:pPr>
        <w:shd w:val="clear" w:color="auto" w:fill="FFFFFF"/>
        <w:spacing w:line="300" w:lineRule="atLeast"/>
        <w:jc w:val="both"/>
        <w:rPr>
          <w:sz w:val="28"/>
          <w:szCs w:val="28"/>
        </w:rPr>
      </w:pPr>
      <w:r w:rsidRPr="0021560F">
        <w:rPr>
          <w:sz w:val="28"/>
          <w:szCs w:val="28"/>
        </w:rPr>
        <w:t>Sevgili öğretmenim.</w:t>
      </w:r>
    </w:p>
    <w:p w:rsidR="006866C0" w:rsidRPr="0021560F" w:rsidRDefault="006866C0" w:rsidP="009B5259">
      <w:pPr>
        <w:jc w:val="both"/>
        <w:rPr>
          <w:sz w:val="28"/>
          <w:szCs w:val="28"/>
        </w:rPr>
      </w:pPr>
    </w:p>
    <w:p w:rsidR="006866C0" w:rsidRPr="0021560F" w:rsidRDefault="006866C0" w:rsidP="009B5259">
      <w:pPr>
        <w:shd w:val="clear" w:color="auto" w:fill="FFFFFF"/>
        <w:spacing w:line="300" w:lineRule="atLeast"/>
        <w:jc w:val="both"/>
        <w:rPr>
          <w:sz w:val="28"/>
          <w:szCs w:val="28"/>
        </w:rPr>
      </w:pPr>
      <w:r w:rsidRPr="0021560F">
        <w:rPr>
          <w:sz w:val="28"/>
          <w:szCs w:val="28"/>
        </w:rPr>
        <w:t>Seni candan severiz,</w:t>
      </w:r>
    </w:p>
    <w:p w:rsidR="006866C0" w:rsidRPr="0021560F" w:rsidRDefault="006866C0" w:rsidP="009B5259">
      <w:pPr>
        <w:shd w:val="clear" w:color="auto" w:fill="FFFFFF"/>
        <w:spacing w:line="300" w:lineRule="atLeast"/>
        <w:jc w:val="both"/>
        <w:rPr>
          <w:sz w:val="28"/>
          <w:szCs w:val="28"/>
        </w:rPr>
      </w:pPr>
      <w:r w:rsidRPr="0021560F">
        <w:rPr>
          <w:sz w:val="28"/>
          <w:szCs w:val="28"/>
        </w:rPr>
        <w:t>Saygı duyar överiz,</w:t>
      </w:r>
    </w:p>
    <w:p w:rsidR="006866C0" w:rsidRPr="0021560F" w:rsidRDefault="006866C0" w:rsidP="009B5259">
      <w:pPr>
        <w:shd w:val="clear" w:color="auto" w:fill="FFFFFF"/>
        <w:spacing w:line="300" w:lineRule="atLeast"/>
        <w:jc w:val="both"/>
        <w:rPr>
          <w:sz w:val="28"/>
          <w:szCs w:val="28"/>
        </w:rPr>
      </w:pPr>
      <w:r w:rsidRPr="0021560F">
        <w:rPr>
          <w:sz w:val="28"/>
          <w:szCs w:val="28"/>
        </w:rPr>
        <w:t>Ellerinden öperiz,</w:t>
      </w:r>
    </w:p>
    <w:p w:rsidR="006866C0" w:rsidRPr="009B5259" w:rsidRDefault="006866C0" w:rsidP="00AC4601">
      <w:pPr>
        <w:shd w:val="clear" w:color="auto" w:fill="FFFFFF"/>
        <w:spacing w:line="30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Sevgili öğretmenim</w:t>
      </w:r>
    </w:p>
    <w:p w:rsidR="006866C0" w:rsidRPr="009B5259" w:rsidRDefault="006866C0" w:rsidP="009B5259">
      <w:pPr>
        <w:jc w:val="both"/>
        <w:rPr>
          <w:sz w:val="28"/>
          <w:szCs w:val="28"/>
        </w:rPr>
      </w:pPr>
      <w:r w:rsidRPr="009B5259">
        <w:rPr>
          <w:sz w:val="28"/>
          <w:szCs w:val="28"/>
        </w:rPr>
        <w:t>SUNUCU</w:t>
      </w:r>
    </w:p>
    <w:p w:rsidR="006866C0" w:rsidRPr="009B5259" w:rsidRDefault="006866C0" w:rsidP="009B5259">
      <w:pPr>
        <w:jc w:val="both"/>
        <w:rPr>
          <w:sz w:val="28"/>
          <w:szCs w:val="28"/>
        </w:rPr>
      </w:pPr>
      <w:r w:rsidRPr="009B5259">
        <w:rPr>
          <w:sz w:val="28"/>
          <w:szCs w:val="28"/>
        </w:rPr>
        <w:t>Kalemi kılıçtan, üstün tutarım,</w:t>
      </w:r>
    </w:p>
    <w:p w:rsidR="006866C0" w:rsidRPr="009B5259" w:rsidRDefault="006866C0" w:rsidP="009B5259">
      <w:pPr>
        <w:jc w:val="both"/>
        <w:rPr>
          <w:sz w:val="28"/>
          <w:szCs w:val="28"/>
        </w:rPr>
      </w:pPr>
      <w:r w:rsidRPr="009B5259">
        <w:rPr>
          <w:sz w:val="28"/>
          <w:szCs w:val="28"/>
        </w:rPr>
        <w:t>Fikir pazarında ilim satarım,</w:t>
      </w:r>
    </w:p>
    <w:p w:rsidR="006866C0" w:rsidRPr="009B5259" w:rsidRDefault="006866C0" w:rsidP="009B5259">
      <w:pPr>
        <w:jc w:val="both"/>
        <w:rPr>
          <w:sz w:val="28"/>
          <w:szCs w:val="28"/>
        </w:rPr>
      </w:pPr>
      <w:r w:rsidRPr="009B5259">
        <w:rPr>
          <w:sz w:val="28"/>
          <w:szCs w:val="28"/>
        </w:rPr>
        <w:t>Mürekkebe öz kanını katarım</w:t>
      </w:r>
    </w:p>
    <w:p w:rsidR="006866C0" w:rsidRPr="009B5259" w:rsidRDefault="006866C0" w:rsidP="009B5259">
      <w:pPr>
        <w:jc w:val="both"/>
        <w:rPr>
          <w:sz w:val="28"/>
          <w:szCs w:val="28"/>
        </w:rPr>
      </w:pPr>
      <w:r w:rsidRPr="009B5259">
        <w:rPr>
          <w:sz w:val="28"/>
          <w:szCs w:val="28"/>
        </w:rPr>
        <w:t>Kalplerde taht kuran öğretmenim hey…</w:t>
      </w:r>
    </w:p>
    <w:p w:rsidR="006866C0" w:rsidRPr="009B5259" w:rsidRDefault="006866C0" w:rsidP="009B5259">
      <w:pPr>
        <w:jc w:val="both"/>
        <w:rPr>
          <w:sz w:val="28"/>
          <w:szCs w:val="28"/>
        </w:rPr>
      </w:pPr>
    </w:p>
    <w:p w:rsidR="006866C0" w:rsidRPr="009B5259" w:rsidRDefault="006866C0" w:rsidP="009B5259">
      <w:pPr>
        <w:jc w:val="both"/>
        <w:rPr>
          <w:rStyle w:val="Strong"/>
          <w:sz w:val="28"/>
          <w:szCs w:val="28"/>
        </w:rPr>
      </w:pPr>
      <w:r w:rsidRPr="009B5259">
        <w:rPr>
          <w:sz w:val="28"/>
          <w:szCs w:val="28"/>
        </w:rPr>
        <w:t>Okulumuz Öğretmenlerinden RumeysaYILDIZ’ı Milli Eğitim Bakanımız Sayın Nabi AVCI’nınÖğretmenler Günü Mesajını okumak üzere kürsüye davet ediyorum.</w:t>
      </w:r>
    </w:p>
    <w:p w:rsidR="006866C0" w:rsidRPr="009B5259" w:rsidRDefault="006866C0" w:rsidP="009B5259">
      <w:pPr>
        <w:jc w:val="both"/>
        <w:rPr>
          <w:rStyle w:val="Strong"/>
          <w:b w:val="0"/>
          <w:sz w:val="28"/>
          <w:szCs w:val="28"/>
        </w:rPr>
      </w:pPr>
    </w:p>
    <w:p w:rsidR="006866C0" w:rsidRPr="009B5259" w:rsidRDefault="006866C0" w:rsidP="009B5259">
      <w:pPr>
        <w:jc w:val="both"/>
        <w:rPr>
          <w:rStyle w:val="Strong"/>
          <w:b w:val="0"/>
          <w:sz w:val="28"/>
          <w:szCs w:val="28"/>
        </w:rPr>
      </w:pPr>
    </w:p>
    <w:p w:rsidR="006866C0" w:rsidRPr="009B5259" w:rsidRDefault="006866C0" w:rsidP="009B5259">
      <w:pPr>
        <w:jc w:val="both"/>
        <w:rPr>
          <w:sz w:val="28"/>
          <w:szCs w:val="28"/>
        </w:rPr>
      </w:pPr>
      <w:r>
        <w:rPr>
          <w:rStyle w:val="Strong"/>
          <w:b w:val="0"/>
          <w:sz w:val="28"/>
          <w:szCs w:val="28"/>
        </w:rPr>
        <w:t>SUNUCU:</w:t>
      </w:r>
      <w:r w:rsidRPr="009B5259">
        <w:rPr>
          <w:sz w:val="28"/>
          <w:szCs w:val="28"/>
        </w:rPr>
        <w:t>Eğitim işlerinde muzaffer olmak gereklidir. Bir ulusun gerçek kurtuluşu ancak bu suretle olur.</w:t>
      </w:r>
    </w:p>
    <w:p w:rsidR="006866C0" w:rsidRPr="009B5259" w:rsidRDefault="006866C0" w:rsidP="009B5259">
      <w:pPr>
        <w:jc w:val="both"/>
        <w:rPr>
          <w:sz w:val="28"/>
          <w:szCs w:val="28"/>
        </w:rPr>
      </w:pPr>
    </w:p>
    <w:p w:rsidR="006866C0" w:rsidRPr="009B5259" w:rsidRDefault="006866C0" w:rsidP="009B5259">
      <w:pPr>
        <w:pStyle w:val="NormalWeb"/>
        <w:shd w:val="clear" w:color="auto" w:fill="FFFFFF"/>
        <w:spacing w:before="0" w:beforeAutospacing="0" w:after="0" w:afterAutospacing="0" w:line="300" w:lineRule="atLeast"/>
        <w:jc w:val="both"/>
        <w:rPr>
          <w:color w:val="202020"/>
          <w:sz w:val="28"/>
          <w:szCs w:val="28"/>
        </w:rPr>
      </w:pPr>
      <w:r w:rsidRPr="009B5259">
        <w:rPr>
          <w:sz w:val="28"/>
          <w:szCs w:val="28"/>
        </w:rPr>
        <w:t>Stajerliğikadırılan öğretmenlerin Yeminlerini yaptırmak üzere Okulumuz Öğretmeni M.ZekiDEMİR’i  kürsüye davet ediyorum.</w:t>
      </w:r>
    </w:p>
    <w:p w:rsidR="006866C0" w:rsidRPr="009B5259" w:rsidRDefault="006866C0" w:rsidP="009B5259">
      <w:pPr>
        <w:pStyle w:val="NormalWeb"/>
        <w:shd w:val="clear" w:color="auto" w:fill="FFFFFF"/>
        <w:spacing w:before="0" w:beforeAutospacing="0" w:after="0" w:afterAutospacing="0" w:line="300" w:lineRule="atLeast"/>
        <w:jc w:val="both"/>
        <w:rPr>
          <w:color w:val="202020"/>
          <w:sz w:val="28"/>
          <w:szCs w:val="28"/>
        </w:rPr>
      </w:pPr>
    </w:p>
    <w:p w:rsidR="006866C0" w:rsidRPr="009B5259" w:rsidRDefault="006866C0" w:rsidP="009B5259">
      <w:pPr>
        <w:pStyle w:val="NormalWeb"/>
        <w:shd w:val="clear" w:color="auto" w:fill="FFFFFF"/>
        <w:spacing w:before="0" w:beforeAutospacing="0" w:after="0" w:afterAutospacing="0" w:line="300" w:lineRule="atLeast"/>
        <w:jc w:val="both"/>
        <w:rPr>
          <w:color w:val="202020"/>
          <w:sz w:val="28"/>
          <w:szCs w:val="28"/>
        </w:rPr>
      </w:pPr>
    </w:p>
    <w:p w:rsidR="006866C0" w:rsidRPr="009B5259" w:rsidRDefault="006866C0" w:rsidP="009B5259">
      <w:pPr>
        <w:pStyle w:val="NormalWeb"/>
        <w:shd w:val="clear" w:color="auto" w:fill="FFFFFF"/>
        <w:spacing w:before="0" w:beforeAutospacing="0" w:after="0" w:afterAutospacing="0" w:line="300" w:lineRule="atLeast"/>
        <w:jc w:val="both"/>
        <w:rPr>
          <w:color w:val="202020"/>
          <w:sz w:val="28"/>
          <w:szCs w:val="28"/>
        </w:rPr>
      </w:pPr>
    </w:p>
    <w:p w:rsidR="006866C0" w:rsidRPr="009B5259" w:rsidRDefault="006866C0" w:rsidP="009B5259">
      <w:pPr>
        <w:pStyle w:val="NormalWeb"/>
        <w:shd w:val="clear" w:color="auto" w:fill="FFFFFF"/>
        <w:spacing w:before="0" w:beforeAutospacing="0" w:after="0" w:afterAutospacing="0" w:line="300" w:lineRule="atLeast"/>
        <w:jc w:val="both"/>
        <w:rPr>
          <w:color w:val="202020"/>
          <w:sz w:val="28"/>
          <w:szCs w:val="28"/>
        </w:rPr>
      </w:pPr>
    </w:p>
    <w:p w:rsidR="006866C0" w:rsidRPr="009B5259" w:rsidRDefault="006866C0" w:rsidP="009B5259">
      <w:pPr>
        <w:pStyle w:val="NormalWeb"/>
        <w:shd w:val="clear" w:color="auto" w:fill="FFFFFF"/>
        <w:spacing w:before="0" w:beforeAutospacing="0" w:after="0" w:afterAutospacing="0" w:line="300" w:lineRule="atLeast"/>
        <w:jc w:val="both"/>
        <w:rPr>
          <w:color w:val="202020"/>
          <w:sz w:val="28"/>
          <w:szCs w:val="28"/>
        </w:rPr>
      </w:pPr>
      <w:r w:rsidRPr="009B5259">
        <w:rPr>
          <w:color w:val="202020"/>
          <w:sz w:val="28"/>
          <w:szCs w:val="28"/>
        </w:rPr>
        <w:t>Stajerliği kaldırılan öğretmenlerin sahneye çağırılması</w:t>
      </w:r>
    </w:p>
    <w:p w:rsidR="006866C0" w:rsidRPr="009B5259" w:rsidRDefault="006866C0" w:rsidP="009B5259">
      <w:pPr>
        <w:pStyle w:val="NormalWeb"/>
        <w:shd w:val="clear" w:color="auto" w:fill="FFFFFF"/>
        <w:spacing w:before="0" w:beforeAutospacing="0" w:after="0" w:afterAutospacing="0" w:line="300" w:lineRule="atLeast"/>
        <w:jc w:val="both"/>
        <w:rPr>
          <w:color w:val="202020"/>
          <w:sz w:val="28"/>
          <w:szCs w:val="28"/>
        </w:rPr>
      </w:pPr>
    </w:p>
    <w:p w:rsidR="006866C0" w:rsidRPr="009B5259" w:rsidRDefault="006866C0" w:rsidP="009B5259">
      <w:pPr>
        <w:pStyle w:val="NormalWeb"/>
        <w:shd w:val="clear" w:color="auto" w:fill="FFFFFF"/>
        <w:spacing w:before="0" w:beforeAutospacing="0" w:after="0" w:afterAutospacing="0" w:line="300" w:lineRule="atLeast"/>
        <w:jc w:val="both"/>
        <w:rPr>
          <w:color w:val="202020"/>
          <w:sz w:val="28"/>
          <w:szCs w:val="28"/>
        </w:rPr>
      </w:pPr>
    </w:p>
    <w:p w:rsidR="006866C0" w:rsidRPr="009B5259" w:rsidRDefault="006866C0" w:rsidP="009B5259">
      <w:pPr>
        <w:pStyle w:val="NormalWeb"/>
        <w:shd w:val="clear" w:color="auto" w:fill="FFFFFF"/>
        <w:spacing w:before="0" w:beforeAutospacing="0" w:after="0" w:afterAutospacing="0" w:line="300" w:lineRule="atLeast"/>
        <w:jc w:val="both"/>
        <w:rPr>
          <w:color w:val="202020"/>
          <w:sz w:val="28"/>
          <w:szCs w:val="28"/>
        </w:rPr>
      </w:pPr>
    </w:p>
    <w:p w:rsidR="006866C0" w:rsidRPr="009B5259" w:rsidRDefault="006866C0" w:rsidP="009B5259">
      <w:pPr>
        <w:pStyle w:val="NormalWeb"/>
        <w:shd w:val="clear" w:color="auto" w:fill="FFFFFF"/>
        <w:spacing w:before="0" w:beforeAutospacing="0" w:after="0" w:afterAutospacing="0" w:line="300" w:lineRule="atLeast"/>
        <w:jc w:val="both"/>
        <w:rPr>
          <w:color w:val="202020"/>
          <w:sz w:val="28"/>
          <w:szCs w:val="28"/>
        </w:rPr>
      </w:pPr>
      <w:r>
        <w:rPr>
          <w:color w:val="202020"/>
          <w:sz w:val="28"/>
          <w:szCs w:val="28"/>
        </w:rPr>
        <w:t>T</w:t>
      </w:r>
      <w:r w:rsidRPr="009B5259">
        <w:rPr>
          <w:color w:val="202020"/>
          <w:sz w:val="28"/>
          <w:szCs w:val="28"/>
        </w:rPr>
        <w:t>ü</w:t>
      </w:r>
      <w:r>
        <w:rPr>
          <w:color w:val="202020"/>
          <w:sz w:val="28"/>
          <w:szCs w:val="28"/>
        </w:rPr>
        <w:t>rkiye cumhuriyeti anayasasına, A</w:t>
      </w:r>
      <w:r w:rsidRPr="009B5259">
        <w:rPr>
          <w:color w:val="202020"/>
          <w:sz w:val="28"/>
          <w:szCs w:val="28"/>
        </w:rPr>
        <w:t>tatürk inkılâp ve ilkelerine,</w:t>
      </w:r>
    </w:p>
    <w:p w:rsidR="006866C0" w:rsidRPr="009001FD" w:rsidRDefault="006866C0" w:rsidP="009B5259">
      <w:pPr>
        <w:shd w:val="clear" w:color="auto" w:fill="FFFFFF"/>
        <w:spacing w:line="300" w:lineRule="atLeast"/>
        <w:jc w:val="both"/>
        <w:rPr>
          <w:color w:val="202020"/>
          <w:sz w:val="28"/>
          <w:szCs w:val="28"/>
        </w:rPr>
      </w:pPr>
      <w:r>
        <w:rPr>
          <w:color w:val="202020"/>
          <w:sz w:val="28"/>
          <w:szCs w:val="28"/>
        </w:rPr>
        <w:t>anayasada ifadesini bulan T</w:t>
      </w:r>
      <w:r w:rsidRPr="009001FD">
        <w:rPr>
          <w:color w:val="202020"/>
          <w:sz w:val="28"/>
          <w:szCs w:val="28"/>
        </w:rPr>
        <w:t>ürk milliyetçiliğine sadakatle bağlı kalacağıma;</w:t>
      </w:r>
    </w:p>
    <w:p w:rsidR="006866C0" w:rsidRPr="009001FD" w:rsidRDefault="006866C0" w:rsidP="009B5259">
      <w:pPr>
        <w:shd w:val="clear" w:color="auto" w:fill="FFFFFF"/>
        <w:spacing w:line="300" w:lineRule="atLeast"/>
        <w:jc w:val="both"/>
        <w:rPr>
          <w:color w:val="202020"/>
          <w:sz w:val="28"/>
          <w:szCs w:val="28"/>
        </w:rPr>
      </w:pPr>
      <w:r>
        <w:rPr>
          <w:color w:val="202020"/>
          <w:sz w:val="28"/>
          <w:szCs w:val="28"/>
        </w:rPr>
        <w:t>Türkiye C</w:t>
      </w:r>
      <w:r w:rsidRPr="009001FD">
        <w:rPr>
          <w:color w:val="202020"/>
          <w:sz w:val="28"/>
          <w:szCs w:val="28"/>
        </w:rPr>
        <w:t>umhuriyeti kanunlarını tarafsız ve eşitlik ilkelerine bağlı kalarak uygulayacağıma;</w:t>
      </w:r>
    </w:p>
    <w:p w:rsidR="006866C0" w:rsidRPr="009001FD" w:rsidRDefault="006866C0" w:rsidP="009B5259">
      <w:pPr>
        <w:shd w:val="clear" w:color="auto" w:fill="FFFFFF"/>
        <w:spacing w:line="300" w:lineRule="atLeast"/>
        <w:jc w:val="both"/>
        <w:rPr>
          <w:color w:val="202020"/>
          <w:sz w:val="28"/>
          <w:szCs w:val="28"/>
        </w:rPr>
      </w:pPr>
      <w:r>
        <w:rPr>
          <w:color w:val="202020"/>
          <w:sz w:val="28"/>
          <w:szCs w:val="28"/>
        </w:rPr>
        <w:t>T</w:t>
      </w:r>
      <w:r w:rsidRPr="009001FD">
        <w:rPr>
          <w:color w:val="202020"/>
          <w:sz w:val="28"/>
          <w:szCs w:val="28"/>
        </w:rPr>
        <w:t>ürk milletinin millî, ahlâkî, insanî, manevî ve kültürel değerlerini benimseyip,</w:t>
      </w:r>
    </w:p>
    <w:p w:rsidR="006866C0" w:rsidRPr="009001FD" w:rsidRDefault="006866C0" w:rsidP="009B5259">
      <w:pPr>
        <w:shd w:val="clear" w:color="auto" w:fill="FFFFFF"/>
        <w:spacing w:line="300" w:lineRule="atLeast"/>
        <w:jc w:val="both"/>
        <w:rPr>
          <w:color w:val="202020"/>
          <w:sz w:val="28"/>
          <w:szCs w:val="28"/>
        </w:rPr>
      </w:pPr>
      <w:r w:rsidRPr="009001FD">
        <w:rPr>
          <w:color w:val="202020"/>
          <w:sz w:val="28"/>
          <w:szCs w:val="28"/>
        </w:rPr>
        <w:t>koruyup, bunları geliştirmek için çalışacağıma;</w:t>
      </w:r>
    </w:p>
    <w:p w:rsidR="006866C0" w:rsidRPr="009001FD" w:rsidRDefault="006866C0" w:rsidP="009B5259">
      <w:pPr>
        <w:shd w:val="clear" w:color="auto" w:fill="FFFFFF"/>
        <w:spacing w:line="300" w:lineRule="atLeast"/>
        <w:jc w:val="both"/>
        <w:rPr>
          <w:color w:val="202020"/>
          <w:sz w:val="28"/>
          <w:szCs w:val="28"/>
        </w:rPr>
      </w:pPr>
      <w:r w:rsidRPr="009001FD">
        <w:rPr>
          <w:color w:val="202020"/>
          <w:sz w:val="28"/>
          <w:szCs w:val="28"/>
        </w:rPr>
        <w:t>insan haklarına ve anayasanın temel ilkelerine dayanan millî, demokratik</w:t>
      </w:r>
      <w:r>
        <w:rPr>
          <w:color w:val="202020"/>
          <w:sz w:val="28"/>
          <w:szCs w:val="28"/>
        </w:rPr>
        <w:t>,</w:t>
      </w:r>
      <w:r>
        <w:rPr>
          <w:color w:val="202020"/>
          <w:sz w:val="28"/>
          <w:szCs w:val="28"/>
        </w:rPr>
        <w:br/>
      </w:r>
      <w:r>
        <w:rPr>
          <w:color w:val="202020"/>
          <w:sz w:val="28"/>
          <w:szCs w:val="28"/>
        </w:rPr>
        <w:br/>
        <w:t>lâik bir hukuk devleti olan Türkiye C</w:t>
      </w:r>
      <w:r w:rsidRPr="009001FD">
        <w:rPr>
          <w:color w:val="202020"/>
          <w:sz w:val="28"/>
          <w:szCs w:val="28"/>
        </w:rPr>
        <w:t>umhuriyeti’ne karşı görev ve sorumluluklarımı</w:t>
      </w:r>
    </w:p>
    <w:p w:rsidR="006866C0" w:rsidRPr="009001FD" w:rsidRDefault="006866C0" w:rsidP="009B5259">
      <w:pPr>
        <w:shd w:val="clear" w:color="auto" w:fill="FFFFFF"/>
        <w:spacing w:line="300" w:lineRule="atLeast"/>
        <w:jc w:val="both"/>
        <w:rPr>
          <w:color w:val="202020"/>
          <w:sz w:val="28"/>
          <w:szCs w:val="28"/>
        </w:rPr>
      </w:pPr>
      <w:r w:rsidRPr="009001FD">
        <w:rPr>
          <w:color w:val="202020"/>
          <w:sz w:val="28"/>
          <w:szCs w:val="28"/>
        </w:rPr>
        <w:t>bilerek, bunları davranış halinde göstereceğime namusum ve şerefim üzerine yemin ederim.”</w:t>
      </w:r>
    </w:p>
    <w:p w:rsidR="006866C0" w:rsidRPr="009B5259" w:rsidRDefault="006866C0" w:rsidP="009B5259">
      <w:pPr>
        <w:shd w:val="clear" w:color="auto" w:fill="FFFFFF"/>
        <w:spacing w:before="150" w:after="150"/>
        <w:jc w:val="both"/>
        <w:rPr>
          <w:sz w:val="28"/>
          <w:szCs w:val="28"/>
        </w:rPr>
      </w:pPr>
    </w:p>
    <w:p w:rsidR="006866C0" w:rsidRPr="009B5259" w:rsidRDefault="006866C0" w:rsidP="009B5259">
      <w:pPr>
        <w:shd w:val="clear" w:color="auto" w:fill="FFFFFF"/>
        <w:spacing w:before="150" w:after="150"/>
        <w:jc w:val="both"/>
        <w:rPr>
          <w:sz w:val="28"/>
          <w:szCs w:val="28"/>
        </w:rPr>
      </w:pPr>
    </w:p>
    <w:p w:rsidR="006866C0" w:rsidRPr="009B5259" w:rsidRDefault="006866C0" w:rsidP="009B5259">
      <w:pPr>
        <w:shd w:val="clear" w:color="auto" w:fill="FFFFFF"/>
        <w:spacing w:before="150" w:after="150"/>
        <w:jc w:val="both"/>
        <w:rPr>
          <w:color w:val="000000"/>
          <w:sz w:val="28"/>
          <w:szCs w:val="28"/>
        </w:rPr>
      </w:pPr>
    </w:p>
    <w:p w:rsidR="006866C0" w:rsidRPr="009B5259" w:rsidRDefault="006866C0" w:rsidP="009B5259">
      <w:pPr>
        <w:shd w:val="clear" w:color="auto" w:fill="FFFFFF"/>
        <w:spacing w:before="150" w:after="150"/>
        <w:jc w:val="both"/>
        <w:rPr>
          <w:color w:val="000000"/>
          <w:sz w:val="28"/>
          <w:szCs w:val="28"/>
        </w:rPr>
      </w:pPr>
    </w:p>
    <w:p w:rsidR="006866C0" w:rsidRPr="009B5259" w:rsidRDefault="006866C0" w:rsidP="009B5259">
      <w:pPr>
        <w:shd w:val="clear" w:color="auto" w:fill="FFFFFF"/>
        <w:spacing w:before="150" w:after="150"/>
        <w:jc w:val="both"/>
        <w:rPr>
          <w:color w:val="000000"/>
          <w:sz w:val="28"/>
          <w:szCs w:val="28"/>
        </w:rPr>
      </w:pPr>
    </w:p>
    <w:p w:rsidR="006866C0" w:rsidRPr="009B5259" w:rsidRDefault="006866C0" w:rsidP="009B5259">
      <w:pPr>
        <w:shd w:val="clear" w:color="auto" w:fill="FFFFFF"/>
        <w:spacing w:before="150" w:after="150"/>
        <w:jc w:val="both"/>
        <w:rPr>
          <w:color w:val="000000"/>
          <w:sz w:val="28"/>
          <w:szCs w:val="28"/>
        </w:rPr>
      </w:pPr>
    </w:p>
    <w:p w:rsidR="006866C0" w:rsidRPr="009B5259" w:rsidRDefault="006866C0" w:rsidP="009B5259">
      <w:pPr>
        <w:jc w:val="both"/>
        <w:rPr>
          <w:sz w:val="28"/>
          <w:szCs w:val="28"/>
        </w:rPr>
      </w:pPr>
      <w:r w:rsidRPr="009B5259">
        <w:rPr>
          <w:sz w:val="28"/>
          <w:szCs w:val="28"/>
        </w:rPr>
        <w:t>SUNUCU</w:t>
      </w:r>
    </w:p>
    <w:p w:rsidR="006866C0" w:rsidRPr="009B5259" w:rsidRDefault="006866C0" w:rsidP="009B5259">
      <w:pPr>
        <w:shd w:val="clear" w:color="auto" w:fill="FFFFFF"/>
        <w:spacing w:before="150" w:after="150"/>
        <w:jc w:val="both"/>
        <w:rPr>
          <w:color w:val="000000"/>
          <w:sz w:val="28"/>
          <w:szCs w:val="28"/>
        </w:rPr>
      </w:pPr>
      <w:r w:rsidRPr="009B5259">
        <w:rPr>
          <w:sz w:val="28"/>
          <w:szCs w:val="28"/>
        </w:rPr>
        <w:t>Selam eğitimin kaynağı öğretmenlere!</w:t>
      </w:r>
    </w:p>
    <w:p w:rsidR="006866C0" w:rsidRPr="009B5259" w:rsidRDefault="006866C0" w:rsidP="009B5259">
      <w:pPr>
        <w:shd w:val="clear" w:color="auto" w:fill="FFFFFF"/>
        <w:spacing w:before="150" w:after="150"/>
        <w:jc w:val="both"/>
        <w:rPr>
          <w:color w:val="000000"/>
          <w:sz w:val="28"/>
          <w:szCs w:val="28"/>
        </w:rPr>
      </w:pPr>
      <w:r w:rsidRPr="009B5259">
        <w:rPr>
          <w:sz w:val="28"/>
          <w:szCs w:val="28"/>
        </w:rPr>
        <w:t>Selâm aydınlık, güzel günlere!</w:t>
      </w:r>
    </w:p>
    <w:p w:rsidR="006866C0" w:rsidRPr="009B5259" w:rsidRDefault="006866C0" w:rsidP="009B5259">
      <w:pPr>
        <w:jc w:val="both"/>
        <w:rPr>
          <w:sz w:val="28"/>
          <w:szCs w:val="28"/>
        </w:rPr>
      </w:pPr>
      <w:r w:rsidRPr="009B5259">
        <w:rPr>
          <w:sz w:val="28"/>
          <w:szCs w:val="28"/>
        </w:rPr>
        <w:t xml:space="preserve">Selâm ilgiyi, doğruyu, iyiyi, güzeli, </w:t>
      </w:r>
    </w:p>
    <w:p w:rsidR="006866C0" w:rsidRPr="009B5259" w:rsidRDefault="006866C0" w:rsidP="009B5259">
      <w:pPr>
        <w:jc w:val="both"/>
        <w:rPr>
          <w:sz w:val="28"/>
          <w:szCs w:val="28"/>
        </w:rPr>
      </w:pPr>
      <w:r w:rsidRPr="009B5259">
        <w:rPr>
          <w:sz w:val="28"/>
          <w:szCs w:val="28"/>
        </w:rPr>
        <w:t xml:space="preserve">Haklıyı, haksızı ve daha    </w:t>
      </w:r>
    </w:p>
    <w:p w:rsidR="006866C0" w:rsidRPr="009B5259" w:rsidRDefault="006866C0" w:rsidP="009B5259">
      <w:pPr>
        <w:jc w:val="both"/>
        <w:rPr>
          <w:sz w:val="28"/>
          <w:szCs w:val="28"/>
        </w:rPr>
      </w:pPr>
      <w:r w:rsidRPr="009B5259">
        <w:rPr>
          <w:sz w:val="28"/>
          <w:szCs w:val="28"/>
        </w:rPr>
        <w:t>Nicesini öğreten öğretmene!</w:t>
      </w:r>
    </w:p>
    <w:p w:rsidR="006866C0" w:rsidRPr="009B5259" w:rsidRDefault="006866C0" w:rsidP="009B5259">
      <w:pPr>
        <w:jc w:val="both"/>
        <w:rPr>
          <w:sz w:val="28"/>
          <w:szCs w:val="28"/>
        </w:rPr>
      </w:pPr>
      <w:r w:rsidRPr="009B5259">
        <w:rPr>
          <w:sz w:val="28"/>
          <w:szCs w:val="28"/>
        </w:rPr>
        <w:t>Selâm, selâm, binlerce selâm</w:t>
      </w:r>
    </w:p>
    <w:p w:rsidR="006866C0" w:rsidRPr="009B5259" w:rsidRDefault="006866C0" w:rsidP="009B5259">
      <w:pPr>
        <w:jc w:val="both"/>
        <w:rPr>
          <w:sz w:val="28"/>
          <w:szCs w:val="28"/>
        </w:rPr>
      </w:pPr>
      <w:r w:rsidRPr="009B5259">
        <w:rPr>
          <w:sz w:val="28"/>
          <w:szCs w:val="28"/>
        </w:rPr>
        <w:tab/>
      </w:r>
    </w:p>
    <w:p w:rsidR="006866C0" w:rsidRPr="009B5259" w:rsidRDefault="006866C0" w:rsidP="009B5259">
      <w:pPr>
        <w:jc w:val="both"/>
        <w:rPr>
          <w:sz w:val="28"/>
          <w:szCs w:val="28"/>
        </w:rPr>
      </w:pPr>
      <w:r w:rsidRPr="009B5259">
        <w:rPr>
          <w:sz w:val="28"/>
          <w:szCs w:val="28"/>
        </w:rPr>
        <w:t xml:space="preserve"> Şimdi sırada Öğretmen Konulu sinevizyon gösterisini izliyoruz.</w:t>
      </w:r>
    </w:p>
    <w:p w:rsidR="006866C0" w:rsidRPr="009B5259" w:rsidRDefault="006866C0" w:rsidP="009B5259">
      <w:pPr>
        <w:jc w:val="both"/>
        <w:rPr>
          <w:sz w:val="28"/>
          <w:szCs w:val="28"/>
        </w:rPr>
      </w:pPr>
      <w:r w:rsidRPr="009B5259">
        <w:rPr>
          <w:sz w:val="28"/>
          <w:szCs w:val="28"/>
        </w:rPr>
        <w:tab/>
      </w:r>
    </w:p>
    <w:p w:rsidR="006866C0" w:rsidRPr="009B5259" w:rsidRDefault="006866C0" w:rsidP="009B5259">
      <w:pPr>
        <w:shd w:val="clear" w:color="auto" w:fill="FFFFFF"/>
        <w:spacing w:before="150" w:after="150"/>
        <w:jc w:val="both"/>
        <w:rPr>
          <w:sz w:val="28"/>
          <w:szCs w:val="28"/>
        </w:rPr>
      </w:pPr>
      <w:r w:rsidRPr="009B5259">
        <w:rPr>
          <w:color w:val="000000"/>
          <w:sz w:val="28"/>
          <w:szCs w:val="28"/>
        </w:rPr>
        <w:br/>
      </w:r>
    </w:p>
    <w:p w:rsidR="006866C0" w:rsidRPr="009B5259" w:rsidRDefault="006866C0" w:rsidP="009B5259">
      <w:pPr>
        <w:jc w:val="both"/>
        <w:rPr>
          <w:sz w:val="28"/>
          <w:szCs w:val="28"/>
        </w:rPr>
      </w:pPr>
      <w:r w:rsidRPr="009B5259">
        <w:rPr>
          <w:sz w:val="28"/>
          <w:szCs w:val="28"/>
        </w:rPr>
        <w:t xml:space="preserve">SUNUCU </w:t>
      </w:r>
    </w:p>
    <w:p w:rsidR="006866C0" w:rsidRPr="009B5259" w:rsidRDefault="006866C0" w:rsidP="009B5259">
      <w:pPr>
        <w:jc w:val="both"/>
        <w:rPr>
          <w:sz w:val="28"/>
          <w:szCs w:val="28"/>
        </w:rPr>
      </w:pPr>
      <w:r w:rsidRPr="009B5259">
        <w:rPr>
          <w:sz w:val="28"/>
          <w:szCs w:val="28"/>
        </w:rPr>
        <w:t>Yüreğin türkülerde ıslatılmış bir gönül,</w:t>
      </w:r>
    </w:p>
    <w:p w:rsidR="006866C0" w:rsidRPr="009B5259" w:rsidRDefault="006866C0" w:rsidP="009B5259">
      <w:pPr>
        <w:jc w:val="both"/>
        <w:rPr>
          <w:sz w:val="28"/>
          <w:szCs w:val="28"/>
        </w:rPr>
      </w:pPr>
      <w:r w:rsidRPr="009B5259">
        <w:rPr>
          <w:sz w:val="28"/>
          <w:szCs w:val="28"/>
        </w:rPr>
        <w:t>Beklemezsin ne taktir, ne de küçük bir ödül.</w:t>
      </w:r>
    </w:p>
    <w:p w:rsidR="006866C0" w:rsidRPr="009B5259" w:rsidRDefault="006866C0" w:rsidP="009B5259">
      <w:pPr>
        <w:jc w:val="both"/>
        <w:rPr>
          <w:sz w:val="28"/>
          <w:szCs w:val="28"/>
        </w:rPr>
      </w:pPr>
      <w:r w:rsidRPr="009B5259">
        <w:rPr>
          <w:sz w:val="28"/>
          <w:szCs w:val="28"/>
        </w:rPr>
        <w:t>Bilime giden yolsun, kıvrım kıvrım akarak,</w:t>
      </w:r>
    </w:p>
    <w:p w:rsidR="006866C0" w:rsidRPr="009B5259" w:rsidRDefault="006866C0" w:rsidP="009B5259">
      <w:pPr>
        <w:jc w:val="both"/>
        <w:rPr>
          <w:sz w:val="28"/>
          <w:szCs w:val="28"/>
        </w:rPr>
      </w:pPr>
      <w:r w:rsidRPr="009B5259">
        <w:rPr>
          <w:sz w:val="28"/>
          <w:szCs w:val="28"/>
        </w:rPr>
        <w:t>Sevgisin öğretmenim, bizlerde bayrak bayrak!</w:t>
      </w:r>
    </w:p>
    <w:p w:rsidR="006866C0" w:rsidRPr="009B5259" w:rsidRDefault="006866C0" w:rsidP="009B5259">
      <w:pPr>
        <w:jc w:val="both"/>
        <w:rPr>
          <w:b/>
          <w:sz w:val="28"/>
          <w:szCs w:val="28"/>
        </w:rPr>
      </w:pPr>
    </w:p>
    <w:p w:rsidR="006866C0" w:rsidRPr="009B5259" w:rsidRDefault="006866C0" w:rsidP="009B5259">
      <w:pPr>
        <w:ind w:firstLine="708"/>
        <w:jc w:val="both"/>
        <w:rPr>
          <w:color w:val="000000"/>
          <w:sz w:val="28"/>
          <w:szCs w:val="28"/>
        </w:rPr>
      </w:pPr>
      <w:r w:rsidRPr="009B5259">
        <w:rPr>
          <w:color w:val="000000"/>
          <w:sz w:val="28"/>
          <w:szCs w:val="28"/>
        </w:rPr>
        <w:t>Anısını anlatmak isteyen Öğretmenlerimizin konuşmasını yapmak üzere kürsüye davet ediyorum.</w:t>
      </w:r>
    </w:p>
    <w:p w:rsidR="006866C0" w:rsidRPr="009B5259" w:rsidRDefault="006866C0" w:rsidP="009B5259">
      <w:pPr>
        <w:ind w:firstLine="708"/>
        <w:jc w:val="both"/>
        <w:rPr>
          <w:color w:val="000000"/>
          <w:sz w:val="28"/>
          <w:szCs w:val="28"/>
        </w:rPr>
      </w:pPr>
    </w:p>
    <w:p w:rsidR="006866C0" w:rsidRPr="009B5259" w:rsidRDefault="006866C0" w:rsidP="009B5259">
      <w:pPr>
        <w:ind w:firstLine="708"/>
        <w:jc w:val="both"/>
        <w:rPr>
          <w:color w:val="000000"/>
          <w:sz w:val="28"/>
          <w:szCs w:val="28"/>
        </w:rPr>
      </w:pPr>
      <w:r w:rsidRPr="009B5259">
        <w:rPr>
          <w:color w:val="000000"/>
          <w:sz w:val="28"/>
          <w:szCs w:val="28"/>
        </w:rPr>
        <w:t>Şimdi de okulumuz Müzik öğretmeni Lütfi DURSUN’u bağlaması ile birlikte sahneye davet ediyorum.</w:t>
      </w:r>
    </w:p>
    <w:p w:rsidR="006866C0" w:rsidRPr="009B5259" w:rsidRDefault="006866C0" w:rsidP="009B5259">
      <w:pPr>
        <w:ind w:firstLine="708"/>
        <w:jc w:val="both"/>
        <w:rPr>
          <w:color w:val="000000"/>
          <w:sz w:val="28"/>
          <w:szCs w:val="28"/>
        </w:rPr>
      </w:pPr>
    </w:p>
    <w:p w:rsidR="006866C0" w:rsidRDefault="006866C0" w:rsidP="009B5259">
      <w:pPr>
        <w:ind w:firstLine="708"/>
        <w:jc w:val="both"/>
        <w:rPr>
          <w:color w:val="000000"/>
          <w:sz w:val="28"/>
          <w:szCs w:val="28"/>
        </w:rPr>
      </w:pPr>
      <w:r w:rsidRPr="009B5259">
        <w:rPr>
          <w:color w:val="000000"/>
          <w:sz w:val="28"/>
          <w:szCs w:val="28"/>
        </w:rPr>
        <w:t>Programımız  sona ermiştir. Arz ederim.</w:t>
      </w:r>
    </w:p>
    <w:p w:rsidR="006866C0" w:rsidRDefault="006866C0" w:rsidP="009B5259">
      <w:pPr>
        <w:ind w:firstLine="708"/>
        <w:jc w:val="both"/>
        <w:rPr>
          <w:color w:val="000000"/>
          <w:sz w:val="28"/>
          <w:szCs w:val="28"/>
        </w:rPr>
      </w:pPr>
    </w:p>
    <w:p w:rsidR="006866C0" w:rsidRDefault="006866C0" w:rsidP="009B5259">
      <w:pPr>
        <w:ind w:firstLine="708"/>
        <w:jc w:val="both"/>
        <w:rPr>
          <w:color w:val="000000"/>
          <w:sz w:val="28"/>
          <w:szCs w:val="28"/>
        </w:rPr>
      </w:pPr>
    </w:p>
    <w:p w:rsidR="006866C0" w:rsidRPr="009B5259" w:rsidRDefault="006866C0" w:rsidP="009B5259">
      <w:pPr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H.MEHMET YILDIRIM </w:t>
      </w:r>
    </w:p>
    <w:sectPr w:rsidR="006866C0" w:rsidRPr="009B5259" w:rsidSect="005126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21358"/>
    <w:rsid w:val="00016536"/>
    <w:rsid w:val="00097082"/>
    <w:rsid w:val="001362D4"/>
    <w:rsid w:val="001A3DDA"/>
    <w:rsid w:val="0021560F"/>
    <w:rsid w:val="002217EC"/>
    <w:rsid w:val="00226CC1"/>
    <w:rsid w:val="003545A1"/>
    <w:rsid w:val="003A0F86"/>
    <w:rsid w:val="003F0A3B"/>
    <w:rsid w:val="00446C44"/>
    <w:rsid w:val="004D21F1"/>
    <w:rsid w:val="004E35AF"/>
    <w:rsid w:val="00512668"/>
    <w:rsid w:val="005550A8"/>
    <w:rsid w:val="005D2253"/>
    <w:rsid w:val="00621358"/>
    <w:rsid w:val="006620A4"/>
    <w:rsid w:val="006866C0"/>
    <w:rsid w:val="00740DAB"/>
    <w:rsid w:val="007875CC"/>
    <w:rsid w:val="007A220A"/>
    <w:rsid w:val="007D0776"/>
    <w:rsid w:val="00835899"/>
    <w:rsid w:val="008A34B5"/>
    <w:rsid w:val="008C115A"/>
    <w:rsid w:val="008D0878"/>
    <w:rsid w:val="008F1E17"/>
    <w:rsid w:val="008F447D"/>
    <w:rsid w:val="009001FD"/>
    <w:rsid w:val="009B5259"/>
    <w:rsid w:val="009E1F13"/>
    <w:rsid w:val="009E3F54"/>
    <w:rsid w:val="00AA5E3B"/>
    <w:rsid w:val="00AC4601"/>
    <w:rsid w:val="00AF3B5B"/>
    <w:rsid w:val="00BE709D"/>
    <w:rsid w:val="00C45268"/>
    <w:rsid w:val="00CC7EA6"/>
    <w:rsid w:val="00CF4979"/>
    <w:rsid w:val="00D232CA"/>
    <w:rsid w:val="00D46647"/>
    <w:rsid w:val="00D8550F"/>
    <w:rsid w:val="00DE17E0"/>
    <w:rsid w:val="00DF30D3"/>
    <w:rsid w:val="00E52A71"/>
    <w:rsid w:val="00E705DF"/>
    <w:rsid w:val="00F03CF9"/>
    <w:rsid w:val="00F6704C"/>
    <w:rsid w:val="00FB4CB1"/>
    <w:rsid w:val="00FE43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5E3B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A5E3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AA5E3B"/>
    <w:rPr>
      <w:rFonts w:ascii="Arial" w:hAnsi="Arial" w:cs="Arial"/>
      <w:b/>
      <w:bCs/>
      <w:i/>
      <w:iCs/>
      <w:sz w:val="28"/>
      <w:szCs w:val="28"/>
      <w:lang w:eastAsia="tr-TR"/>
    </w:rPr>
  </w:style>
  <w:style w:type="paragraph" w:styleId="NormalWeb">
    <w:name w:val="Normal (Web)"/>
    <w:basedOn w:val="Normal"/>
    <w:uiPriority w:val="99"/>
    <w:rsid w:val="00AA5E3B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99"/>
    <w:qFormat/>
    <w:rsid w:val="00AA5E3B"/>
    <w:rPr>
      <w:rFonts w:cs="Times New Roman"/>
      <w:b/>
      <w:bCs/>
    </w:rPr>
  </w:style>
  <w:style w:type="paragraph" w:customStyle="1" w:styleId="meb1">
    <w:name w:val="meb1"/>
    <w:basedOn w:val="Normal"/>
    <w:uiPriority w:val="99"/>
    <w:rsid w:val="00AA5E3B"/>
    <w:pPr>
      <w:spacing w:before="100" w:beforeAutospacing="1" w:after="100" w:afterAutospacing="1"/>
    </w:pPr>
  </w:style>
  <w:style w:type="character" w:styleId="Hyperlink">
    <w:name w:val="Hyperlink"/>
    <w:basedOn w:val="DefaultParagraphFont"/>
    <w:uiPriority w:val="99"/>
    <w:rsid w:val="009E3F54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DefaultParagraphFont"/>
    <w:uiPriority w:val="99"/>
    <w:rsid w:val="009E3F54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4D21F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D21F1"/>
    <w:rPr>
      <w:rFonts w:ascii="Tahom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5471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1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1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7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56</TotalTime>
  <Pages>6</Pages>
  <Words>925</Words>
  <Characters>5279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Osman</dc:creator>
  <cp:keywords/>
  <dc:description/>
  <cp:lastModifiedBy>edanur</cp:lastModifiedBy>
  <cp:revision>43</cp:revision>
  <dcterms:created xsi:type="dcterms:W3CDTF">2013-11-18T19:59:00Z</dcterms:created>
  <dcterms:modified xsi:type="dcterms:W3CDTF">2014-11-13T16:08:00Z</dcterms:modified>
</cp:coreProperties>
</file>