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451"/>
        <w:tblW w:w="107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982"/>
        <w:gridCol w:w="5490"/>
        <w:gridCol w:w="2285"/>
      </w:tblGrid>
      <w:tr w:rsidR="00E3653D" w:rsidRPr="009969A1" w:rsidTr="00BA5A4F">
        <w:trPr>
          <w:trHeight w:val="377"/>
        </w:trPr>
        <w:tc>
          <w:tcPr>
            <w:tcW w:w="2982" w:type="dxa"/>
          </w:tcPr>
          <w:p w:rsidR="00E3653D" w:rsidRPr="009969A1" w:rsidRDefault="00E3653D" w:rsidP="00C64BC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</w:t>
            </w:r>
            <w:r w:rsidRPr="009969A1">
              <w:rPr>
                <w:rFonts w:ascii="Century Gothic" w:hAnsi="Century Gothic"/>
              </w:rPr>
              <w:t>DI  SOYADI</w:t>
            </w:r>
          </w:p>
        </w:tc>
        <w:tc>
          <w:tcPr>
            <w:tcW w:w="5490" w:type="dxa"/>
          </w:tcPr>
          <w:p w:rsidR="00E3653D" w:rsidRPr="009969A1" w:rsidRDefault="00E3653D" w:rsidP="00C64BC2">
            <w:pPr>
              <w:rPr>
                <w:rFonts w:ascii="Century Gothic" w:hAnsi="Century Gothic"/>
              </w:rPr>
            </w:pPr>
          </w:p>
        </w:tc>
        <w:tc>
          <w:tcPr>
            <w:tcW w:w="2285" w:type="dxa"/>
          </w:tcPr>
          <w:p w:rsidR="00E3653D" w:rsidRPr="009969A1" w:rsidRDefault="00E3653D" w:rsidP="008F3E1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08.10.2014</w:t>
            </w:r>
          </w:p>
        </w:tc>
      </w:tr>
      <w:tr w:rsidR="00E3653D" w:rsidRPr="009969A1" w:rsidTr="00BA5A4F">
        <w:trPr>
          <w:trHeight w:val="240"/>
        </w:trPr>
        <w:tc>
          <w:tcPr>
            <w:tcW w:w="2982" w:type="dxa"/>
          </w:tcPr>
          <w:p w:rsidR="00E3653D" w:rsidRPr="009969A1" w:rsidRDefault="00E3653D" w:rsidP="00C64BC2">
            <w:pPr>
              <w:rPr>
                <w:rFonts w:ascii="Century Gothic" w:hAnsi="Century Gothic"/>
              </w:rPr>
            </w:pPr>
            <w:r w:rsidRPr="00D71700">
              <w:rPr>
                <w:rFonts w:ascii="Century Gothic" w:hAnsi="Century Gothic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34.25pt;height:10.5pt">
                  <v:shadow on="t" opacity="52429f"/>
                  <v:textpath style="font-family:&quot;Arial Black&quot;;font-style:italic;v-text-kern:t" trim="t" fitpath="t" string="2-C SINIFI"/>
                </v:shape>
              </w:pict>
            </w:r>
          </w:p>
        </w:tc>
        <w:tc>
          <w:tcPr>
            <w:tcW w:w="5490" w:type="dxa"/>
          </w:tcPr>
          <w:p w:rsidR="00E3653D" w:rsidRPr="009969A1" w:rsidRDefault="00E3653D" w:rsidP="00C64BC2">
            <w:pPr>
              <w:tabs>
                <w:tab w:val="left" w:pos="645"/>
                <w:tab w:val="center" w:pos="2797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w:t>PROBLEM ÇÖZÜYORUM</w:t>
            </w:r>
            <w:bookmarkStart w:id="0" w:name="_GoBack"/>
            <w:bookmarkEnd w:id="0"/>
          </w:p>
        </w:tc>
        <w:tc>
          <w:tcPr>
            <w:tcW w:w="2285" w:type="dxa"/>
          </w:tcPr>
          <w:p w:rsidR="00E3653D" w:rsidRPr="009969A1" w:rsidRDefault="00E3653D" w:rsidP="00BA5A4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MATEMATİK</w:t>
            </w:r>
          </w:p>
        </w:tc>
      </w:tr>
    </w:tbl>
    <w:tbl>
      <w:tblPr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5303"/>
        <w:gridCol w:w="5578"/>
      </w:tblGrid>
      <w:tr w:rsidR="00E3653D" w:rsidRPr="005A16AC" w:rsidTr="00527DD5">
        <w:trPr>
          <w:trHeight w:val="2907"/>
        </w:trPr>
        <w:tc>
          <w:tcPr>
            <w:tcW w:w="5303" w:type="dxa"/>
          </w:tcPr>
          <w:p w:rsidR="00E3653D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1)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Birler basamağı 6, onlar basamağı 4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olan sayının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iki düzine fazlası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kaçtır?</w:t>
            </w:r>
          </w:p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hyperlink r:id="rId4" w:history="1">
              <w:r w:rsidRPr="001C67E2">
                <w:rPr>
                  <w:rStyle w:val="Hyperlink"/>
                  <w:rFonts w:ascii="Comic Sans MS" w:hAnsi="Comic Sans MS"/>
                  <w:sz w:val="18"/>
                  <w:szCs w:val="18"/>
                </w:rPr>
                <w:t>www.sorubak.com</w:t>
              </w:r>
            </w:hyperlink>
          </w:p>
        </w:tc>
        <w:tc>
          <w:tcPr>
            <w:tcW w:w="5578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6)</w:t>
            </w:r>
            <w:r w:rsidRPr="00527DD5">
              <w:rPr>
                <w:sz w:val="28"/>
                <w:szCs w:val="28"/>
              </w:rPr>
              <w:t xml:space="preserve">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6 deste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kalemin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2 onluk 5 birlik fazlası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kaçtır?</w:t>
            </w:r>
          </w:p>
        </w:tc>
      </w:tr>
      <w:tr w:rsidR="00E3653D" w:rsidRPr="005A16AC" w:rsidTr="00527DD5">
        <w:trPr>
          <w:trHeight w:val="3070"/>
        </w:trPr>
        <w:tc>
          <w:tcPr>
            <w:tcW w:w="5303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2)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6 onluk 1 birlikten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oluşan sayının, </w:t>
            </w:r>
            <w:r w:rsidRPr="00527DD5">
              <w:rPr>
                <w:rFonts w:ascii="ALFABET98" w:hAnsi="ALFABET98"/>
                <w:b/>
                <w:sz w:val="30"/>
                <w:szCs w:val="30"/>
              </w:rPr>
              <w:t>birler basamağındaki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rakamına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4 eklersek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yeni sayı kaç olur?</w:t>
            </w:r>
            <w:r w:rsidRPr="00527DD5">
              <w:rPr>
                <w:rFonts w:ascii="Arial" w:hAnsi="Arial" w:cs="Arial"/>
                <w:color w:val="666666"/>
                <w:sz w:val="18"/>
                <w:szCs w:val="18"/>
              </w:rPr>
              <w:t xml:space="preserve"> </w:t>
            </w:r>
          </w:p>
        </w:tc>
        <w:tc>
          <w:tcPr>
            <w:tcW w:w="5578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 xml:space="preserve">7) 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48 sayısının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birler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basamağındaki rakamını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2 azaltırsak yeni sayı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 olur?</w:t>
            </w:r>
            <w:r w:rsidRPr="00527DD5">
              <w:rPr>
                <w:rFonts w:ascii="Arial" w:hAnsi="Arial" w:cs="Arial"/>
                <w:color w:val="666666"/>
                <w:sz w:val="18"/>
                <w:szCs w:val="18"/>
              </w:rPr>
              <w:t xml:space="preserve"> </w:t>
            </w:r>
          </w:p>
        </w:tc>
      </w:tr>
      <w:tr w:rsidR="00E3653D" w:rsidRPr="005A16AC" w:rsidTr="00527DD5">
        <w:trPr>
          <w:trHeight w:val="2652"/>
        </w:trPr>
        <w:tc>
          <w:tcPr>
            <w:tcW w:w="5303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3)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 İki basamaklı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en büyük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sayının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6 birlik 4 onluk eksiği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kaçtır?</w:t>
            </w:r>
          </w:p>
        </w:tc>
        <w:tc>
          <w:tcPr>
            <w:tcW w:w="5578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8)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</w:t>
            </w:r>
            <w:smartTag w:uri="urn:schemas-microsoft-com:office:smarttags" w:element="metricconverter">
              <w:smartTagPr>
                <w:attr w:name="ProductID" w:val="69’"/>
              </w:smartTagPr>
              <w:r w:rsidRPr="00527DD5">
                <w:rPr>
                  <w:rFonts w:ascii="ALFABET98" w:hAnsi="ALFABET98"/>
                  <w:sz w:val="30"/>
                  <w:szCs w:val="30"/>
                </w:rPr>
                <w:t>69’</w:t>
              </w:r>
            </w:smartTag>
            <w:r w:rsidRPr="00527DD5">
              <w:rPr>
                <w:rFonts w:ascii="ALFABET98" w:hAnsi="ALFABET98"/>
                <w:sz w:val="30"/>
                <w:szCs w:val="30"/>
              </w:rPr>
              <w:t xml:space="preserve"> sayısındaki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 xml:space="preserve">6 ve 9’un sayı değerleri toplamı </w:t>
            </w:r>
            <w:r w:rsidRPr="00527DD5">
              <w:rPr>
                <w:rFonts w:ascii="ALFABET98" w:hAnsi="ALFABET98"/>
                <w:sz w:val="30"/>
                <w:szCs w:val="30"/>
              </w:rPr>
              <w:t>kaçtır?</w:t>
            </w:r>
          </w:p>
        </w:tc>
      </w:tr>
      <w:tr w:rsidR="00E3653D" w:rsidRPr="005A16AC" w:rsidTr="00527DD5">
        <w:trPr>
          <w:trHeight w:val="2743"/>
        </w:trPr>
        <w:tc>
          <w:tcPr>
            <w:tcW w:w="5303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4)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3 ve 1rakamlarını birer kez kullanarak yazılabilecek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iki basamaklı sayıların toplamı kaçtır?</w:t>
            </w:r>
          </w:p>
        </w:tc>
        <w:tc>
          <w:tcPr>
            <w:tcW w:w="5578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9)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3 ve 5’i birer kez kullanarak yazılabilecek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iki basamaklı sayıların toplamı kaçtır?</w:t>
            </w:r>
            <w:r w:rsidRPr="00527DD5">
              <w:rPr>
                <w:sz w:val="22"/>
                <w:szCs w:val="22"/>
              </w:rPr>
              <w:t xml:space="preserve"> </w:t>
            </w:r>
          </w:p>
        </w:tc>
      </w:tr>
      <w:tr w:rsidR="00E3653D" w:rsidRPr="005A16AC" w:rsidTr="00527DD5">
        <w:trPr>
          <w:trHeight w:val="2831"/>
        </w:trPr>
        <w:tc>
          <w:tcPr>
            <w:tcW w:w="5303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5)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97’nin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onlar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basamağındaki rakamının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basamak değeri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kaçtır?</w:t>
            </w:r>
            <w:r w:rsidRPr="00527DD5">
              <w:rPr>
                <w:rFonts w:ascii="Open Sans" w:hAnsi="Open Sans"/>
                <w:color w:val="333333"/>
                <w:sz w:val="23"/>
                <w:szCs w:val="23"/>
              </w:rPr>
              <w:t xml:space="preserve"> </w:t>
            </w:r>
          </w:p>
        </w:tc>
        <w:tc>
          <w:tcPr>
            <w:tcW w:w="5578" w:type="dxa"/>
          </w:tcPr>
          <w:p w:rsidR="00E3653D" w:rsidRPr="00527DD5" w:rsidRDefault="00E3653D" w:rsidP="008635C7">
            <w:pPr>
              <w:rPr>
                <w:rFonts w:ascii="ALFABET98" w:hAnsi="ALFABET98"/>
                <w:sz w:val="30"/>
                <w:szCs w:val="30"/>
              </w:rPr>
            </w:pPr>
            <w:r w:rsidRPr="00527DD5">
              <w:rPr>
                <w:rFonts w:ascii="ALFABET98" w:hAnsi="ALFABET98"/>
                <w:b/>
                <w:sz w:val="40"/>
                <w:szCs w:val="40"/>
              </w:rPr>
              <w:t>10)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56 sayısındaki </w:t>
            </w:r>
            <w:r w:rsidRPr="00527DD5">
              <w:rPr>
                <w:rFonts w:ascii="ALFABET98" w:hAnsi="ALFABET98"/>
                <w:b/>
                <w:sz w:val="30"/>
                <w:szCs w:val="30"/>
                <w:u w:val="single"/>
              </w:rPr>
              <w:t>5’in basamak değeri ile sayı değerinin toplamı</w:t>
            </w:r>
            <w:r w:rsidRPr="00527DD5">
              <w:rPr>
                <w:rFonts w:ascii="ALFABET98" w:hAnsi="ALFABET98"/>
                <w:sz w:val="30"/>
                <w:szCs w:val="30"/>
              </w:rPr>
              <w:t xml:space="preserve"> kaçtır? </w:t>
            </w:r>
          </w:p>
        </w:tc>
      </w:tr>
    </w:tbl>
    <w:p w:rsidR="00E3653D" w:rsidRPr="00BA5A4F" w:rsidRDefault="00E3653D">
      <w:pPr>
        <w:rPr>
          <w:sz w:val="2"/>
          <w:szCs w:val="2"/>
        </w:rPr>
      </w:pPr>
    </w:p>
    <w:sectPr w:rsidR="00E3653D" w:rsidRPr="00BA5A4F" w:rsidSect="005A16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6AC"/>
    <w:rsid w:val="001B4EE2"/>
    <w:rsid w:val="001C67E2"/>
    <w:rsid w:val="002D7CAE"/>
    <w:rsid w:val="004528C1"/>
    <w:rsid w:val="00527DD5"/>
    <w:rsid w:val="005A16AC"/>
    <w:rsid w:val="00732AD0"/>
    <w:rsid w:val="008635C7"/>
    <w:rsid w:val="008F3E17"/>
    <w:rsid w:val="009452B3"/>
    <w:rsid w:val="00993A52"/>
    <w:rsid w:val="009969A1"/>
    <w:rsid w:val="009D5102"/>
    <w:rsid w:val="00BA5A4F"/>
    <w:rsid w:val="00C14FC7"/>
    <w:rsid w:val="00C64BC2"/>
    <w:rsid w:val="00C9506D"/>
    <w:rsid w:val="00CA5CCD"/>
    <w:rsid w:val="00CA76E2"/>
    <w:rsid w:val="00CE7148"/>
    <w:rsid w:val="00D71700"/>
    <w:rsid w:val="00D80C75"/>
    <w:rsid w:val="00E251DC"/>
    <w:rsid w:val="00E3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6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16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A16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6AC"/>
    <w:rPr>
      <w:rFonts w:ascii="Tahoma" w:hAnsi="Tahoma" w:cs="Tahoma"/>
      <w:sz w:val="16"/>
      <w:szCs w:val="16"/>
      <w:lang w:eastAsia="tr-TR"/>
    </w:rPr>
  </w:style>
  <w:style w:type="character" w:customStyle="1" w:styleId="thumbnails1">
    <w:name w:val="thumbnails1"/>
    <w:basedOn w:val="DefaultParagraphFont"/>
    <w:uiPriority w:val="99"/>
    <w:rsid w:val="005A16AC"/>
    <w:rPr>
      <w:rFonts w:cs="Times New Roman"/>
    </w:rPr>
  </w:style>
  <w:style w:type="character" w:styleId="Hyperlink">
    <w:name w:val="Hyperlink"/>
    <w:basedOn w:val="DefaultParagraphFont"/>
    <w:uiPriority w:val="99"/>
    <w:rsid w:val="002D7C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132</Words>
  <Characters>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misafir</dc:creator>
  <cp:keywords>www.sorubak.com</cp:keywords>
  <dc:description>www.sorubak.com</dc:description>
  <cp:lastModifiedBy>edanur</cp:lastModifiedBy>
  <cp:revision>3</cp:revision>
  <cp:lastPrinted>2014-10-06T19:03:00Z</cp:lastPrinted>
  <dcterms:created xsi:type="dcterms:W3CDTF">2014-10-06T19:17:00Z</dcterms:created>
  <dcterms:modified xsi:type="dcterms:W3CDTF">2014-10-19T07:32:00Z</dcterms:modified>
  <cp:category>www.sorubak.com</cp:category>
</cp:coreProperties>
</file>