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F47" w:rsidRPr="00094DE9" w:rsidRDefault="00083F47" w:rsidP="001F1B65">
      <w:pPr>
        <w:spacing w:line="240" w:lineRule="atLeast"/>
        <w:rPr>
          <w:b/>
        </w:rPr>
        <w:sectPr w:rsidR="00083F47" w:rsidRPr="00094DE9" w:rsidSect="001F1B65">
          <w:headerReference w:type="default" r:id="rId6"/>
          <w:pgSz w:w="11906" w:h="16838"/>
          <w:pgMar w:top="1134" w:right="1134" w:bottom="1134" w:left="1134" w:header="709" w:footer="709" w:gutter="0"/>
          <w:cols w:num="2" w:sep="1" w:space="680"/>
          <w:docGrid w:linePitch="360"/>
        </w:sectPr>
      </w:pPr>
      <w:r w:rsidRPr="00094DE9">
        <w:rPr>
          <w:b/>
        </w:rPr>
        <w:t>1. Aşağıdaki ifadeleri üslü olarak gösterin?</w:t>
      </w:r>
    </w:p>
    <w:p w:rsidR="00083F47" w:rsidRDefault="00083F47" w:rsidP="001F1B65">
      <w:pPr>
        <w:spacing w:line="240" w:lineRule="atLeast"/>
      </w:pPr>
      <w:r>
        <w:t>3x3x3x3= …..                9x9x9= ……</w:t>
      </w:r>
    </w:p>
    <w:p w:rsidR="00083F47" w:rsidRDefault="00083F47" w:rsidP="001F1B65">
      <w:pPr>
        <w:spacing w:line="240" w:lineRule="atLeast"/>
      </w:pPr>
      <w:r>
        <w:t>7x7x7x7x7= ……            8x8= ………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2.Aşağıdaki üslü ifadelerin değerini yazınız.</w:t>
      </w:r>
    </w:p>
    <w:p w:rsidR="00083F47" w:rsidRDefault="00083F47" w:rsidP="001F1B65">
      <w:pPr>
        <w:spacing w:line="240" w:lineRule="atLeast"/>
      </w:pPr>
      <w:r>
        <w:t>10</w:t>
      </w:r>
      <w:r>
        <w:rPr>
          <w:vertAlign w:val="superscript"/>
        </w:rPr>
        <w:t xml:space="preserve">4  </w:t>
      </w:r>
      <w:r>
        <w:t>= ……                 5</w:t>
      </w:r>
      <w:r>
        <w:rPr>
          <w:vertAlign w:val="superscript"/>
        </w:rPr>
        <w:t>4</w:t>
      </w:r>
      <w:r>
        <w:t xml:space="preserve">=……..    </w:t>
      </w:r>
    </w:p>
    <w:p w:rsidR="00083F47" w:rsidRDefault="00083F47" w:rsidP="001F1B65">
      <w:pPr>
        <w:spacing w:line="240" w:lineRule="atLeast"/>
      </w:pPr>
      <w:r>
        <w:t>7</w:t>
      </w:r>
      <w:r w:rsidRPr="003F5CDF">
        <w:rPr>
          <w:vertAlign w:val="superscript"/>
        </w:rPr>
        <w:t>2</w:t>
      </w:r>
      <w:r>
        <w:t>=……….</w:t>
      </w:r>
      <w:r w:rsidRPr="003F5CDF">
        <w:t xml:space="preserve"> </w:t>
      </w:r>
      <w:r>
        <w:t xml:space="preserve">                6</w:t>
      </w:r>
      <w:r w:rsidRPr="003F5CDF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3F5CDF">
        <w:t>=</w:t>
      </w:r>
      <w:r>
        <w:t xml:space="preserve"> …………..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3.Aşağıdaki işlemleri yapınız.</w:t>
      </w:r>
    </w:p>
    <w:p w:rsidR="00083F47" w:rsidRDefault="00083F47" w:rsidP="001F1B65">
      <w:pPr>
        <w:spacing w:line="240" w:lineRule="atLeast"/>
      </w:pPr>
      <w:r>
        <w:t xml:space="preserve">* 16 </w:t>
      </w:r>
      <w:r w:rsidRPr="003F5CDF">
        <w:rPr>
          <w:b/>
        </w:rPr>
        <w:t>x</w:t>
      </w:r>
      <w:r>
        <w:rPr>
          <w:b/>
        </w:rPr>
        <w:t xml:space="preserve"> </w:t>
      </w:r>
      <w:r>
        <w:t xml:space="preserve">5 </w:t>
      </w:r>
      <w:r w:rsidRPr="003F5CDF">
        <w:rPr>
          <w:b/>
        </w:rPr>
        <w:t>+</w:t>
      </w:r>
      <w:r>
        <w:rPr>
          <w:b/>
        </w:rPr>
        <w:t xml:space="preserve"> </w:t>
      </w:r>
      <w:r>
        <w:t xml:space="preserve">2 </w:t>
      </w:r>
      <w:r w:rsidRPr="003F5CDF">
        <w:rPr>
          <w:b/>
        </w:rPr>
        <w:t>=</w:t>
      </w:r>
      <w:r>
        <w:t xml:space="preserve"> ……       * 48 : ( 2</w:t>
      </w:r>
      <w:r w:rsidRPr="00D85C0F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 xml:space="preserve">+ 8 ) =………….  </w:t>
      </w:r>
    </w:p>
    <w:p w:rsidR="00083F47" w:rsidRDefault="00083F47" w:rsidP="001F1B65">
      <w:pPr>
        <w:spacing w:line="240" w:lineRule="atLeast"/>
      </w:pPr>
      <w:r>
        <w:t xml:space="preserve">* 28 </w:t>
      </w:r>
      <w:r>
        <w:rPr>
          <w:b/>
        </w:rPr>
        <w:t xml:space="preserve">– </w:t>
      </w:r>
      <w:r>
        <w:t xml:space="preserve">8 </w:t>
      </w:r>
      <w:r w:rsidRPr="003F5CDF">
        <w:rPr>
          <w:b/>
        </w:rPr>
        <w:t>:</w:t>
      </w:r>
      <w:r>
        <w:rPr>
          <w:b/>
        </w:rPr>
        <w:t xml:space="preserve"> </w:t>
      </w:r>
      <w:r>
        <w:t>2</w:t>
      </w:r>
      <w:r w:rsidRPr="003F5CDF">
        <w:rPr>
          <w:b/>
        </w:rPr>
        <w:t>=</w:t>
      </w:r>
      <w:r>
        <w:t>……….     *( 100 -20 ) : 10 = ……….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4. 10 ve 12 yaşlarında iki kardeşin babalarının yaşı kardeşlerin yaşları toplamının üç katıdır. Babaları kaç yaşındadır?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5. Aşağıdaki işlemleri ortak paranteze alma yöntemiyle-</w:t>
      </w:r>
      <w:r w:rsidRPr="00094DE9">
        <w:rPr>
          <w:rFonts w:ascii="Comic Sans MS" w:hAnsi="Comic Sans MS"/>
          <w:b/>
          <w:i/>
        </w:rPr>
        <w:t>gösteriniz</w:t>
      </w:r>
      <w:r w:rsidRPr="00094DE9">
        <w:rPr>
          <w:b/>
        </w:rPr>
        <w:t>- yapınız.</w:t>
      </w:r>
    </w:p>
    <w:p w:rsidR="00083F47" w:rsidRDefault="00083F47" w:rsidP="001F1B65">
      <w:pPr>
        <w:spacing w:line="240" w:lineRule="atLeast"/>
      </w:pPr>
      <w:r>
        <w:t xml:space="preserve">4+4+4+5+5+5=…………. </w:t>
      </w:r>
    </w:p>
    <w:p w:rsidR="00083F47" w:rsidRDefault="00083F47" w:rsidP="001F1B65">
      <w:pPr>
        <w:spacing w:line="240" w:lineRule="atLeast"/>
      </w:pPr>
      <w:r>
        <w:t>5.12 + 5.8 = …………….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6. Aşağıdaki işlemleri dağılma özelliğini kullanarak yapınız.</w:t>
      </w:r>
    </w:p>
    <w:p w:rsidR="00083F47" w:rsidRDefault="00083F47" w:rsidP="001F1B65">
      <w:pPr>
        <w:spacing w:line="240" w:lineRule="atLeast"/>
      </w:pPr>
      <w:r>
        <w:t>12 . ( 7+ 3 ) =</w:t>
      </w:r>
    </w:p>
    <w:p w:rsidR="00083F47" w:rsidRDefault="00083F47" w:rsidP="001F1B65">
      <w:pPr>
        <w:spacing w:line="240" w:lineRule="atLeast"/>
      </w:pPr>
      <w:r>
        <w:t>10 . ( 5 -3 ) =</w:t>
      </w:r>
    </w:p>
    <w:p w:rsidR="00083F47" w:rsidRPr="00094DE9" w:rsidRDefault="00083F47" w:rsidP="001F1B65">
      <w:pPr>
        <w:spacing w:line="240" w:lineRule="atLeast"/>
        <w:rPr>
          <w:b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45.9pt;margin-top:.05pt;width:16.2pt;height:9.6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" filled="f" strokecolor="#243f60" strokeweight="2pt"/>
        </w:pict>
      </w:r>
      <w:r>
        <w:rPr>
          <w:noProof/>
          <w:lang w:eastAsia="tr-TR"/>
        </w:rPr>
        <w:pict>
          <v:rect id="Dikdörtgen 1" o:spid="_x0000_s1027" style="position:absolute;margin-left:12.9pt;margin-top:3.05pt;width:10.2pt;height:9.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" filled="f" strokecolor="#243f60" strokeweight="2pt"/>
        </w:pict>
      </w:r>
      <w:r w:rsidRPr="00094DE9">
        <w:rPr>
          <w:b/>
        </w:rPr>
        <w:t xml:space="preserve">7.        ve            sembollerinin yerine yazılması gereken sayıları  bulunuz.  </w:t>
      </w:r>
    </w:p>
    <w:p w:rsidR="00083F47" w:rsidRDefault="00083F47" w:rsidP="001F1B65">
      <w:pPr>
        <w:spacing w:line="240" w:lineRule="atLeast"/>
      </w:pPr>
      <w:r>
        <w:rPr>
          <w:noProof/>
          <w:lang w:eastAsia="tr-TR"/>
        </w:rPr>
        <w:pict>
          <v:rect id="Dikdörtgen 4" o:spid="_x0000_s1028" style="position:absolute;margin-left:51.9pt;margin-top:.4pt;width:10.2pt;height:9.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" filled="f" strokecolor="#385d8a" strokeweight="2pt"/>
        </w:pict>
      </w:r>
      <w:r>
        <w:rPr>
          <w:noProof/>
          <w:lang w:eastAsia="tr-TR"/>
        </w:rPr>
        <w:pict>
          <v:rect id="Dikdörtgen 3" o:spid="_x0000_s1029" style="position:absolute;margin-left:9.9pt;margin-top:.4pt;width:10.2pt;height:9.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" filled="f" strokecolor="#385d8a" strokeweight="2pt"/>
        </w:pict>
      </w:r>
      <w:r>
        <w:t xml:space="preserve">          X 6 +       x 4 = 9 x ( 6 + 4 )</w:t>
      </w:r>
    </w:p>
    <w:p w:rsidR="00083F47" w:rsidRDefault="00083F47" w:rsidP="001F1B65">
      <w:pPr>
        <w:spacing w:line="240" w:lineRule="atLeast"/>
      </w:pPr>
      <w:r>
        <w:rPr>
          <w:noProof/>
          <w:lang w:eastAsia="tr-TR"/>
        </w:rPr>
        <w:pict>
          <v:shape id="İkizkenar Üçgen 5" o:spid="_x0000_s1030" type="#_x0000_t5" style="position:absolute;margin-left:62.1pt;margin-top:.95pt;width:12.6pt;height:9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" filled="f" strokecolor="#385d8a" strokeweight="2pt"/>
        </w:pict>
      </w:r>
      <w:r>
        <w:t xml:space="preserve">    4 x 15 – 4 x        = 4 x ( 15 – 5 )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 xml:space="preserve">8. Bir sınıfta 40 öğrenci  vardır Erkek öğrenciler kız öğrencilerden 6 kişi eksik ise </w:t>
      </w:r>
    </w:p>
    <w:p w:rsidR="00083F47" w:rsidRDefault="00083F47" w:rsidP="001F1B65">
      <w:pPr>
        <w:spacing w:line="240" w:lineRule="atLeast"/>
      </w:pPr>
      <w:r>
        <w:t xml:space="preserve">Kız öğrenci sayısı =….         Erkek öğrenci sayısı = … 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9. İki sayıdan biri diğerinin 2 katından 5 fazladır. Sayıların toplamı 65 ise büyük sayı kaçtır?</w:t>
      </w:r>
    </w:p>
    <w:p w:rsidR="00083F47" w:rsidRDefault="00083F47" w:rsidP="001F1B65">
      <w:pPr>
        <w:spacing w:line="240" w:lineRule="atLeast"/>
      </w:pPr>
      <w:r>
        <w:t>a) 20           b) 45        c ) 30          d ) 135</w:t>
      </w:r>
    </w:p>
    <w:p w:rsidR="00083F47" w:rsidRPr="00094DE9" w:rsidRDefault="00083F47" w:rsidP="001F1B65">
      <w:pPr>
        <w:spacing w:line="240" w:lineRule="atLeast"/>
        <w:rPr>
          <w:b/>
        </w:rPr>
      </w:pPr>
      <w:r w:rsidRPr="00094DE9">
        <w:rPr>
          <w:b/>
        </w:rPr>
        <w:t>10. Aşağıdaki sayılardan kaç tanesi ikiye bölünür?</w:t>
      </w:r>
    </w:p>
    <w:p w:rsidR="00083F47" w:rsidRDefault="00083F47" w:rsidP="001F1B65">
      <w:pPr>
        <w:spacing w:line="240" w:lineRule="atLeast"/>
      </w:pPr>
      <w:r>
        <w:t>27</w:t>
      </w:r>
      <w:r>
        <w:tab/>
        <w:t>34</w:t>
      </w:r>
      <w:r>
        <w:tab/>
        <w:t>46</w:t>
      </w:r>
      <w:r>
        <w:tab/>
        <w:t>59</w:t>
      </w:r>
      <w:r>
        <w:tab/>
        <w:t>70</w:t>
      </w:r>
    </w:p>
    <w:p w:rsidR="00083F47" w:rsidRDefault="00083F47" w:rsidP="001F1B65">
      <w:pPr>
        <w:spacing w:line="240" w:lineRule="atLeast"/>
      </w:pPr>
      <w:r>
        <w:t>a) 1</w:t>
      </w:r>
      <w:r>
        <w:tab/>
        <w:t xml:space="preserve">     b ) 2</w:t>
      </w:r>
      <w:r>
        <w:tab/>
        <w:t xml:space="preserve">             c ) 3</w:t>
      </w:r>
      <w:r>
        <w:tab/>
        <w:t xml:space="preserve">      d) 4</w:t>
      </w:r>
    </w:p>
    <w:p w:rsidR="00083F47" w:rsidRPr="00905B18" w:rsidRDefault="00083F47" w:rsidP="001F1B65">
      <w:pPr>
        <w:spacing w:line="240" w:lineRule="atLeast"/>
        <w:rPr>
          <w:b/>
        </w:rPr>
      </w:pPr>
      <w:r>
        <w:rPr>
          <w:noProof/>
          <w:lang w:eastAsia="tr-TR"/>
        </w:rPr>
        <w:pict>
          <v:rect id="Dikdörtgen 6" o:spid="_x0000_s1031" style="position:absolute;margin-left:28.55pt;margin-top:2.65pt;width:10.2pt;height:9.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" filled="f" strokecolor="#385d8a" strokeweight="2pt"/>
        </w:pict>
      </w:r>
      <w:r w:rsidRPr="00905B18">
        <w:rPr>
          <w:b/>
        </w:rPr>
        <w:t>11.   6      17 dört basamaklı sayısının 3’e bölünebilmesi içi ka</w:t>
      </w:r>
      <w:bookmarkStart w:id="0" w:name="_GoBack"/>
      <w:bookmarkEnd w:id="0"/>
      <w:r w:rsidRPr="00905B18">
        <w:rPr>
          <w:b/>
        </w:rPr>
        <w:t>re içine yazılabilecek rakamların toplamı kaçtır?</w:t>
      </w:r>
    </w:p>
    <w:p w:rsidR="00083F47" w:rsidRDefault="00083F47" w:rsidP="001F1B65">
      <w:pPr>
        <w:spacing w:line="240" w:lineRule="atLeast"/>
      </w:pPr>
      <w:r>
        <w:t xml:space="preserve">a ) 10          b ) 11           c ) 12        d ) 13 </w:t>
      </w:r>
    </w:p>
    <w:p w:rsidR="00083F47" w:rsidRPr="00905B18" w:rsidRDefault="00083F47" w:rsidP="001F1B65">
      <w:pPr>
        <w:spacing w:line="240" w:lineRule="atLeast"/>
        <w:rPr>
          <w:b/>
        </w:rPr>
      </w:pPr>
      <w:r w:rsidRPr="00905B18">
        <w:rPr>
          <w:b/>
        </w:rPr>
        <w:t>12.  45687 sayısının 10 ile bölümünden kalan sayı hangisidir?</w:t>
      </w:r>
    </w:p>
    <w:p w:rsidR="00083F47" w:rsidRDefault="00083F47" w:rsidP="001F1B65">
      <w:pPr>
        <w:spacing w:line="240" w:lineRule="atLeast"/>
      </w:pPr>
      <w:r>
        <w:t>a ) 8</w:t>
      </w:r>
      <w:r>
        <w:tab/>
        <w:t>b ) 7        c ) 6         d ) 5</w:t>
      </w:r>
    </w:p>
    <w:p w:rsidR="00083F47" w:rsidRPr="00905B18" w:rsidRDefault="00083F47" w:rsidP="001F1B65">
      <w:pPr>
        <w:spacing w:line="240" w:lineRule="atLeast"/>
        <w:rPr>
          <w:b/>
        </w:rPr>
      </w:pPr>
      <w:r w:rsidRPr="00905B18">
        <w:rPr>
          <w:b/>
        </w:rPr>
        <w:t>13. 84 sayısının asal çarpanları hangi seçenekte doğru verilmiştir?</w:t>
      </w:r>
    </w:p>
    <w:p w:rsidR="00083F47" w:rsidRDefault="00083F47" w:rsidP="001F1B65">
      <w:pPr>
        <w:spacing w:line="240" w:lineRule="atLeast"/>
      </w:pPr>
      <w:r>
        <w:t>a ) 2</w:t>
      </w:r>
      <w:r w:rsidRPr="00D61491">
        <w:rPr>
          <w:vertAlign w:val="superscript"/>
        </w:rPr>
        <w:t>2</w:t>
      </w:r>
      <w:r>
        <w:t>x3       b ) 2</w:t>
      </w:r>
      <w:r w:rsidRPr="00D61491">
        <w:rPr>
          <w:vertAlign w:val="superscript"/>
        </w:rPr>
        <w:t>2</w:t>
      </w:r>
      <w:r>
        <w:t>x3x7           c ) 2x3x7     d) 3x7</w:t>
      </w:r>
    </w:p>
    <w:p w:rsidR="00083F47" w:rsidRPr="00905B18" w:rsidRDefault="00083F47" w:rsidP="001F1B65">
      <w:pPr>
        <w:spacing w:line="240" w:lineRule="atLeast"/>
        <w:rPr>
          <w:b/>
        </w:rPr>
      </w:pPr>
      <w:r w:rsidRPr="00905B18">
        <w:rPr>
          <w:b/>
        </w:rPr>
        <w:t xml:space="preserve">14. </w:t>
      </w:r>
      <w:smartTag w:uri="urn:schemas-microsoft-com:office:smarttags" w:element="metricconverter">
        <w:smartTagPr>
          <w:attr w:name="ProductID" w:val="20 kg"/>
        </w:smartTagPr>
        <w:r w:rsidRPr="00905B18">
          <w:rPr>
            <w:b/>
          </w:rPr>
          <w:t>20 kg</w:t>
        </w:r>
      </w:smartTag>
      <w:r w:rsidRPr="00905B18">
        <w:rPr>
          <w:b/>
        </w:rPr>
        <w:t xml:space="preserve"> pirinç ve </w:t>
      </w:r>
      <w:smartTag w:uri="urn:schemas-microsoft-com:office:smarttags" w:element="metricconverter">
        <w:smartTagPr>
          <w:attr w:name="ProductID" w:val="30 kg"/>
        </w:smartTagPr>
        <w:r w:rsidRPr="00905B18">
          <w:rPr>
            <w:b/>
          </w:rPr>
          <w:t>30 kg</w:t>
        </w:r>
      </w:smartTag>
      <w:r w:rsidRPr="00905B18">
        <w:rPr>
          <w:b/>
        </w:rPr>
        <w:t xml:space="preserve"> fasulye aynı büyüklükteki poşetlere hiç artmayacak ve birbirine karışmayacak şekilde en az kaç kg poşete konabilir?</w:t>
      </w:r>
    </w:p>
    <w:p w:rsidR="00083F47" w:rsidRDefault="00083F47" w:rsidP="001F1B65">
      <w:pPr>
        <w:spacing w:line="240" w:lineRule="atLeast"/>
      </w:pPr>
      <w:r>
        <w:t>a ) 1              b) 2          c ) 5             d) 10</w:t>
      </w:r>
    </w:p>
    <w:p w:rsidR="00083F47" w:rsidRPr="00905B18" w:rsidRDefault="00083F47" w:rsidP="001F1B65">
      <w:pPr>
        <w:spacing w:line="240" w:lineRule="atLeast"/>
        <w:rPr>
          <w:b/>
        </w:rPr>
      </w:pPr>
      <w:r w:rsidRPr="00905B18">
        <w:rPr>
          <w:b/>
        </w:rPr>
        <w:t>15. Aşağıdaki boşlukları uygun kelimelerle doldurunuz.</w:t>
      </w:r>
    </w:p>
    <w:p w:rsidR="00083F47" w:rsidRDefault="00083F47" w:rsidP="001F1B65">
      <w:pPr>
        <w:spacing w:line="240" w:lineRule="atLeast"/>
      </w:pPr>
      <w:r>
        <w:t>* Başlangıç noktaları aynı olan iki ışının oluşturduğu şekle ………….……….. denir.</w:t>
      </w:r>
    </w:p>
    <w:p w:rsidR="00083F47" w:rsidRDefault="00083F47" w:rsidP="001F1B65">
      <w:pPr>
        <w:spacing w:line="240" w:lineRule="atLeast"/>
      </w:pPr>
      <w:r>
        <w:t>* Köşeleri ve birer kenarları ortak olan, diğer kenarları ortak kenarın farklı taraflarında bulunan iki açıya …………………….…    açılar denir.</w:t>
      </w:r>
    </w:p>
    <w:p w:rsidR="00083F47" w:rsidRDefault="00083F47" w:rsidP="001F1B65">
      <w:pPr>
        <w:spacing w:line="240" w:lineRule="atLeast"/>
      </w:pPr>
      <w:r>
        <w:t>* Ölçülerinin toplamı 90 derece olan iki açıya ………………………. açılar denir.</w:t>
      </w:r>
    </w:p>
    <w:p w:rsidR="00083F47" w:rsidRPr="00D61491" w:rsidRDefault="00083F47" w:rsidP="001F1B65">
      <w:pPr>
        <w:spacing w:line="240" w:lineRule="atLeast"/>
      </w:pPr>
      <w:r>
        <w:t xml:space="preserve">* Ölçülerinin toplamı 180 derece olan iki açıya ………………………… açılar denir.   </w:t>
      </w:r>
    </w:p>
    <w:p w:rsidR="00083F47" w:rsidRDefault="00083F47" w:rsidP="001F1B65">
      <w:pPr>
        <w:spacing w:line="240" w:lineRule="atLeast"/>
      </w:pPr>
      <w:r w:rsidRPr="00905B18">
        <w:rPr>
          <w:b/>
        </w:rPr>
        <w:t>Not</w:t>
      </w:r>
      <w:r>
        <w:t xml:space="preserve">: İlk on dört soru 6 puan, son soru 16 puandır. </w:t>
      </w:r>
    </w:p>
    <w:p w:rsidR="00083F47" w:rsidRDefault="00083F47" w:rsidP="001F1B65">
      <w:pPr>
        <w:spacing w:line="240" w:lineRule="atLeast"/>
      </w:pPr>
      <w:r>
        <w:t xml:space="preserve"> </w:t>
      </w:r>
      <w:hyperlink r:id="rId7" w:history="1">
        <w:r>
          <w:rPr>
            <w:rStyle w:val="Hyperlink"/>
            <w:rFonts w:ascii="Comic Sans MS" w:hAnsi="Comic Sans MS" w:cs="Lucida Sans Unicode"/>
            <w:sz w:val="16"/>
            <w:szCs w:val="16"/>
          </w:rPr>
          <w:t>www.sorubak.com</w:t>
        </w:r>
      </w:hyperlink>
    </w:p>
    <w:p w:rsidR="00083F47" w:rsidRDefault="00083F47" w:rsidP="001F1B65">
      <w:pPr>
        <w:spacing w:line="240" w:lineRule="atLeast"/>
      </w:pPr>
    </w:p>
    <w:p w:rsidR="00083F47" w:rsidRDefault="00083F47" w:rsidP="001F1B65">
      <w:pPr>
        <w:spacing w:line="240" w:lineRule="atLeast"/>
      </w:pPr>
      <w:r>
        <w:t xml:space="preserve">NOT= </w:t>
      </w:r>
    </w:p>
    <w:p w:rsidR="00083F47" w:rsidRDefault="00083F47" w:rsidP="001F1B65">
      <w:pPr>
        <w:spacing w:line="240" w:lineRule="atLeast"/>
      </w:pPr>
    </w:p>
    <w:p w:rsidR="00083F47" w:rsidRDefault="00083F47" w:rsidP="00EF5D66">
      <w:pPr>
        <w:spacing w:line="240" w:lineRule="atLeast"/>
        <w:jc w:val="center"/>
      </w:pPr>
      <w:r>
        <w:t>Başarılar dilerim.</w:t>
      </w:r>
    </w:p>
    <w:p w:rsidR="00083F47" w:rsidRPr="003F5CDF" w:rsidRDefault="00083F47" w:rsidP="00EF5D66">
      <w:pPr>
        <w:spacing w:line="240" w:lineRule="atLeast"/>
        <w:jc w:val="center"/>
      </w:pPr>
      <w:r>
        <w:t>Bülend YILMAZ</w:t>
      </w:r>
    </w:p>
    <w:p w:rsidR="00083F47" w:rsidRDefault="00083F47" w:rsidP="001F1B65">
      <w:pPr>
        <w:spacing w:line="240" w:lineRule="atLeast"/>
      </w:pPr>
    </w:p>
    <w:p w:rsidR="00083F47" w:rsidRDefault="00083F47" w:rsidP="001F1B65">
      <w:pPr>
        <w:spacing w:line="240" w:lineRule="atLeast"/>
      </w:pPr>
    </w:p>
    <w:sectPr w:rsidR="00083F47" w:rsidSect="001F1B65">
      <w:type w:val="continuous"/>
      <w:pgSz w:w="11906" w:h="16838"/>
      <w:pgMar w:top="1134" w:right="1134" w:bottom="1134" w:left="1134" w:header="709" w:footer="709" w:gutter="0"/>
      <w:cols w:num="2" w:sep="1" w:space="6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F47" w:rsidRDefault="00083F47" w:rsidP="00094DE9">
      <w:pPr>
        <w:spacing w:after="0" w:line="240" w:lineRule="auto"/>
      </w:pPr>
      <w:r>
        <w:separator/>
      </w:r>
    </w:p>
  </w:endnote>
  <w:endnote w:type="continuationSeparator" w:id="0">
    <w:p w:rsidR="00083F47" w:rsidRDefault="00083F47" w:rsidP="0009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F47" w:rsidRDefault="00083F47" w:rsidP="00094DE9">
      <w:pPr>
        <w:spacing w:after="0" w:line="240" w:lineRule="auto"/>
      </w:pPr>
      <w:r>
        <w:separator/>
      </w:r>
    </w:p>
  </w:footnote>
  <w:footnote w:type="continuationSeparator" w:id="0">
    <w:p w:rsidR="00083F47" w:rsidRDefault="00083F47" w:rsidP="0009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F47" w:rsidRDefault="00083F47" w:rsidP="00094DE9">
    <w:pPr>
      <w:pStyle w:val="Header"/>
    </w:pPr>
    <w:r>
      <w:t>Adı Soyadı :                                                                   2014-2015                                                        ……/      / 2014</w:t>
    </w:r>
  </w:p>
  <w:p w:rsidR="00083F47" w:rsidRDefault="00083F47" w:rsidP="00094DE9">
    <w:pPr>
      <w:pStyle w:val="Header"/>
    </w:pPr>
    <w:r>
      <w:t xml:space="preserve">Sınıfı : 6/          No :               </w:t>
    </w:r>
    <w:r w:rsidRPr="008D4177">
      <w:rPr>
        <w:sz w:val="24"/>
        <w:szCs w:val="24"/>
      </w:rPr>
      <w:t>ALTINOVA ORTAOKLU 6-E</w:t>
    </w:r>
    <w:r w:rsidRPr="008D4177">
      <w:rPr>
        <w:b/>
        <w:sz w:val="24"/>
        <w:szCs w:val="24"/>
      </w:rPr>
      <w:t>/</w:t>
    </w:r>
    <w:r w:rsidRPr="008D4177">
      <w:rPr>
        <w:sz w:val="24"/>
        <w:szCs w:val="24"/>
      </w:rPr>
      <w:t>6-F 1.DÖNEM 1.YAZILI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B65"/>
    <w:rsid w:val="00083F47"/>
    <w:rsid w:val="00094DE9"/>
    <w:rsid w:val="001F1B65"/>
    <w:rsid w:val="00385348"/>
    <w:rsid w:val="003F5CDF"/>
    <w:rsid w:val="004E61E0"/>
    <w:rsid w:val="00656252"/>
    <w:rsid w:val="006C7F9B"/>
    <w:rsid w:val="006F1A0F"/>
    <w:rsid w:val="00776F39"/>
    <w:rsid w:val="008D4177"/>
    <w:rsid w:val="00905B18"/>
    <w:rsid w:val="00D61491"/>
    <w:rsid w:val="00D85C0F"/>
    <w:rsid w:val="00E027E3"/>
    <w:rsid w:val="00E124D2"/>
    <w:rsid w:val="00E94FFB"/>
    <w:rsid w:val="00EF5D66"/>
    <w:rsid w:val="00FD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7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4D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94DE9"/>
    <w:rPr>
      <w:rFonts w:cs="Times New Roman"/>
    </w:rPr>
  </w:style>
  <w:style w:type="character" w:styleId="Hyperlink">
    <w:name w:val="Hyperlink"/>
    <w:basedOn w:val="DefaultParagraphFont"/>
    <w:uiPriority w:val="99"/>
    <w:rsid w:val="006562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1</Pages>
  <Words>364</Words>
  <Characters>2078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aile</dc:creator>
  <cp:keywords/>
  <dc:description/>
  <cp:lastModifiedBy>edanur</cp:lastModifiedBy>
  <cp:revision>5</cp:revision>
  <cp:lastPrinted>2014-10-20T21:57:00Z</cp:lastPrinted>
  <dcterms:created xsi:type="dcterms:W3CDTF">2014-10-20T20:00:00Z</dcterms:created>
  <dcterms:modified xsi:type="dcterms:W3CDTF">2014-11-10T16:07:00Z</dcterms:modified>
</cp:coreProperties>
</file>