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B5" w:rsidRPr="0076502B" w:rsidRDefault="009538B5" w:rsidP="00FE18CA">
      <w:pPr>
        <w:jc w:val="center"/>
        <w:rPr>
          <w:b/>
          <w:color w:val="000000"/>
          <w:sz w:val="20"/>
          <w:szCs w:val="20"/>
        </w:rPr>
      </w:pPr>
      <w:r w:rsidRPr="0076502B">
        <w:rPr>
          <w:b/>
          <w:color w:val="000000"/>
          <w:sz w:val="20"/>
          <w:szCs w:val="20"/>
        </w:rPr>
        <w:t>ÖĞRENCİDEN ARMAĞAN ANADOLU LİSESİ</w:t>
      </w:r>
    </w:p>
    <w:p w:rsidR="009538B5" w:rsidRPr="0076502B" w:rsidRDefault="009538B5" w:rsidP="00FE18CA">
      <w:pPr>
        <w:jc w:val="center"/>
        <w:rPr>
          <w:b/>
          <w:color w:val="000000"/>
          <w:sz w:val="20"/>
          <w:szCs w:val="20"/>
        </w:rPr>
      </w:pPr>
      <w:r w:rsidRPr="0076502B">
        <w:rPr>
          <w:b/>
          <w:color w:val="000000"/>
          <w:sz w:val="20"/>
          <w:szCs w:val="20"/>
        </w:rPr>
        <w:t xml:space="preserve">2014-2015 EĞİTİM VE ÖĞRETİM YILI </w:t>
      </w:r>
    </w:p>
    <w:p w:rsidR="009538B5" w:rsidRPr="0076502B" w:rsidRDefault="009538B5" w:rsidP="00FE18CA">
      <w:pPr>
        <w:jc w:val="center"/>
        <w:rPr>
          <w:b/>
          <w:color w:val="000000"/>
          <w:sz w:val="20"/>
          <w:szCs w:val="20"/>
        </w:rPr>
      </w:pPr>
      <w:r w:rsidRPr="0076502B">
        <w:rPr>
          <w:b/>
          <w:color w:val="000000"/>
          <w:sz w:val="20"/>
          <w:szCs w:val="20"/>
        </w:rPr>
        <w:t>SEÇMELİ TEMEL DİNİ BİLGİLER(İSLAM 1) DERSİ</w:t>
      </w:r>
    </w:p>
    <w:p w:rsidR="009538B5" w:rsidRPr="0076502B" w:rsidRDefault="009538B5" w:rsidP="00FE18CA">
      <w:pPr>
        <w:jc w:val="center"/>
        <w:rPr>
          <w:b/>
          <w:color w:val="000000"/>
          <w:sz w:val="20"/>
          <w:szCs w:val="20"/>
        </w:rPr>
      </w:pPr>
      <w:r w:rsidRPr="0076502B">
        <w:rPr>
          <w:b/>
          <w:color w:val="000000"/>
          <w:sz w:val="20"/>
          <w:szCs w:val="20"/>
        </w:rPr>
        <w:t xml:space="preserve"> 9. SINIF 1. DÖNEM 2. SINAV SORULARI</w:t>
      </w:r>
    </w:p>
    <w:p w:rsidR="009538B5" w:rsidRPr="0076502B" w:rsidRDefault="009538B5" w:rsidP="00FE18CA">
      <w:pPr>
        <w:rPr>
          <w:b/>
          <w:color w:val="000000"/>
          <w:sz w:val="20"/>
          <w:szCs w:val="20"/>
        </w:rPr>
      </w:pPr>
      <w:r w:rsidRPr="0076502B">
        <w:rPr>
          <w:b/>
          <w:color w:val="000000"/>
          <w:sz w:val="20"/>
          <w:szCs w:val="20"/>
        </w:rPr>
        <w:t>Ad / Soyadı:</w:t>
      </w:r>
      <w:r w:rsidRPr="0076502B">
        <w:rPr>
          <w:b/>
          <w:color w:val="000000"/>
          <w:sz w:val="20"/>
          <w:szCs w:val="20"/>
        </w:rPr>
        <w:tab/>
      </w:r>
      <w:r w:rsidRPr="0076502B">
        <w:rPr>
          <w:b/>
          <w:color w:val="000000"/>
          <w:sz w:val="20"/>
          <w:szCs w:val="20"/>
        </w:rPr>
        <w:tab/>
      </w:r>
      <w:r w:rsidRPr="0076502B">
        <w:rPr>
          <w:b/>
          <w:color w:val="000000"/>
          <w:sz w:val="20"/>
          <w:szCs w:val="20"/>
        </w:rPr>
        <w:tab/>
        <w:t xml:space="preserve">           18/12/2014</w:t>
      </w:r>
    </w:p>
    <w:p w:rsidR="009538B5" w:rsidRPr="0076502B" w:rsidRDefault="009538B5" w:rsidP="00FE18CA">
      <w:pPr>
        <w:rPr>
          <w:b/>
          <w:color w:val="000000"/>
          <w:sz w:val="20"/>
          <w:szCs w:val="20"/>
        </w:rPr>
      </w:pPr>
      <w:r w:rsidRPr="0076502B">
        <w:rPr>
          <w:b/>
          <w:color w:val="000000"/>
          <w:sz w:val="20"/>
          <w:szCs w:val="20"/>
        </w:rPr>
        <w:t xml:space="preserve">Sınıf / No  : </w:t>
      </w:r>
    </w:p>
    <w:p w:rsidR="009538B5" w:rsidRPr="0076502B" w:rsidRDefault="009538B5" w:rsidP="00FE18CA">
      <w:pPr>
        <w:jc w:val="center"/>
        <w:rPr>
          <w:b/>
          <w:color w:val="000000"/>
          <w:sz w:val="20"/>
          <w:szCs w:val="20"/>
        </w:rPr>
      </w:pPr>
      <w:r w:rsidRPr="0076502B">
        <w:rPr>
          <w:b/>
          <w:color w:val="000000"/>
          <w:sz w:val="20"/>
          <w:szCs w:val="20"/>
        </w:rPr>
        <w:t>SORULAR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1</w:t>
      </w:r>
      <w:r w:rsidRPr="0076502B">
        <w:rPr>
          <w:bCs/>
          <w:sz w:val="20"/>
          <w:szCs w:val="20"/>
        </w:rPr>
        <w:t>) “</w:t>
      </w:r>
      <w:r w:rsidRPr="0076502B">
        <w:rPr>
          <w:b/>
          <w:bCs/>
          <w:sz w:val="20"/>
          <w:szCs w:val="20"/>
        </w:rPr>
        <w:t>Ey insanlar! Size Rabbinizden bir öğüt, gönüllerdekine bir şifa, müminler için bir hidayet ve rahmet gelmiştir.</w:t>
      </w:r>
      <w:r w:rsidRPr="0076502B">
        <w:rPr>
          <w:bCs/>
          <w:sz w:val="20"/>
          <w:szCs w:val="20"/>
        </w:rPr>
        <w:t>”   Yunus Suresi 57. Ayetteki ifade aşağıdakilerden hangisini anlatmaktadır?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 a) Sünneti   b) Hadisi  c) Kur’an-ı Kerimi   d) Dini     e) İslamı</w:t>
      </w:r>
    </w:p>
    <w:p w:rsidR="009538B5" w:rsidRPr="0076502B" w:rsidRDefault="009538B5" w:rsidP="00FE18CA">
      <w:pPr>
        <w:rPr>
          <w:b/>
          <w:sz w:val="20"/>
          <w:szCs w:val="20"/>
          <w:highlight w:val="yellow"/>
        </w:rPr>
      </w:pPr>
    </w:p>
    <w:p w:rsidR="009538B5" w:rsidRPr="0076502B" w:rsidRDefault="009538B5" w:rsidP="00FE18CA">
      <w:pPr>
        <w:rPr>
          <w:b/>
          <w:bCs/>
          <w:sz w:val="20"/>
          <w:szCs w:val="20"/>
        </w:rPr>
      </w:pPr>
      <w:r w:rsidRPr="0076502B">
        <w:rPr>
          <w:b/>
          <w:sz w:val="20"/>
          <w:szCs w:val="20"/>
        </w:rPr>
        <w:t xml:space="preserve">2) </w:t>
      </w:r>
      <w:r w:rsidRPr="0076502B">
        <w:rPr>
          <w:b/>
          <w:bCs/>
          <w:sz w:val="20"/>
          <w:szCs w:val="20"/>
        </w:rPr>
        <w:t>Kur’an-ı Kerim kimin zamanında bir kitap haline getirilmiştir?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a) Hz.Ebubekir  </w:t>
      </w:r>
      <w:r w:rsidRPr="0076502B">
        <w:rPr>
          <w:bCs/>
          <w:sz w:val="20"/>
          <w:szCs w:val="20"/>
        </w:rPr>
        <w:tab/>
      </w:r>
      <w:r w:rsidRPr="0076502B">
        <w:rPr>
          <w:bCs/>
          <w:sz w:val="20"/>
          <w:szCs w:val="20"/>
        </w:rPr>
        <w:tab/>
        <w:t xml:space="preserve">b) Hz.Ömer  </w:t>
      </w:r>
      <w:r w:rsidRPr="0076502B">
        <w:rPr>
          <w:bCs/>
          <w:sz w:val="20"/>
          <w:szCs w:val="20"/>
        </w:rPr>
        <w:tab/>
        <w:t xml:space="preserve">c)Hz.Osman   </w:t>
      </w:r>
    </w:p>
    <w:p w:rsidR="009538B5" w:rsidRPr="0076502B" w:rsidRDefault="009538B5" w:rsidP="00FE18CA">
      <w:pPr>
        <w:ind w:left="708" w:firstLine="708"/>
        <w:rPr>
          <w:bCs/>
          <w:sz w:val="20"/>
          <w:szCs w:val="20"/>
          <w:highlight w:val="yellow"/>
        </w:rPr>
      </w:pPr>
      <w:r w:rsidRPr="0076502B">
        <w:rPr>
          <w:bCs/>
          <w:sz w:val="20"/>
          <w:szCs w:val="20"/>
        </w:rPr>
        <w:t xml:space="preserve">d) Hz.Ali  </w:t>
      </w:r>
      <w:r w:rsidRPr="0076502B">
        <w:rPr>
          <w:bCs/>
          <w:sz w:val="20"/>
          <w:szCs w:val="20"/>
        </w:rPr>
        <w:tab/>
        <w:t>e) Hz.Muhammed</w:t>
      </w:r>
    </w:p>
    <w:p w:rsidR="009538B5" w:rsidRPr="0076502B" w:rsidRDefault="009538B5" w:rsidP="00FE18CA">
      <w:pPr>
        <w:rPr>
          <w:b/>
          <w:sz w:val="20"/>
          <w:szCs w:val="20"/>
          <w:highlight w:val="yellow"/>
        </w:rPr>
      </w:pPr>
    </w:p>
    <w:p w:rsidR="009538B5" w:rsidRPr="0076502B" w:rsidRDefault="009538B5" w:rsidP="00FE18CA">
      <w:pPr>
        <w:rPr>
          <w:b/>
          <w:bCs/>
          <w:sz w:val="20"/>
          <w:szCs w:val="20"/>
        </w:rPr>
      </w:pPr>
      <w:r w:rsidRPr="0076502B">
        <w:rPr>
          <w:b/>
          <w:sz w:val="20"/>
          <w:szCs w:val="20"/>
        </w:rPr>
        <w:t xml:space="preserve">3) </w:t>
      </w:r>
      <w:r w:rsidRPr="0076502B">
        <w:rPr>
          <w:b/>
          <w:bCs/>
          <w:sz w:val="20"/>
          <w:szCs w:val="20"/>
        </w:rPr>
        <w:t>Kur’an-ı Kerimin belli başlı konuları aşağıdakilerden hangisinde birlikte verilmiştir?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   a) İbadet,  İnanç,   Ahlak.                    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   b) Vahiy,   İbadet,  Namaz.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   c) Namaz, Oruç, Zekât.  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   d) Dua, İbadet,  Haram.  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   e) Din, İbadet,  Hac. </w:t>
      </w:r>
    </w:p>
    <w:p w:rsidR="009538B5" w:rsidRPr="0076502B" w:rsidRDefault="009538B5" w:rsidP="00FE18CA">
      <w:pPr>
        <w:rPr>
          <w:b/>
          <w:sz w:val="20"/>
          <w:szCs w:val="20"/>
        </w:rPr>
      </w:pPr>
    </w:p>
    <w:p w:rsidR="009538B5" w:rsidRPr="0076502B" w:rsidRDefault="009538B5" w:rsidP="00FE18CA">
      <w:pPr>
        <w:rPr>
          <w:b/>
          <w:bCs/>
          <w:sz w:val="20"/>
          <w:szCs w:val="20"/>
        </w:rPr>
      </w:pPr>
      <w:r w:rsidRPr="0076502B">
        <w:rPr>
          <w:b/>
          <w:sz w:val="20"/>
          <w:szCs w:val="20"/>
        </w:rPr>
        <w:t xml:space="preserve">4) </w:t>
      </w:r>
      <w:r w:rsidRPr="0076502B">
        <w:rPr>
          <w:b/>
          <w:bCs/>
          <w:sz w:val="20"/>
          <w:szCs w:val="20"/>
        </w:rPr>
        <w:t>“ Kur’an-ı Kermin hadisler ve sünnetler ışığında detaylı bir şekilde açıklanmasına denir.” İfadesi aşağıdakilerden hangisinin tanımıdır?</w:t>
      </w:r>
    </w:p>
    <w:p w:rsidR="009538B5" w:rsidRPr="0076502B" w:rsidRDefault="009538B5" w:rsidP="00FE18CA">
      <w:pPr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  a) Meal       b) Tefsir     c) Hadis       d) Sünnet      e) Müfessir</w:t>
      </w:r>
    </w:p>
    <w:p w:rsidR="009538B5" w:rsidRPr="0076502B" w:rsidRDefault="009538B5" w:rsidP="00FE18CA">
      <w:pPr>
        <w:rPr>
          <w:bCs/>
          <w:sz w:val="20"/>
          <w:szCs w:val="20"/>
        </w:rPr>
      </w:pPr>
    </w:p>
    <w:p w:rsidR="009538B5" w:rsidRPr="0076502B" w:rsidRDefault="009538B5" w:rsidP="00FE18CA">
      <w:pPr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 xml:space="preserve">5) Kur’an’ın kitap haline getirilme fikri kimden çıkmıştır? </w:t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>a) Hz.Ali(ra)</w:t>
      </w:r>
      <w:r w:rsidRPr="0076502B">
        <w:rPr>
          <w:sz w:val="20"/>
          <w:szCs w:val="20"/>
        </w:rPr>
        <w:tab/>
        <w:t xml:space="preserve">    b) Hz. Bilal(ra)</w:t>
      </w:r>
      <w:r w:rsidRPr="0076502B">
        <w:rPr>
          <w:sz w:val="20"/>
          <w:szCs w:val="20"/>
        </w:rPr>
        <w:tab/>
        <w:t xml:space="preserve">    c) Hz. Ömer(ra)</w:t>
      </w:r>
      <w:r w:rsidRPr="0076502B">
        <w:rPr>
          <w:sz w:val="20"/>
          <w:szCs w:val="20"/>
        </w:rPr>
        <w:tab/>
        <w:t xml:space="preserve">d) Hz. Osman(ra) </w:t>
      </w:r>
      <w:r w:rsidRPr="0076502B">
        <w:rPr>
          <w:sz w:val="20"/>
          <w:szCs w:val="20"/>
        </w:rPr>
        <w:tab/>
        <w:t>e) Hz. Ebubekir</w:t>
      </w:r>
    </w:p>
    <w:p w:rsidR="009538B5" w:rsidRPr="0076502B" w:rsidRDefault="009538B5" w:rsidP="002424BE">
      <w:pPr>
        <w:spacing w:line="276" w:lineRule="auto"/>
        <w:rPr>
          <w:b/>
          <w:sz w:val="20"/>
          <w:szCs w:val="20"/>
        </w:rPr>
      </w:pPr>
    </w:p>
    <w:p w:rsidR="009538B5" w:rsidRPr="0076502B" w:rsidRDefault="009538B5" w:rsidP="002424BE">
      <w:pPr>
        <w:spacing w:line="276" w:lineRule="auto"/>
        <w:rPr>
          <w:b/>
          <w:bCs/>
          <w:sz w:val="20"/>
          <w:szCs w:val="20"/>
          <w:lang w:eastAsia="zh-CN"/>
        </w:rPr>
      </w:pPr>
      <w:r w:rsidRPr="0076502B">
        <w:rPr>
          <w:b/>
          <w:sz w:val="20"/>
          <w:szCs w:val="20"/>
        </w:rPr>
        <w:t xml:space="preserve">6) </w:t>
      </w:r>
      <w:r w:rsidRPr="0076502B">
        <w:rPr>
          <w:b/>
          <w:bCs/>
          <w:sz w:val="20"/>
          <w:szCs w:val="20"/>
          <w:lang w:eastAsia="zh-CN"/>
        </w:rPr>
        <w:t xml:space="preserve"> Aşağıdakilerden hangisi </w:t>
      </w:r>
      <w:r w:rsidRPr="0076502B">
        <w:rPr>
          <w:b/>
          <w:bCs/>
          <w:sz w:val="20"/>
          <w:szCs w:val="20"/>
          <w:u w:val="single"/>
          <w:lang w:eastAsia="zh-CN"/>
        </w:rPr>
        <w:t>söylenemez</w:t>
      </w:r>
      <w:r w:rsidRPr="0076502B">
        <w:rPr>
          <w:b/>
          <w:bCs/>
          <w:sz w:val="20"/>
          <w:szCs w:val="20"/>
          <w:lang w:eastAsia="zh-CN"/>
        </w:rPr>
        <w:t>?</w:t>
      </w:r>
    </w:p>
    <w:p w:rsidR="009538B5" w:rsidRPr="0076502B" w:rsidRDefault="009538B5" w:rsidP="002424BE">
      <w:pPr>
        <w:spacing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</w:t>
      </w:r>
      <w:r w:rsidRPr="0076502B">
        <w:rPr>
          <w:sz w:val="20"/>
          <w:szCs w:val="20"/>
          <w:lang w:eastAsia="zh-CN"/>
        </w:rPr>
        <w:t xml:space="preserve">) Din insanlara iyi ve faydalı işler yapmaya yöneltir. </w:t>
      </w:r>
    </w:p>
    <w:p w:rsidR="009538B5" w:rsidRPr="0076502B" w:rsidRDefault="009538B5" w:rsidP="002424BE">
      <w:pPr>
        <w:spacing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 w:rsidRPr="0076502B">
        <w:rPr>
          <w:sz w:val="20"/>
          <w:szCs w:val="20"/>
          <w:lang w:eastAsia="zh-CN"/>
        </w:rPr>
        <w:t>) Din insanları yersiz korkulardan arındırır.</w:t>
      </w:r>
    </w:p>
    <w:p w:rsidR="009538B5" w:rsidRPr="0076502B" w:rsidRDefault="009538B5" w:rsidP="002424BE">
      <w:pPr>
        <w:spacing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</w:t>
      </w:r>
      <w:r w:rsidRPr="0076502B">
        <w:rPr>
          <w:sz w:val="20"/>
          <w:szCs w:val="20"/>
          <w:lang w:eastAsia="zh-CN"/>
        </w:rPr>
        <w:t>) Din toplumun ahlakını etkilemez.</w:t>
      </w:r>
    </w:p>
    <w:p w:rsidR="009538B5" w:rsidRPr="0076502B" w:rsidRDefault="009538B5" w:rsidP="002424BE">
      <w:pPr>
        <w:spacing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d</w:t>
      </w:r>
      <w:r w:rsidRPr="0076502B">
        <w:rPr>
          <w:sz w:val="20"/>
          <w:szCs w:val="20"/>
          <w:lang w:eastAsia="zh-CN"/>
        </w:rPr>
        <w:t>) Dinsiz milletlerin devamına imkân yoktur.</w:t>
      </w:r>
    </w:p>
    <w:p w:rsidR="009538B5" w:rsidRPr="0076502B" w:rsidRDefault="009538B5" w:rsidP="002424BE">
      <w:pPr>
        <w:spacing w:line="276" w:lineRule="auto"/>
        <w:rPr>
          <w:sz w:val="20"/>
          <w:szCs w:val="20"/>
          <w:lang w:eastAsia="zh-CN"/>
        </w:rPr>
      </w:pPr>
      <w:r w:rsidRPr="0076502B">
        <w:rPr>
          <w:sz w:val="20"/>
          <w:szCs w:val="20"/>
          <w:lang w:eastAsia="zh-CN"/>
        </w:rPr>
        <w:t>e</w:t>
      </w:r>
      <w:r>
        <w:rPr>
          <w:sz w:val="20"/>
          <w:szCs w:val="20"/>
          <w:lang w:eastAsia="zh-CN"/>
        </w:rPr>
        <w:t xml:space="preserve">) Din insanın sosyalleşmesini sağlar. </w:t>
      </w:r>
    </w:p>
    <w:p w:rsidR="009538B5" w:rsidRPr="0076502B" w:rsidRDefault="009538B5" w:rsidP="00FE18CA">
      <w:pPr>
        <w:rPr>
          <w:b/>
          <w:sz w:val="20"/>
          <w:szCs w:val="20"/>
        </w:rPr>
      </w:pPr>
    </w:p>
    <w:p w:rsidR="009538B5" w:rsidRPr="0076502B" w:rsidRDefault="009538B5" w:rsidP="00FE18CA">
      <w:pPr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7) Müslümanların dinini öğrenmek için birinci ana kaynağı nedir?</w:t>
      </w:r>
    </w:p>
    <w:p w:rsidR="009538B5" w:rsidRPr="0076502B" w:rsidRDefault="009538B5" w:rsidP="00FE18CA">
      <w:pPr>
        <w:pStyle w:val="Header"/>
        <w:rPr>
          <w:sz w:val="20"/>
          <w:szCs w:val="20"/>
        </w:rPr>
      </w:pPr>
      <w:r w:rsidRPr="0076502B">
        <w:rPr>
          <w:sz w:val="20"/>
          <w:szCs w:val="20"/>
        </w:rPr>
        <w:t>a) Hadis       b)Sünnet     c) Kur’an      d) Mezhep     e) İlmihal</w:t>
      </w:r>
    </w:p>
    <w:p w:rsidR="009538B5" w:rsidRPr="0076502B" w:rsidRDefault="009538B5" w:rsidP="00FE18CA">
      <w:pPr>
        <w:pStyle w:val="Header"/>
        <w:rPr>
          <w:sz w:val="20"/>
          <w:szCs w:val="20"/>
        </w:rPr>
      </w:pPr>
    </w:p>
    <w:p w:rsidR="009538B5" w:rsidRPr="0076502B" w:rsidRDefault="009538B5" w:rsidP="00FE18CA">
      <w:pPr>
        <w:pStyle w:val="Header"/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8) Kur’an’ın kitap haline getirilmiş şekline ne ad verilir?</w:t>
      </w:r>
    </w:p>
    <w:p w:rsidR="009538B5" w:rsidRPr="0076502B" w:rsidRDefault="009538B5" w:rsidP="00FE18CA">
      <w:pPr>
        <w:ind w:left="360"/>
        <w:rPr>
          <w:sz w:val="20"/>
          <w:szCs w:val="20"/>
        </w:rPr>
      </w:pPr>
      <w:r w:rsidRPr="0076502B">
        <w:rPr>
          <w:sz w:val="20"/>
          <w:szCs w:val="20"/>
        </w:rPr>
        <w:t xml:space="preserve">a) Mushaf  </w:t>
      </w:r>
      <w:r w:rsidRPr="0076502B">
        <w:rPr>
          <w:sz w:val="20"/>
          <w:szCs w:val="20"/>
        </w:rPr>
        <w:tab/>
      </w:r>
      <w:r w:rsidRPr="0076502B">
        <w:rPr>
          <w:sz w:val="20"/>
          <w:szCs w:val="20"/>
        </w:rPr>
        <w:tab/>
        <w:t>b) Mezheb</w:t>
      </w:r>
      <w:r w:rsidRPr="0076502B">
        <w:rPr>
          <w:sz w:val="20"/>
          <w:szCs w:val="20"/>
        </w:rPr>
        <w:tab/>
        <w:t xml:space="preserve">c) Kıraat </w:t>
      </w:r>
      <w:r w:rsidRPr="0076502B">
        <w:rPr>
          <w:sz w:val="20"/>
          <w:szCs w:val="20"/>
        </w:rPr>
        <w:tab/>
      </w:r>
      <w:r w:rsidRPr="0076502B">
        <w:rPr>
          <w:sz w:val="20"/>
          <w:szCs w:val="20"/>
        </w:rPr>
        <w:tab/>
        <w:t>d) Tecvid</w:t>
      </w:r>
      <w:r w:rsidRPr="0076502B">
        <w:rPr>
          <w:sz w:val="20"/>
          <w:szCs w:val="20"/>
        </w:rPr>
        <w:tab/>
      </w:r>
      <w:r w:rsidRPr="0076502B">
        <w:rPr>
          <w:sz w:val="20"/>
          <w:szCs w:val="20"/>
        </w:rPr>
        <w:tab/>
        <w:t>e) Suhuf</w:t>
      </w:r>
    </w:p>
    <w:p w:rsidR="009538B5" w:rsidRPr="0076502B" w:rsidRDefault="009538B5" w:rsidP="00FE18CA">
      <w:pPr>
        <w:rPr>
          <w:b/>
          <w:sz w:val="20"/>
          <w:szCs w:val="20"/>
        </w:rPr>
      </w:pPr>
    </w:p>
    <w:p w:rsidR="009538B5" w:rsidRPr="0076502B" w:rsidRDefault="009538B5" w:rsidP="00FE18CA">
      <w:pPr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9)Kur’an’ın geniş açıklamasını yapan kişiye ne ad verilir?</w:t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>a) Mütefessir</w:t>
      </w:r>
      <w:r w:rsidRPr="0076502B">
        <w:rPr>
          <w:sz w:val="20"/>
          <w:szCs w:val="20"/>
        </w:rPr>
        <w:tab/>
        <w:t>b) Müseffir</w:t>
      </w:r>
      <w:r w:rsidRPr="0076502B">
        <w:rPr>
          <w:sz w:val="20"/>
          <w:szCs w:val="20"/>
        </w:rPr>
        <w:tab/>
        <w:t>c) Müfessir</w:t>
      </w:r>
      <w:r w:rsidRPr="0076502B">
        <w:rPr>
          <w:sz w:val="20"/>
          <w:szCs w:val="20"/>
        </w:rPr>
        <w:tab/>
      </w:r>
    </w:p>
    <w:p w:rsidR="009538B5" w:rsidRPr="0076502B" w:rsidRDefault="009538B5" w:rsidP="00FE18CA">
      <w:pPr>
        <w:ind w:firstLine="708"/>
        <w:rPr>
          <w:sz w:val="20"/>
          <w:szCs w:val="20"/>
        </w:rPr>
      </w:pPr>
      <w:r w:rsidRPr="0076502B">
        <w:rPr>
          <w:sz w:val="20"/>
          <w:szCs w:val="20"/>
        </w:rPr>
        <w:t>d) Müessir</w:t>
      </w:r>
      <w:r w:rsidRPr="0076502B">
        <w:rPr>
          <w:sz w:val="20"/>
          <w:szCs w:val="20"/>
        </w:rPr>
        <w:tab/>
        <w:t>e) Mütercim</w:t>
      </w:r>
    </w:p>
    <w:p w:rsidR="009538B5" w:rsidRPr="0076502B" w:rsidRDefault="009538B5" w:rsidP="00FE18CA">
      <w:pPr>
        <w:rPr>
          <w:sz w:val="20"/>
          <w:szCs w:val="20"/>
        </w:rPr>
      </w:pPr>
    </w:p>
    <w:p w:rsidR="009538B5" w:rsidRPr="0076502B" w:rsidRDefault="009538B5" w:rsidP="00FE18CA">
      <w:pPr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10) Kur’an kaç yıllık bir sürede tamamlanmıştır?</w:t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>a) 13</w:t>
      </w:r>
      <w:r w:rsidRPr="0076502B">
        <w:rPr>
          <w:sz w:val="20"/>
          <w:szCs w:val="20"/>
        </w:rPr>
        <w:tab/>
        <w:t xml:space="preserve">             b) 20</w:t>
      </w:r>
      <w:r w:rsidRPr="0076502B">
        <w:rPr>
          <w:sz w:val="20"/>
          <w:szCs w:val="20"/>
        </w:rPr>
        <w:tab/>
        <w:t xml:space="preserve">        c) 33          d) 40          e)23</w:t>
      </w:r>
    </w:p>
    <w:p w:rsidR="009538B5" w:rsidRPr="0076502B" w:rsidRDefault="009538B5" w:rsidP="00FE18CA">
      <w:pPr>
        <w:rPr>
          <w:sz w:val="20"/>
          <w:szCs w:val="20"/>
        </w:rPr>
      </w:pPr>
    </w:p>
    <w:p w:rsidR="009538B5" w:rsidRPr="0076502B" w:rsidRDefault="009538B5" w:rsidP="00FE18CA">
      <w:pPr>
        <w:jc w:val="both"/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11.Hangisi Kuran-ı Kerim için söylenemez?</w:t>
      </w:r>
    </w:p>
    <w:p w:rsidR="009538B5" w:rsidRPr="0076502B" w:rsidRDefault="009538B5" w:rsidP="00FE18CA">
      <w:pPr>
        <w:jc w:val="both"/>
        <w:rPr>
          <w:sz w:val="20"/>
          <w:szCs w:val="20"/>
        </w:rPr>
      </w:pPr>
      <w:r w:rsidRPr="0076502B">
        <w:rPr>
          <w:sz w:val="20"/>
          <w:szCs w:val="20"/>
        </w:rPr>
        <w:t xml:space="preserve">a) Son ilahi kitaptır.      </w:t>
      </w:r>
      <w:r w:rsidRPr="0076502B">
        <w:rPr>
          <w:sz w:val="20"/>
          <w:szCs w:val="20"/>
        </w:rPr>
        <w:tab/>
      </w:r>
      <w:r w:rsidRPr="0076502B">
        <w:rPr>
          <w:sz w:val="20"/>
          <w:szCs w:val="20"/>
        </w:rPr>
        <w:tab/>
        <w:t>b) Evrenseldir</w:t>
      </w:r>
      <w:r w:rsidRPr="0076502B">
        <w:rPr>
          <w:sz w:val="20"/>
          <w:szCs w:val="20"/>
        </w:rPr>
        <w:tab/>
      </w:r>
    </w:p>
    <w:p w:rsidR="009538B5" w:rsidRPr="0076502B" w:rsidRDefault="009538B5" w:rsidP="00FE18CA">
      <w:pPr>
        <w:jc w:val="both"/>
        <w:rPr>
          <w:sz w:val="20"/>
          <w:szCs w:val="20"/>
        </w:rPr>
      </w:pPr>
      <w:r w:rsidRPr="0076502B">
        <w:rPr>
          <w:sz w:val="20"/>
          <w:szCs w:val="20"/>
        </w:rPr>
        <w:t>c) Milli bir kitaptır</w:t>
      </w:r>
      <w:r w:rsidRPr="0076502B">
        <w:rPr>
          <w:sz w:val="20"/>
          <w:szCs w:val="20"/>
        </w:rPr>
        <w:tab/>
      </w:r>
      <w:r w:rsidRPr="0076502B">
        <w:rPr>
          <w:sz w:val="20"/>
          <w:szCs w:val="20"/>
        </w:rPr>
        <w:tab/>
        <w:t>d) Dili Arapçadır</w:t>
      </w:r>
      <w:r w:rsidRPr="0076502B">
        <w:rPr>
          <w:sz w:val="20"/>
          <w:szCs w:val="20"/>
        </w:rPr>
        <w:tab/>
      </w:r>
    </w:p>
    <w:p w:rsidR="009538B5" w:rsidRPr="0076502B" w:rsidRDefault="009538B5" w:rsidP="00FE18CA">
      <w:pPr>
        <w:jc w:val="both"/>
        <w:rPr>
          <w:sz w:val="20"/>
          <w:szCs w:val="20"/>
        </w:rPr>
      </w:pPr>
      <w:r w:rsidRPr="0076502B">
        <w:rPr>
          <w:sz w:val="20"/>
          <w:szCs w:val="20"/>
        </w:rPr>
        <w:t>e) Değiştirilmemiştir</w:t>
      </w:r>
    </w:p>
    <w:p w:rsidR="009538B5" w:rsidRPr="0076502B" w:rsidRDefault="009538B5" w:rsidP="00FE18CA">
      <w:pPr>
        <w:rPr>
          <w:b/>
          <w:sz w:val="20"/>
          <w:szCs w:val="20"/>
        </w:rPr>
      </w:pPr>
    </w:p>
    <w:p w:rsidR="009538B5" w:rsidRPr="0076502B" w:rsidRDefault="009538B5" w:rsidP="00FE18CA">
      <w:pPr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12)Aşağıda verilen tarihlerden hangisi Kur’an-i Kerim’in indiriliş süreci ile ilglidir?</w:t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 xml:space="preserve">a) Mirac-610 </w:t>
      </w:r>
      <w:r w:rsidRPr="0076502B">
        <w:rPr>
          <w:sz w:val="20"/>
          <w:szCs w:val="20"/>
        </w:rPr>
        <w:tab/>
        <w:t xml:space="preserve">       b) Kadir-622 </w:t>
      </w:r>
      <w:r w:rsidRPr="0076502B">
        <w:rPr>
          <w:sz w:val="20"/>
          <w:szCs w:val="20"/>
        </w:rPr>
        <w:tab/>
        <w:t xml:space="preserve">c) Regâip-610    </w:t>
      </w:r>
    </w:p>
    <w:p w:rsidR="009538B5" w:rsidRPr="0076502B" w:rsidRDefault="009538B5" w:rsidP="00FE18CA">
      <w:pPr>
        <w:ind w:firstLine="708"/>
        <w:rPr>
          <w:sz w:val="20"/>
          <w:szCs w:val="20"/>
        </w:rPr>
      </w:pPr>
      <w:r w:rsidRPr="0076502B">
        <w:rPr>
          <w:sz w:val="20"/>
          <w:szCs w:val="20"/>
        </w:rPr>
        <w:t xml:space="preserve">d) Kadir-610  </w:t>
      </w:r>
      <w:r w:rsidRPr="0076502B">
        <w:rPr>
          <w:sz w:val="20"/>
          <w:szCs w:val="20"/>
        </w:rPr>
        <w:tab/>
      </w:r>
      <w:r w:rsidRPr="0076502B">
        <w:rPr>
          <w:sz w:val="20"/>
          <w:szCs w:val="20"/>
        </w:rPr>
        <w:tab/>
        <w:t>e) Mirac-751</w:t>
      </w:r>
    </w:p>
    <w:p w:rsidR="009538B5" w:rsidRPr="00F76CBD" w:rsidRDefault="009538B5" w:rsidP="00FE18CA">
      <w:pPr>
        <w:jc w:val="both"/>
        <w:rPr>
          <w:b/>
          <w:sz w:val="20"/>
          <w:szCs w:val="20"/>
        </w:rPr>
      </w:pPr>
      <w:hyperlink r:id="rId5" w:history="1">
        <w:r w:rsidRPr="003F291B">
          <w:rPr>
            <w:rStyle w:val="Hyperlink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9538B5" w:rsidRPr="0076502B" w:rsidRDefault="009538B5" w:rsidP="00FE18CA">
      <w:pPr>
        <w:jc w:val="both"/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13)Peygamber efendimizin söylemiş olduğu sözlere, dinimizde ne ad verilir?</w:t>
      </w:r>
    </w:p>
    <w:p w:rsidR="009538B5" w:rsidRPr="0076502B" w:rsidRDefault="009538B5" w:rsidP="00FE18CA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76502B">
        <w:rPr>
          <w:sz w:val="20"/>
          <w:szCs w:val="20"/>
        </w:rPr>
        <w:t xml:space="preserve">)Kelam    </w:t>
      </w:r>
      <w:r>
        <w:rPr>
          <w:sz w:val="20"/>
          <w:szCs w:val="20"/>
        </w:rPr>
        <w:t>b</w:t>
      </w:r>
      <w:r w:rsidRPr="0076502B">
        <w:rPr>
          <w:sz w:val="20"/>
          <w:szCs w:val="20"/>
        </w:rPr>
        <w:t xml:space="preserve">) Akaid     </w:t>
      </w:r>
      <w:r>
        <w:rPr>
          <w:sz w:val="20"/>
          <w:szCs w:val="20"/>
        </w:rPr>
        <w:t>c</w:t>
      </w:r>
      <w:r w:rsidRPr="0076502B">
        <w:rPr>
          <w:sz w:val="20"/>
          <w:szCs w:val="20"/>
        </w:rPr>
        <w:t xml:space="preserve">) Fıkıh     </w:t>
      </w:r>
      <w:r>
        <w:rPr>
          <w:sz w:val="20"/>
          <w:szCs w:val="20"/>
        </w:rPr>
        <w:t>d</w:t>
      </w:r>
      <w:r w:rsidRPr="0076502B">
        <w:rPr>
          <w:sz w:val="20"/>
          <w:szCs w:val="20"/>
        </w:rPr>
        <w:t xml:space="preserve">)Tefsir      </w:t>
      </w:r>
      <w:r>
        <w:rPr>
          <w:sz w:val="20"/>
          <w:szCs w:val="20"/>
        </w:rPr>
        <w:t>e</w:t>
      </w:r>
      <w:r w:rsidRPr="0076502B">
        <w:rPr>
          <w:sz w:val="20"/>
          <w:szCs w:val="20"/>
        </w:rPr>
        <w:t xml:space="preserve">) Hadis </w:t>
      </w:r>
    </w:p>
    <w:p w:rsidR="009538B5" w:rsidRPr="0076502B" w:rsidRDefault="009538B5" w:rsidP="00FE18CA">
      <w:pPr>
        <w:jc w:val="both"/>
        <w:rPr>
          <w:sz w:val="20"/>
          <w:szCs w:val="20"/>
        </w:rPr>
      </w:pPr>
    </w:p>
    <w:p w:rsidR="009538B5" w:rsidRPr="0076502B" w:rsidRDefault="009538B5" w:rsidP="00FE18CA">
      <w:pPr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14)Hz Muhammed’e indirilen ilk ayetler hangi surenin ayetleridir?</w:t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 xml:space="preserve">A) Fatiha suresi 1-5 </w:t>
      </w:r>
      <w:r w:rsidRPr="0076502B">
        <w:rPr>
          <w:sz w:val="20"/>
          <w:szCs w:val="20"/>
        </w:rPr>
        <w:tab/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>b) Ayet’el Kürsi</w:t>
      </w:r>
      <w:r w:rsidRPr="0076502B">
        <w:rPr>
          <w:sz w:val="20"/>
          <w:szCs w:val="20"/>
        </w:rPr>
        <w:tab/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 xml:space="preserve">c) Müddesir suresi, 1-5 </w:t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>d) Alâk suresi, 1- 5</w:t>
      </w:r>
    </w:p>
    <w:p w:rsidR="009538B5" w:rsidRPr="0076502B" w:rsidRDefault="009538B5" w:rsidP="00FE18CA">
      <w:pPr>
        <w:rPr>
          <w:sz w:val="20"/>
          <w:szCs w:val="20"/>
        </w:rPr>
      </w:pPr>
      <w:r w:rsidRPr="0076502B">
        <w:rPr>
          <w:sz w:val="20"/>
          <w:szCs w:val="20"/>
        </w:rPr>
        <w:t>e)Fatiha suresi, 1-7</w:t>
      </w:r>
    </w:p>
    <w:p w:rsidR="009538B5" w:rsidRPr="0076502B" w:rsidRDefault="009538B5" w:rsidP="00FE18CA">
      <w:pPr>
        <w:rPr>
          <w:sz w:val="20"/>
          <w:szCs w:val="20"/>
        </w:rPr>
      </w:pPr>
    </w:p>
    <w:p w:rsidR="009538B5" w:rsidRPr="0076502B" w:rsidRDefault="009538B5" w:rsidP="00FE18CA">
      <w:pPr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 xml:space="preserve">15) Aşağıdaki şahıslardan hangisi Kur’an’ın kitap haline getirilmesiyle görevlendirilmiştir? </w:t>
      </w:r>
    </w:p>
    <w:p w:rsidR="009538B5" w:rsidRPr="0076502B" w:rsidRDefault="009538B5" w:rsidP="00FE18CA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76502B">
        <w:rPr>
          <w:sz w:val="20"/>
          <w:szCs w:val="20"/>
        </w:rPr>
        <w:t>) Hz. Ebu Bekir</w:t>
      </w:r>
    </w:p>
    <w:p w:rsidR="009538B5" w:rsidRPr="0076502B" w:rsidRDefault="009538B5" w:rsidP="00FE18CA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Pr="0076502B">
        <w:rPr>
          <w:sz w:val="20"/>
          <w:szCs w:val="20"/>
        </w:rPr>
        <w:t>) Hz. Osman bin Avfan</w:t>
      </w:r>
    </w:p>
    <w:p w:rsidR="009538B5" w:rsidRPr="0076502B" w:rsidRDefault="009538B5" w:rsidP="00FE18CA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76502B">
        <w:rPr>
          <w:sz w:val="20"/>
          <w:szCs w:val="20"/>
        </w:rPr>
        <w:t>) Hz. Zeyd bin Sabit</w:t>
      </w:r>
    </w:p>
    <w:p w:rsidR="009538B5" w:rsidRPr="0076502B" w:rsidRDefault="009538B5" w:rsidP="00FE18CA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Pr="0076502B">
        <w:rPr>
          <w:sz w:val="20"/>
          <w:szCs w:val="20"/>
        </w:rPr>
        <w:t>) Hz. Ömer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>e) Halid bin velid</w:t>
      </w:r>
    </w:p>
    <w:p w:rsidR="009538B5" w:rsidRPr="0076502B" w:rsidRDefault="009538B5" w:rsidP="00FE18CA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16)Peygamberimizin farzlar dışında yaptığı ve bizimde yapmamızı istediği, davranış ve uygulamalarına ne denir?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 xml:space="preserve">a) </w:t>
      </w:r>
      <w:r w:rsidRPr="0076502B">
        <w:rPr>
          <w:bCs/>
          <w:sz w:val="20"/>
          <w:szCs w:val="20"/>
        </w:rPr>
        <w:t xml:space="preserve">Sünnet    </w:t>
      </w:r>
      <w:r w:rsidRPr="0076502B">
        <w:rPr>
          <w:b/>
          <w:bCs/>
          <w:sz w:val="20"/>
          <w:szCs w:val="20"/>
        </w:rPr>
        <w:t xml:space="preserve">b) </w:t>
      </w:r>
      <w:r w:rsidRPr="0076502B">
        <w:rPr>
          <w:bCs/>
          <w:sz w:val="20"/>
          <w:szCs w:val="20"/>
        </w:rPr>
        <w:t xml:space="preserve">Vacip    </w:t>
      </w:r>
      <w:r w:rsidRPr="0076502B">
        <w:rPr>
          <w:b/>
          <w:bCs/>
          <w:sz w:val="20"/>
          <w:szCs w:val="20"/>
        </w:rPr>
        <w:t>c)</w:t>
      </w:r>
      <w:r w:rsidRPr="0076502B">
        <w:rPr>
          <w:bCs/>
          <w:sz w:val="20"/>
          <w:szCs w:val="20"/>
        </w:rPr>
        <w:t xml:space="preserve"> farz </w:t>
      </w:r>
      <w:r w:rsidRPr="0076502B">
        <w:rPr>
          <w:b/>
          <w:bCs/>
          <w:sz w:val="20"/>
          <w:szCs w:val="20"/>
        </w:rPr>
        <w:t xml:space="preserve">  d)</w:t>
      </w:r>
      <w:r w:rsidRPr="0076502B">
        <w:rPr>
          <w:bCs/>
          <w:sz w:val="20"/>
          <w:szCs w:val="20"/>
        </w:rPr>
        <w:t xml:space="preserve"> Fıkıh     </w:t>
      </w:r>
      <w:r w:rsidRPr="0076502B">
        <w:rPr>
          <w:b/>
          <w:bCs/>
          <w:sz w:val="20"/>
          <w:szCs w:val="20"/>
        </w:rPr>
        <w:t>e)</w:t>
      </w:r>
      <w:r w:rsidRPr="0076502B">
        <w:rPr>
          <w:bCs/>
          <w:sz w:val="20"/>
          <w:szCs w:val="20"/>
        </w:rPr>
        <w:t xml:space="preserve"> Kelam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9538B5" w:rsidRDefault="009538B5" w:rsidP="00FE18CA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76502B">
        <w:rPr>
          <w:b/>
          <w:bCs/>
          <w:sz w:val="20"/>
          <w:szCs w:val="20"/>
        </w:rPr>
        <w:t>17)</w:t>
      </w:r>
      <w:r w:rsidRPr="0076502B">
        <w:rPr>
          <w:b/>
          <w:bCs/>
          <w:color w:val="000000"/>
          <w:sz w:val="20"/>
          <w:szCs w:val="20"/>
        </w:rPr>
        <w:t>.……… insanın doğuştan getirdiği Allah’a inanma ve bağlanma ihtiyacını ifade eden bir kavramdır. Boş bırakılan yere hangisi gelmelidir</w:t>
      </w:r>
      <w:r>
        <w:rPr>
          <w:b/>
          <w:bCs/>
          <w:color w:val="000000"/>
          <w:sz w:val="20"/>
          <w:szCs w:val="20"/>
        </w:rPr>
        <w:t>?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color w:val="000000"/>
          <w:sz w:val="20"/>
          <w:szCs w:val="20"/>
        </w:rPr>
        <w:t>a)</w:t>
      </w:r>
      <w:r>
        <w:rPr>
          <w:color w:val="000000"/>
          <w:sz w:val="20"/>
          <w:szCs w:val="20"/>
        </w:rPr>
        <w:t xml:space="preserve"> </w:t>
      </w:r>
      <w:r w:rsidRPr="0076502B">
        <w:rPr>
          <w:color w:val="000000"/>
          <w:sz w:val="20"/>
          <w:szCs w:val="20"/>
        </w:rPr>
        <w:t> Fıtrat   b) Adalet   c) İnsan  d) Tevhid  e)Rahm</w:t>
      </w:r>
      <w:r>
        <w:rPr>
          <w:color w:val="000000"/>
          <w:sz w:val="20"/>
          <w:szCs w:val="20"/>
        </w:rPr>
        <w:t>et</w:t>
      </w:r>
    </w:p>
    <w:p w:rsidR="009538B5" w:rsidRDefault="009538B5" w:rsidP="00FE18CA">
      <w:pPr>
        <w:pStyle w:val="NormalWeb"/>
        <w:spacing w:before="0" w:beforeAutospacing="0" w:after="0" w:afterAutospacing="0"/>
        <w:rPr>
          <w:b/>
          <w:bCs/>
          <w:sz w:val="20"/>
          <w:szCs w:val="20"/>
        </w:rPr>
      </w:pPr>
    </w:p>
    <w:p w:rsidR="009538B5" w:rsidRPr="0076502B" w:rsidRDefault="009538B5" w:rsidP="00FE18CA">
      <w:pPr>
        <w:pStyle w:val="NormalWeb"/>
        <w:spacing w:before="0" w:beforeAutospacing="0" w:after="0" w:afterAutospacing="0"/>
        <w:rPr>
          <w:b/>
          <w:color w:val="22160D"/>
          <w:sz w:val="20"/>
          <w:szCs w:val="20"/>
        </w:rPr>
      </w:pPr>
      <w:r w:rsidRPr="0076502B">
        <w:rPr>
          <w:b/>
          <w:bCs/>
          <w:sz w:val="20"/>
          <w:szCs w:val="20"/>
        </w:rPr>
        <w:t xml:space="preserve">18) </w:t>
      </w:r>
      <w:r w:rsidRPr="0076502B">
        <w:rPr>
          <w:b/>
          <w:color w:val="22160D"/>
          <w:sz w:val="20"/>
          <w:szCs w:val="20"/>
        </w:rPr>
        <w:t xml:space="preserve"> Aşağıdaki tanımlardan hangisi Kelime-i Şehadetin Türkçe anlamıdır?     </w:t>
      </w:r>
    </w:p>
    <w:p w:rsidR="009538B5" w:rsidRPr="0076502B" w:rsidRDefault="009538B5" w:rsidP="00FE18CA">
      <w:pPr>
        <w:pStyle w:val="NormalWeb"/>
        <w:spacing w:before="0" w:beforeAutospacing="0" w:after="0" w:afterAutospacing="0"/>
        <w:rPr>
          <w:color w:val="22160D"/>
          <w:sz w:val="20"/>
          <w:szCs w:val="20"/>
        </w:rPr>
      </w:pPr>
      <w:r w:rsidRPr="0076502B">
        <w:rPr>
          <w:color w:val="22160D"/>
          <w:sz w:val="20"/>
          <w:szCs w:val="20"/>
        </w:rPr>
        <w:t xml:space="preserve">a) Kesinlikle şehadet ederim ki, </w:t>
      </w:r>
      <w:hyperlink r:id="rId6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 xml:space="preserve">tan başka ilah yoktur ve yine kesinlikle tanıklık ederim ki Hz.Muhammed </w:t>
      </w:r>
      <w:hyperlink r:id="rId7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>’ın peygamberi ve elçisidir  </w:t>
      </w:r>
    </w:p>
    <w:p w:rsidR="009538B5" w:rsidRPr="0076502B" w:rsidRDefault="009538B5" w:rsidP="00FE18CA">
      <w:pPr>
        <w:pStyle w:val="NormalWeb"/>
        <w:spacing w:before="0" w:beforeAutospacing="0" w:after="0" w:afterAutospacing="0"/>
        <w:rPr>
          <w:color w:val="22160D"/>
          <w:sz w:val="20"/>
          <w:szCs w:val="20"/>
        </w:rPr>
      </w:pPr>
      <w:r w:rsidRPr="0076502B">
        <w:rPr>
          <w:color w:val="22160D"/>
          <w:sz w:val="20"/>
          <w:szCs w:val="20"/>
        </w:rPr>
        <w:t xml:space="preserve">b) Kesinlikle şehadet ederim ki, </w:t>
      </w:r>
      <w:hyperlink r:id="rId8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 xml:space="preserve">tan başka ilah yoktur ve yine kesinlikle tanıklık ederim ki Hz.Muhammed </w:t>
      </w:r>
      <w:hyperlink r:id="rId9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 xml:space="preserve">ın kulu ve elçisidir </w:t>
      </w:r>
    </w:p>
    <w:p w:rsidR="009538B5" w:rsidRPr="0076502B" w:rsidRDefault="009538B5" w:rsidP="00FE18CA">
      <w:pPr>
        <w:pStyle w:val="NormalWeb"/>
        <w:spacing w:before="0" w:beforeAutospacing="0" w:after="0" w:afterAutospacing="0"/>
        <w:rPr>
          <w:color w:val="22160D"/>
          <w:sz w:val="20"/>
          <w:szCs w:val="20"/>
        </w:rPr>
      </w:pPr>
      <w:r w:rsidRPr="0076502B">
        <w:rPr>
          <w:color w:val="22160D"/>
          <w:sz w:val="20"/>
          <w:szCs w:val="20"/>
        </w:rPr>
        <w:t xml:space="preserve">c) Kesinlikle şehadet ederim ki, </w:t>
      </w:r>
      <w:hyperlink r:id="rId10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 xml:space="preserve">tan başka ilah yoktur ve yine kesinlikle tanıklık ederim ki Hz.Muhammed </w:t>
      </w:r>
      <w:hyperlink r:id="rId11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 xml:space="preserve">ın kuludur  </w:t>
      </w:r>
    </w:p>
    <w:p w:rsidR="009538B5" w:rsidRPr="0076502B" w:rsidRDefault="009538B5" w:rsidP="00FE18CA">
      <w:pPr>
        <w:pStyle w:val="NormalWeb"/>
        <w:spacing w:before="0" w:beforeAutospacing="0" w:after="0" w:afterAutospacing="0"/>
        <w:rPr>
          <w:color w:val="22160D"/>
          <w:sz w:val="20"/>
          <w:szCs w:val="20"/>
        </w:rPr>
      </w:pPr>
      <w:r w:rsidRPr="0076502B">
        <w:rPr>
          <w:color w:val="22160D"/>
          <w:sz w:val="20"/>
          <w:szCs w:val="20"/>
        </w:rPr>
        <w:t xml:space="preserve">d) Kesinlikle şehadet ederim ki, </w:t>
      </w:r>
      <w:hyperlink r:id="rId12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 xml:space="preserve">tan başka ilah yoktur ve yine kesinlikle tanıklık ederim ki Hz.Muhammed </w:t>
      </w:r>
      <w:hyperlink r:id="rId13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>ın elçisidir</w:t>
      </w:r>
    </w:p>
    <w:p w:rsidR="009538B5" w:rsidRPr="0076502B" w:rsidRDefault="009538B5" w:rsidP="00FE18CA">
      <w:pPr>
        <w:pStyle w:val="NormalWeb"/>
        <w:spacing w:before="0" w:beforeAutospacing="0" w:after="0" w:afterAutospacing="0"/>
        <w:rPr>
          <w:color w:val="22160D"/>
          <w:sz w:val="20"/>
          <w:szCs w:val="20"/>
        </w:rPr>
      </w:pPr>
      <w:r w:rsidRPr="0076502B">
        <w:rPr>
          <w:bCs/>
          <w:sz w:val="20"/>
          <w:szCs w:val="20"/>
        </w:rPr>
        <w:t xml:space="preserve">e) </w:t>
      </w:r>
      <w:r w:rsidRPr="0076502B">
        <w:rPr>
          <w:color w:val="22160D"/>
          <w:sz w:val="20"/>
          <w:szCs w:val="20"/>
        </w:rPr>
        <w:t xml:space="preserve"> Kesinlikle şehadet ederim ki, </w:t>
      </w:r>
      <w:hyperlink r:id="rId14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 xml:space="preserve"> birdir ve yine kesinlikle tanıklık ederim ki Hz.Muhammed </w:t>
      </w:r>
      <w:hyperlink r:id="rId15" w:tooltip="Allah" w:history="1">
        <w:r w:rsidRPr="0076502B">
          <w:rPr>
            <w:rStyle w:val="Hyperlink"/>
            <w:sz w:val="20"/>
            <w:szCs w:val="20"/>
          </w:rPr>
          <w:t>Allah</w:t>
        </w:r>
      </w:hyperlink>
      <w:r w:rsidRPr="0076502B">
        <w:rPr>
          <w:color w:val="22160D"/>
          <w:sz w:val="20"/>
          <w:szCs w:val="20"/>
        </w:rPr>
        <w:t>’ın peygamberi ve elçisidir  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19) Peygamberimizin “Selamı yayınız” buyurması hangi sünnete örnektir?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a)</w:t>
      </w:r>
      <w:r w:rsidRPr="0076502B">
        <w:rPr>
          <w:bCs/>
          <w:sz w:val="20"/>
          <w:szCs w:val="20"/>
        </w:rPr>
        <w:t xml:space="preserve"> Takriri sünnet      </w:t>
      </w:r>
      <w:r w:rsidRPr="0076502B">
        <w:rPr>
          <w:b/>
          <w:bCs/>
          <w:sz w:val="20"/>
          <w:szCs w:val="20"/>
        </w:rPr>
        <w:t xml:space="preserve">b) </w:t>
      </w:r>
      <w:r w:rsidRPr="0076502B">
        <w:rPr>
          <w:bCs/>
          <w:sz w:val="20"/>
          <w:szCs w:val="20"/>
        </w:rPr>
        <w:t xml:space="preserve">Sözlü sünnet     </w:t>
      </w:r>
      <w:r w:rsidRPr="0076502B">
        <w:rPr>
          <w:b/>
          <w:bCs/>
          <w:sz w:val="20"/>
          <w:szCs w:val="20"/>
        </w:rPr>
        <w:t>c)</w:t>
      </w:r>
      <w:r w:rsidRPr="0076502B">
        <w:rPr>
          <w:bCs/>
          <w:sz w:val="20"/>
          <w:szCs w:val="20"/>
        </w:rPr>
        <w:t xml:space="preserve"> Fiili sünnet        </w:t>
      </w:r>
    </w:p>
    <w:p w:rsidR="009538B5" w:rsidRPr="0076502B" w:rsidRDefault="009538B5" w:rsidP="00FE18CA">
      <w:pPr>
        <w:autoSpaceDE w:val="0"/>
        <w:autoSpaceDN w:val="0"/>
        <w:adjustRightInd w:val="0"/>
        <w:ind w:firstLine="708"/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 xml:space="preserve"> </w:t>
      </w:r>
      <w:r w:rsidRPr="0076502B">
        <w:rPr>
          <w:b/>
          <w:bCs/>
          <w:sz w:val="20"/>
          <w:szCs w:val="20"/>
        </w:rPr>
        <w:t>d)</w:t>
      </w:r>
      <w:r w:rsidRPr="0076502B">
        <w:rPr>
          <w:bCs/>
          <w:sz w:val="20"/>
          <w:szCs w:val="20"/>
        </w:rPr>
        <w:t xml:space="preserve"> Takdiri sünnet           </w:t>
      </w:r>
      <w:r w:rsidRPr="0076502B">
        <w:rPr>
          <w:b/>
          <w:bCs/>
          <w:sz w:val="20"/>
          <w:szCs w:val="20"/>
        </w:rPr>
        <w:t>e)</w:t>
      </w:r>
      <w:r w:rsidRPr="0076502B">
        <w:rPr>
          <w:bCs/>
          <w:sz w:val="20"/>
          <w:szCs w:val="20"/>
        </w:rPr>
        <w:t xml:space="preserve"> Yazılı sünnet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20)</w:t>
      </w:r>
      <w:r w:rsidRPr="0076502B">
        <w:rPr>
          <w:bCs/>
          <w:sz w:val="20"/>
          <w:szCs w:val="20"/>
        </w:rPr>
        <w:t xml:space="preserve"> </w:t>
      </w:r>
      <w:r w:rsidRPr="0076502B">
        <w:rPr>
          <w:b/>
          <w:bCs/>
          <w:sz w:val="20"/>
          <w:szCs w:val="20"/>
        </w:rPr>
        <w:t>Peygamberimizin namaz, oruç, hac, zekat gibi çeşitli ibadetlerdeki davranış ve uygulamaları hangi sünnete girer?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a)</w:t>
      </w:r>
      <w:r w:rsidRPr="0076502B">
        <w:rPr>
          <w:bCs/>
          <w:sz w:val="20"/>
          <w:szCs w:val="20"/>
        </w:rPr>
        <w:t xml:space="preserve"> Takriri s.  </w:t>
      </w:r>
      <w:r w:rsidRPr="0076502B">
        <w:rPr>
          <w:bCs/>
          <w:sz w:val="20"/>
          <w:szCs w:val="20"/>
        </w:rPr>
        <w:tab/>
      </w:r>
      <w:r w:rsidRPr="0076502B">
        <w:rPr>
          <w:b/>
          <w:bCs/>
          <w:sz w:val="20"/>
          <w:szCs w:val="20"/>
        </w:rPr>
        <w:t>b)</w:t>
      </w:r>
      <w:r w:rsidRPr="0076502B">
        <w:rPr>
          <w:bCs/>
          <w:sz w:val="20"/>
          <w:szCs w:val="20"/>
        </w:rPr>
        <w:t xml:space="preserve"> Sözlü s. </w:t>
      </w:r>
      <w:r w:rsidRPr="0076502B">
        <w:rPr>
          <w:b/>
          <w:bCs/>
          <w:sz w:val="20"/>
          <w:szCs w:val="20"/>
        </w:rPr>
        <w:t>c)</w:t>
      </w:r>
      <w:r w:rsidRPr="0076502B">
        <w:rPr>
          <w:bCs/>
          <w:sz w:val="20"/>
          <w:szCs w:val="20"/>
        </w:rPr>
        <w:t xml:space="preserve"> Fiili s.  </w:t>
      </w:r>
      <w:r w:rsidRPr="0076502B">
        <w:rPr>
          <w:b/>
          <w:bCs/>
          <w:sz w:val="20"/>
          <w:szCs w:val="20"/>
        </w:rPr>
        <w:t>d)</w:t>
      </w:r>
      <w:r w:rsidRPr="0076502B">
        <w:rPr>
          <w:bCs/>
          <w:sz w:val="20"/>
          <w:szCs w:val="20"/>
        </w:rPr>
        <w:t xml:space="preserve"> Sahih s. </w:t>
      </w:r>
      <w:r w:rsidRPr="0076502B">
        <w:rPr>
          <w:b/>
          <w:bCs/>
          <w:sz w:val="20"/>
          <w:szCs w:val="20"/>
        </w:rPr>
        <w:t>e)</w:t>
      </w:r>
      <w:r w:rsidRPr="0076502B">
        <w:rPr>
          <w:bCs/>
          <w:sz w:val="20"/>
          <w:szCs w:val="20"/>
        </w:rPr>
        <w:t xml:space="preserve"> Yazılı s.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 xml:space="preserve">21) </w:t>
      </w:r>
      <w:r w:rsidRPr="0076502B">
        <w:rPr>
          <w:bCs/>
          <w:sz w:val="20"/>
          <w:szCs w:val="20"/>
        </w:rPr>
        <w:t xml:space="preserve"> </w:t>
      </w:r>
      <w:r w:rsidRPr="0076502B">
        <w:rPr>
          <w:b/>
          <w:bCs/>
          <w:sz w:val="20"/>
          <w:szCs w:val="20"/>
        </w:rPr>
        <w:t>Sahabe tarafından söylenen bir sözü veya işlenen bir fiili Peygamberimizin reddetmeyip susması nasıl bir sünnettir?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a)</w:t>
      </w:r>
      <w:r w:rsidRPr="0076502B">
        <w:rPr>
          <w:bCs/>
          <w:sz w:val="20"/>
          <w:szCs w:val="20"/>
        </w:rPr>
        <w:t xml:space="preserve"> Takriri s.</w:t>
      </w:r>
      <w:r w:rsidRPr="0076502B">
        <w:rPr>
          <w:bCs/>
          <w:sz w:val="20"/>
          <w:szCs w:val="20"/>
        </w:rPr>
        <w:tab/>
      </w:r>
      <w:r w:rsidRPr="0076502B">
        <w:rPr>
          <w:b/>
          <w:bCs/>
          <w:sz w:val="20"/>
          <w:szCs w:val="20"/>
        </w:rPr>
        <w:t>b)</w:t>
      </w:r>
      <w:r w:rsidRPr="0076502B">
        <w:rPr>
          <w:bCs/>
          <w:sz w:val="20"/>
          <w:szCs w:val="20"/>
        </w:rPr>
        <w:t xml:space="preserve"> Sözlü s.  </w:t>
      </w:r>
      <w:r w:rsidRPr="0076502B">
        <w:rPr>
          <w:b/>
          <w:bCs/>
          <w:sz w:val="20"/>
          <w:szCs w:val="20"/>
        </w:rPr>
        <w:t>c)</w:t>
      </w:r>
      <w:r w:rsidRPr="0076502B">
        <w:rPr>
          <w:bCs/>
          <w:sz w:val="20"/>
          <w:szCs w:val="20"/>
        </w:rPr>
        <w:t xml:space="preserve"> Fiili s.  </w:t>
      </w:r>
      <w:r w:rsidRPr="0076502B">
        <w:rPr>
          <w:b/>
          <w:bCs/>
          <w:sz w:val="20"/>
          <w:szCs w:val="20"/>
        </w:rPr>
        <w:t>d)</w:t>
      </w:r>
      <w:r w:rsidRPr="0076502B">
        <w:rPr>
          <w:bCs/>
          <w:sz w:val="20"/>
          <w:szCs w:val="20"/>
        </w:rPr>
        <w:t xml:space="preserve"> Sahih s.  </w:t>
      </w:r>
      <w:r w:rsidRPr="0076502B">
        <w:rPr>
          <w:b/>
          <w:bCs/>
          <w:sz w:val="20"/>
          <w:szCs w:val="20"/>
        </w:rPr>
        <w:t>e)</w:t>
      </w:r>
      <w:r w:rsidRPr="0076502B">
        <w:rPr>
          <w:bCs/>
          <w:sz w:val="20"/>
          <w:szCs w:val="20"/>
        </w:rPr>
        <w:t xml:space="preserve"> Yazılı s.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76502B">
        <w:rPr>
          <w:b/>
          <w:bCs/>
          <w:sz w:val="20"/>
          <w:szCs w:val="20"/>
        </w:rPr>
        <w:t>22) Kur’an’da kaç sure vardır?</w:t>
      </w:r>
    </w:p>
    <w:p w:rsidR="009538B5" w:rsidRPr="0076502B" w:rsidRDefault="009538B5" w:rsidP="00FE18CA">
      <w:pPr>
        <w:autoSpaceDE w:val="0"/>
        <w:autoSpaceDN w:val="0"/>
        <w:adjustRightInd w:val="0"/>
        <w:rPr>
          <w:bCs/>
          <w:sz w:val="20"/>
          <w:szCs w:val="20"/>
        </w:rPr>
      </w:pPr>
      <w:r w:rsidRPr="0076502B">
        <w:rPr>
          <w:bCs/>
          <w:sz w:val="20"/>
          <w:szCs w:val="20"/>
        </w:rPr>
        <w:t>a) 114</w:t>
      </w:r>
      <w:r w:rsidRPr="0076502B">
        <w:rPr>
          <w:bCs/>
          <w:sz w:val="20"/>
          <w:szCs w:val="20"/>
        </w:rPr>
        <w:tab/>
        <w:t xml:space="preserve">   b) 134</w:t>
      </w:r>
      <w:r w:rsidRPr="0076502B">
        <w:rPr>
          <w:bCs/>
          <w:sz w:val="20"/>
          <w:szCs w:val="20"/>
        </w:rPr>
        <w:tab/>
        <w:t xml:space="preserve">         c) 148</w:t>
      </w:r>
      <w:r w:rsidRPr="0076502B">
        <w:rPr>
          <w:bCs/>
          <w:sz w:val="20"/>
          <w:szCs w:val="20"/>
        </w:rPr>
        <w:tab/>
        <w:t>d) 6666</w:t>
      </w:r>
      <w:r w:rsidRPr="0076502B">
        <w:rPr>
          <w:bCs/>
          <w:sz w:val="20"/>
          <w:szCs w:val="20"/>
        </w:rPr>
        <w:tab/>
        <w:t xml:space="preserve">        e) 610</w:t>
      </w:r>
    </w:p>
    <w:p w:rsidR="009538B5" w:rsidRPr="0076502B" w:rsidRDefault="009538B5" w:rsidP="00FE18CA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sz w:val="20"/>
          <w:szCs w:val="20"/>
        </w:rPr>
      </w:pPr>
      <w:r w:rsidRPr="0076502B">
        <w:rPr>
          <w:b/>
          <w:bCs/>
          <w:sz w:val="20"/>
          <w:szCs w:val="20"/>
        </w:rPr>
        <w:t>23)</w:t>
      </w:r>
      <w:r w:rsidRPr="0076502B">
        <w:rPr>
          <w:b/>
          <w:sz w:val="20"/>
          <w:szCs w:val="20"/>
        </w:rPr>
        <w:t>Günümüze kadar ulaşmış Hadis konusundaki en meşhur altı esere ne denir?</w:t>
      </w:r>
    </w:p>
    <w:p w:rsidR="009538B5" w:rsidRPr="0076502B" w:rsidRDefault="009538B5" w:rsidP="00FE18CA">
      <w:pPr>
        <w:autoSpaceDE w:val="0"/>
        <w:autoSpaceDN w:val="0"/>
        <w:adjustRightInd w:val="0"/>
        <w:rPr>
          <w:sz w:val="20"/>
          <w:szCs w:val="20"/>
        </w:rPr>
      </w:pPr>
      <w:r w:rsidRPr="0076502B">
        <w:rPr>
          <w:b/>
          <w:sz w:val="20"/>
          <w:szCs w:val="20"/>
        </w:rPr>
        <w:t>a)</w:t>
      </w:r>
      <w:r w:rsidRPr="0076502B">
        <w:rPr>
          <w:sz w:val="20"/>
          <w:szCs w:val="20"/>
        </w:rPr>
        <w:t xml:space="preserve"> Sahih-i Buhari    </w:t>
      </w:r>
      <w:r w:rsidRPr="0076502B">
        <w:rPr>
          <w:b/>
          <w:sz w:val="20"/>
          <w:szCs w:val="20"/>
        </w:rPr>
        <w:t>b)</w:t>
      </w:r>
      <w:r w:rsidRPr="0076502B">
        <w:rPr>
          <w:sz w:val="20"/>
          <w:szCs w:val="20"/>
        </w:rPr>
        <w:t xml:space="preserve"> Sahih-i Müslim   </w:t>
      </w:r>
      <w:r w:rsidRPr="0076502B">
        <w:rPr>
          <w:b/>
          <w:sz w:val="20"/>
          <w:szCs w:val="20"/>
        </w:rPr>
        <w:t>c)</w:t>
      </w:r>
      <w:r w:rsidRPr="0076502B">
        <w:rPr>
          <w:sz w:val="20"/>
          <w:szCs w:val="20"/>
        </w:rPr>
        <w:t xml:space="preserve"> Kütüb-ü sitte</w:t>
      </w:r>
    </w:p>
    <w:p w:rsidR="009538B5" w:rsidRPr="0076502B" w:rsidRDefault="009538B5" w:rsidP="00FE18CA">
      <w:pPr>
        <w:autoSpaceDE w:val="0"/>
        <w:autoSpaceDN w:val="0"/>
        <w:adjustRightInd w:val="0"/>
        <w:ind w:firstLine="708"/>
        <w:rPr>
          <w:sz w:val="20"/>
          <w:szCs w:val="20"/>
        </w:rPr>
      </w:pPr>
      <w:r w:rsidRPr="0076502B">
        <w:rPr>
          <w:b/>
          <w:sz w:val="20"/>
          <w:szCs w:val="20"/>
        </w:rPr>
        <w:t>d)</w:t>
      </w:r>
      <w:r w:rsidRPr="0076502B">
        <w:rPr>
          <w:sz w:val="20"/>
          <w:szCs w:val="20"/>
        </w:rPr>
        <w:t xml:space="preserve"> Süneni Nesei</w:t>
      </w:r>
      <w:r w:rsidRPr="0076502B">
        <w:rPr>
          <w:sz w:val="20"/>
          <w:szCs w:val="20"/>
        </w:rPr>
        <w:tab/>
      </w:r>
      <w:r w:rsidRPr="0076502B">
        <w:rPr>
          <w:b/>
          <w:sz w:val="20"/>
          <w:szCs w:val="20"/>
        </w:rPr>
        <w:t>e)</w:t>
      </w:r>
      <w:r w:rsidRPr="0076502B">
        <w:rPr>
          <w:sz w:val="20"/>
          <w:szCs w:val="20"/>
        </w:rPr>
        <w:t xml:space="preserve"> Süneni Tirmizi</w:t>
      </w:r>
    </w:p>
    <w:p w:rsidR="009538B5" w:rsidRPr="0076502B" w:rsidRDefault="009538B5" w:rsidP="00FE18CA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 xml:space="preserve">24) Hz. Muhammed’in Kuran’ı açıklayan, dini amel ve sözleri </w:t>
      </w:r>
      <w:r>
        <w:rPr>
          <w:b/>
          <w:sz w:val="20"/>
          <w:szCs w:val="20"/>
        </w:rPr>
        <w:t xml:space="preserve">  </w:t>
      </w:r>
      <w:r w:rsidRPr="0076502B">
        <w:rPr>
          <w:b/>
          <w:sz w:val="20"/>
          <w:szCs w:val="20"/>
        </w:rPr>
        <w:t>zamana ve mekâna göre değişmez,…… niteliklidir.</w:t>
      </w:r>
    </w:p>
    <w:p w:rsidR="009538B5" w:rsidRPr="0076502B" w:rsidRDefault="009538B5" w:rsidP="00FE18CA">
      <w:pPr>
        <w:autoSpaceDE w:val="0"/>
        <w:autoSpaceDN w:val="0"/>
        <w:adjustRightInd w:val="0"/>
        <w:rPr>
          <w:b/>
          <w:sz w:val="20"/>
          <w:szCs w:val="20"/>
        </w:rPr>
      </w:pPr>
      <w:r w:rsidRPr="0076502B">
        <w:rPr>
          <w:b/>
          <w:sz w:val="20"/>
          <w:szCs w:val="20"/>
        </w:rPr>
        <w:t>Cümlesini en uygun hangi kelime ile tamamlayabiliriz?</w:t>
      </w:r>
    </w:p>
    <w:tbl>
      <w:tblPr>
        <w:tblpPr w:leftFromText="141" w:rightFromText="141" w:vertAnchor="text" w:horzAnchor="page" w:tblpX="6096" w:tblpY="46"/>
        <w:tblW w:w="4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9"/>
        <w:gridCol w:w="374"/>
        <w:gridCol w:w="373"/>
        <w:gridCol w:w="373"/>
        <w:gridCol w:w="373"/>
        <w:gridCol w:w="377"/>
        <w:gridCol w:w="379"/>
        <w:gridCol w:w="379"/>
        <w:gridCol w:w="379"/>
        <w:gridCol w:w="374"/>
        <w:gridCol w:w="379"/>
        <w:gridCol w:w="377"/>
      </w:tblGrid>
      <w:tr w:rsidR="009538B5" w:rsidRPr="007219D2" w:rsidTr="00CC4D5F">
        <w:trPr>
          <w:trHeight w:val="187"/>
        </w:trPr>
        <w:tc>
          <w:tcPr>
            <w:tcW w:w="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ADI SOYADI:</w:t>
            </w:r>
          </w:p>
        </w:tc>
        <w:tc>
          <w:tcPr>
            <w:tcW w:w="1496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C0C0C0"/>
            <w:vAlign w:val="center"/>
          </w:tcPr>
          <w:p w:rsidR="009538B5" w:rsidRPr="004F5E47" w:rsidRDefault="009538B5" w:rsidP="00CC4D5F">
            <w:pPr>
              <w:jc w:val="center"/>
              <w:rPr>
                <w:b/>
                <w:bCs/>
                <w:sz w:val="16"/>
                <w:szCs w:val="16"/>
              </w:rPr>
            </w:pPr>
            <w:r w:rsidRPr="004F5E47">
              <w:rPr>
                <w:b/>
                <w:bCs/>
                <w:sz w:val="16"/>
                <w:szCs w:val="16"/>
              </w:rPr>
              <w:t>DOĞRU: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0" w:type="dxa"/>
            <w:gridSpan w:val="3"/>
            <w:vMerge w:val="restart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538B5" w:rsidRPr="007219D2" w:rsidTr="00CC4D5F">
        <w:trPr>
          <w:trHeight w:val="187"/>
        </w:trPr>
        <w:tc>
          <w:tcPr>
            <w:tcW w:w="9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0E0E0"/>
            <w:noWrap/>
            <w:vAlign w:val="center"/>
          </w:tcPr>
          <w:p w:rsidR="009538B5" w:rsidRPr="004F5E47" w:rsidRDefault="009538B5" w:rsidP="00CC4D5F">
            <w:pPr>
              <w:rPr>
                <w:b/>
                <w:bCs/>
                <w:sz w:val="16"/>
                <w:szCs w:val="16"/>
              </w:rPr>
            </w:pPr>
            <w:r w:rsidRPr="004F5E47">
              <w:rPr>
                <w:b/>
                <w:bCs/>
                <w:sz w:val="16"/>
                <w:szCs w:val="16"/>
              </w:rPr>
              <w:t>SINIF:</w:t>
            </w:r>
          </w:p>
          <w:p w:rsidR="009538B5" w:rsidRPr="007219D2" w:rsidRDefault="009538B5" w:rsidP="00CC4D5F">
            <w:pPr>
              <w:rPr>
                <w:b/>
                <w:bCs/>
                <w:sz w:val="18"/>
                <w:szCs w:val="18"/>
              </w:rPr>
            </w:pPr>
            <w:r w:rsidRPr="004F5E47">
              <w:rPr>
                <w:b/>
                <w:bCs/>
                <w:sz w:val="16"/>
                <w:szCs w:val="16"/>
              </w:rPr>
              <w:t>NUMARA:</w:t>
            </w:r>
          </w:p>
        </w:tc>
        <w:tc>
          <w:tcPr>
            <w:tcW w:w="1496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C0C0C0"/>
            <w:vAlign w:val="center"/>
          </w:tcPr>
          <w:p w:rsidR="009538B5" w:rsidRPr="004F5E47" w:rsidRDefault="009538B5" w:rsidP="00CC4D5F">
            <w:pPr>
              <w:jc w:val="center"/>
              <w:rPr>
                <w:b/>
                <w:bCs/>
                <w:sz w:val="16"/>
                <w:szCs w:val="16"/>
              </w:rPr>
            </w:pPr>
            <w:r w:rsidRPr="004F5E47">
              <w:rPr>
                <w:b/>
                <w:bCs/>
                <w:sz w:val="16"/>
                <w:szCs w:val="16"/>
              </w:rPr>
              <w:t>YANLIŞ: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0" w:type="dxa"/>
            <w:gridSpan w:val="3"/>
            <w:vMerge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538B5" w:rsidRPr="007219D2" w:rsidTr="00CC4D5F">
        <w:trPr>
          <w:trHeight w:val="187"/>
        </w:trPr>
        <w:tc>
          <w:tcPr>
            <w:tcW w:w="5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73" w:type="dxa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73" w:type="dxa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7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3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74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377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E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74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top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top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pStyle w:val="Heading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9D2"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pStyle w:val="Heading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9D2"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pStyle w:val="Heading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9D2"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4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7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</w:tr>
      <w:tr w:rsidR="009538B5" w:rsidRPr="007219D2" w:rsidTr="00CC4D5F">
        <w:trPr>
          <w:trHeight w:val="375"/>
        </w:trPr>
        <w:tc>
          <w:tcPr>
            <w:tcW w:w="529" w:type="dxa"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bCs/>
                <w:sz w:val="18"/>
                <w:szCs w:val="18"/>
              </w:rPr>
            </w:pPr>
            <w:r w:rsidRPr="007219D2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74" w:type="dxa"/>
            <w:tcBorders>
              <w:lef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3" w:type="dxa"/>
            <w:tcBorders>
              <w:right w:val="double" w:sz="4" w:space="0" w:color="auto"/>
            </w:tcBorders>
            <w:noWrap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right w:val="double" w:sz="4" w:space="0" w:color="auto"/>
            </w:tcBorders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  <w:r w:rsidRPr="007219D2">
              <w:rPr>
                <w:b/>
                <w:sz w:val="18"/>
                <w:szCs w:val="18"/>
              </w:rPr>
              <w:t>O</w:t>
            </w:r>
          </w:p>
        </w:tc>
        <w:tc>
          <w:tcPr>
            <w:tcW w:w="379" w:type="dxa"/>
            <w:shd w:val="clear" w:color="auto" w:fill="C0C0C0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9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7" w:type="dxa"/>
            <w:shd w:val="clear" w:color="auto" w:fill="FFFFFF"/>
            <w:vAlign w:val="center"/>
          </w:tcPr>
          <w:p w:rsidR="009538B5" w:rsidRPr="007219D2" w:rsidRDefault="009538B5" w:rsidP="00CC4D5F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538B5" w:rsidRPr="0076502B" w:rsidRDefault="009538B5" w:rsidP="00FE18CA">
      <w:pPr>
        <w:autoSpaceDE w:val="0"/>
        <w:autoSpaceDN w:val="0"/>
        <w:adjustRightInd w:val="0"/>
        <w:rPr>
          <w:sz w:val="20"/>
          <w:szCs w:val="20"/>
        </w:rPr>
      </w:pPr>
      <w:r w:rsidRPr="0076502B">
        <w:rPr>
          <w:b/>
          <w:sz w:val="20"/>
          <w:szCs w:val="20"/>
        </w:rPr>
        <w:t>a)</w:t>
      </w:r>
      <w:r w:rsidRPr="0076502B">
        <w:rPr>
          <w:sz w:val="20"/>
          <w:szCs w:val="20"/>
        </w:rPr>
        <w:t xml:space="preserve"> Toplumsal    </w:t>
      </w:r>
      <w:r w:rsidRPr="0076502B">
        <w:rPr>
          <w:b/>
          <w:sz w:val="20"/>
          <w:szCs w:val="20"/>
        </w:rPr>
        <w:t>b)</w:t>
      </w:r>
      <w:r w:rsidRPr="0076502B">
        <w:rPr>
          <w:sz w:val="20"/>
          <w:szCs w:val="20"/>
        </w:rPr>
        <w:t xml:space="preserve"> Kişisel   </w:t>
      </w:r>
      <w:r w:rsidRPr="0076502B">
        <w:rPr>
          <w:b/>
          <w:sz w:val="20"/>
          <w:szCs w:val="20"/>
        </w:rPr>
        <w:t>c)</w:t>
      </w:r>
      <w:r w:rsidRPr="0076502B">
        <w:rPr>
          <w:sz w:val="20"/>
          <w:szCs w:val="20"/>
        </w:rPr>
        <w:t xml:space="preserve"> Sosyal   </w:t>
      </w:r>
      <w:r w:rsidRPr="0076502B">
        <w:rPr>
          <w:b/>
          <w:sz w:val="20"/>
          <w:szCs w:val="20"/>
        </w:rPr>
        <w:t>d)</w:t>
      </w:r>
      <w:r w:rsidRPr="0076502B">
        <w:rPr>
          <w:sz w:val="20"/>
          <w:szCs w:val="20"/>
        </w:rPr>
        <w:t xml:space="preserve"> Yerel    </w:t>
      </w:r>
      <w:r w:rsidRPr="0076502B">
        <w:rPr>
          <w:b/>
          <w:sz w:val="20"/>
          <w:szCs w:val="20"/>
        </w:rPr>
        <w:t>e)</w:t>
      </w:r>
      <w:r w:rsidRPr="0076502B">
        <w:rPr>
          <w:sz w:val="20"/>
          <w:szCs w:val="20"/>
        </w:rPr>
        <w:t xml:space="preserve"> Evrensel</w:t>
      </w:r>
    </w:p>
    <w:p w:rsidR="009538B5" w:rsidRPr="0076502B" w:rsidRDefault="009538B5" w:rsidP="00FE18CA">
      <w:pPr>
        <w:autoSpaceDE w:val="0"/>
        <w:autoSpaceDN w:val="0"/>
        <w:adjustRightInd w:val="0"/>
        <w:rPr>
          <w:sz w:val="20"/>
          <w:szCs w:val="20"/>
        </w:rPr>
      </w:pPr>
    </w:p>
    <w:p w:rsidR="009538B5" w:rsidRPr="0076502B" w:rsidRDefault="009538B5" w:rsidP="00FE18CA">
      <w:pPr>
        <w:autoSpaceDE w:val="0"/>
        <w:autoSpaceDN w:val="0"/>
        <w:adjustRightInd w:val="0"/>
        <w:rPr>
          <w:sz w:val="20"/>
          <w:szCs w:val="20"/>
        </w:rPr>
      </w:pPr>
      <w:r w:rsidRPr="0076502B">
        <w:rPr>
          <w:b/>
          <w:sz w:val="20"/>
          <w:szCs w:val="20"/>
        </w:rPr>
        <w:t xml:space="preserve">25) </w:t>
      </w:r>
      <w:r w:rsidRPr="0076502B">
        <w:rPr>
          <w:sz w:val="20"/>
          <w:szCs w:val="20"/>
        </w:rPr>
        <w:t xml:space="preserve"> </w:t>
      </w:r>
      <w:r w:rsidRPr="0076502B">
        <w:rPr>
          <w:b/>
          <w:sz w:val="20"/>
          <w:szCs w:val="20"/>
        </w:rPr>
        <w:t>Peygamberimizin sünnetlerini en çok hangi kaynaklardan öğrenebiliriz?</w:t>
      </w:r>
    </w:p>
    <w:p w:rsidR="009538B5" w:rsidRPr="0076502B" w:rsidRDefault="009538B5" w:rsidP="00FE18CA">
      <w:pPr>
        <w:autoSpaceDE w:val="0"/>
        <w:autoSpaceDN w:val="0"/>
        <w:adjustRightInd w:val="0"/>
        <w:rPr>
          <w:sz w:val="20"/>
          <w:szCs w:val="20"/>
        </w:rPr>
      </w:pPr>
      <w:r w:rsidRPr="0076502B">
        <w:rPr>
          <w:b/>
          <w:sz w:val="20"/>
          <w:szCs w:val="20"/>
        </w:rPr>
        <w:t>a)</w:t>
      </w:r>
      <w:r w:rsidRPr="0076502B">
        <w:rPr>
          <w:sz w:val="20"/>
          <w:szCs w:val="20"/>
        </w:rPr>
        <w:t xml:space="preserve"> Hadis kitaplarından           </w:t>
      </w:r>
      <w:r w:rsidRPr="0076502B">
        <w:rPr>
          <w:b/>
          <w:sz w:val="20"/>
          <w:szCs w:val="20"/>
        </w:rPr>
        <w:t>b)</w:t>
      </w:r>
      <w:r w:rsidRPr="0076502B">
        <w:rPr>
          <w:sz w:val="20"/>
          <w:szCs w:val="20"/>
        </w:rPr>
        <w:t xml:space="preserve"> Fıkıh kitaplarından</w:t>
      </w:r>
    </w:p>
    <w:p w:rsidR="009538B5" w:rsidRPr="0076502B" w:rsidRDefault="009538B5" w:rsidP="00FE18CA">
      <w:pPr>
        <w:autoSpaceDE w:val="0"/>
        <w:autoSpaceDN w:val="0"/>
        <w:adjustRightInd w:val="0"/>
        <w:rPr>
          <w:sz w:val="20"/>
          <w:szCs w:val="20"/>
        </w:rPr>
      </w:pPr>
      <w:r w:rsidRPr="0076502B">
        <w:rPr>
          <w:b/>
          <w:sz w:val="20"/>
          <w:szCs w:val="20"/>
        </w:rPr>
        <w:t>c)</w:t>
      </w:r>
      <w:r w:rsidRPr="0076502B">
        <w:rPr>
          <w:sz w:val="20"/>
          <w:szCs w:val="20"/>
        </w:rPr>
        <w:t xml:space="preserve"> Kur’an-ı Kerim’den             </w:t>
      </w:r>
      <w:r w:rsidRPr="0076502B">
        <w:rPr>
          <w:b/>
          <w:sz w:val="20"/>
          <w:szCs w:val="20"/>
        </w:rPr>
        <w:t>d)</w:t>
      </w:r>
      <w:r w:rsidRPr="0076502B">
        <w:rPr>
          <w:sz w:val="20"/>
          <w:szCs w:val="20"/>
        </w:rPr>
        <w:t xml:space="preserve"> Kelam kitaplarından</w:t>
      </w:r>
    </w:p>
    <w:p w:rsidR="009538B5" w:rsidRPr="0076502B" w:rsidRDefault="009538B5" w:rsidP="00FE18CA">
      <w:pPr>
        <w:jc w:val="both"/>
        <w:rPr>
          <w:sz w:val="20"/>
          <w:szCs w:val="20"/>
        </w:rPr>
      </w:pPr>
      <w:r w:rsidRPr="0076502B">
        <w:rPr>
          <w:b/>
          <w:sz w:val="20"/>
          <w:szCs w:val="20"/>
        </w:rPr>
        <w:t>e)</w:t>
      </w:r>
      <w:r w:rsidRPr="0076502B">
        <w:rPr>
          <w:sz w:val="20"/>
          <w:szCs w:val="20"/>
        </w:rPr>
        <w:t xml:space="preserve"> Tasavvuf kitaplarından</w:t>
      </w:r>
    </w:p>
    <w:p w:rsidR="009538B5" w:rsidRDefault="009538B5" w:rsidP="0076502B">
      <w:pPr>
        <w:autoSpaceDE w:val="0"/>
        <w:autoSpaceDN w:val="0"/>
        <w:adjustRightInd w:val="0"/>
        <w:rPr>
          <w:sz w:val="20"/>
          <w:szCs w:val="20"/>
        </w:rPr>
      </w:pPr>
      <w:r w:rsidRPr="0076502B">
        <w:rPr>
          <w:sz w:val="20"/>
          <w:szCs w:val="20"/>
        </w:rPr>
        <w:t xml:space="preserve"> </w:t>
      </w:r>
    </w:p>
    <w:p w:rsidR="009538B5" w:rsidRPr="005C6BBA" w:rsidRDefault="009538B5" w:rsidP="0076502B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76502B">
        <w:rPr>
          <w:sz w:val="20"/>
          <w:szCs w:val="20"/>
        </w:rPr>
        <w:t xml:space="preserve"> </w:t>
      </w:r>
      <w:r w:rsidRPr="005C6BBA">
        <w:rPr>
          <w:b/>
          <w:bCs/>
          <w:color w:val="000000"/>
          <w:sz w:val="20"/>
          <w:szCs w:val="20"/>
        </w:rPr>
        <w:t>26) Aşağıdakilerden hangisi</w:t>
      </w:r>
      <w:r w:rsidRPr="005C6BBA">
        <w:rPr>
          <w:b/>
          <w:bCs/>
          <w:color w:val="000000"/>
          <w:sz w:val="20"/>
          <w:szCs w:val="20"/>
          <w:u w:val="single"/>
        </w:rPr>
        <w:t> yanlış </w:t>
      </w:r>
      <w:r w:rsidRPr="005C6BBA">
        <w:rPr>
          <w:b/>
          <w:bCs/>
          <w:color w:val="000000"/>
          <w:sz w:val="20"/>
          <w:szCs w:val="20"/>
        </w:rPr>
        <w:t>bir düşüncedir?</w:t>
      </w:r>
      <w:r w:rsidRPr="005C6BBA">
        <w:rPr>
          <w:b/>
          <w:color w:val="000000"/>
          <w:sz w:val="20"/>
          <w:szCs w:val="20"/>
        </w:rPr>
        <w:t xml:space="preserve">    </w:t>
      </w:r>
    </w:p>
    <w:p w:rsidR="009538B5" w:rsidRPr="005C6BBA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 xml:space="preserve">a) İnsan aklıyla düşünür, iyiyi kötüden ayırt edebilir. </w:t>
      </w:r>
    </w:p>
    <w:p w:rsidR="009538B5" w:rsidRPr="005C6BBA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>b) Akıl vahye göre sınırlı bilgiler içerir.          </w:t>
      </w:r>
    </w:p>
    <w:p w:rsidR="009538B5" w:rsidRPr="005C6BBA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 xml:space="preserve"> c) İslam dini insanın yaratılışına en uygun dindir. </w:t>
      </w:r>
    </w:p>
    <w:p w:rsidR="009538B5" w:rsidRPr="005C6BBA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>d) İbadetle ilgili konuları kendi aklımızla bulabiliriz.</w:t>
      </w:r>
    </w:p>
    <w:p w:rsidR="009538B5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>e)</w:t>
      </w:r>
      <w:r>
        <w:rPr>
          <w:color w:val="000000"/>
          <w:sz w:val="20"/>
          <w:szCs w:val="20"/>
        </w:rPr>
        <w:t xml:space="preserve"> Dini sorumluluk akıl ile başlar.</w:t>
      </w:r>
    </w:p>
    <w:p w:rsidR="009538B5" w:rsidRPr="005C6BBA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538B5" w:rsidRDefault="009538B5" w:rsidP="0076502B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27</w:t>
      </w:r>
      <w:r w:rsidRPr="005C6BBA">
        <w:rPr>
          <w:b/>
          <w:color w:val="000000"/>
          <w:sz w:val="20"/>
          <w:szCs w:val="20"/>
        </w:rPr>
        <w:t>)</w:t>
      </w:r>
      <w:r w:rsidRPr="005C6BBA">
        <w:rPr>
          <w:b/>
          <w:bCs/>
          <w:color w:val="000000"/>
          <w:sz w:val="20"/>
          <w:szCs w:val="20"/>
        </w:rPr>
        <w:t xml:space="preserve"> Aşağıdakilerden hangisi İslam dininin üzerinde durduğu belli başlı ilkelerdendir?</w:t>
      </w:r>
      <w:r w:rsidRPr="0076502B">
        <w:rPr>
          <w:b/>
          <w:bCs/>
          <w:color w:val="000000"/>
          <w:sz w:val="20"/>
          <w:szCs w:val="20"/>
        </w:rPr>
        <w:t>                                    </w:t>
      </w:r>
    </w:p>
    <w:p w:rsidR="009538B5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>a) İnançla ilgili konular </w:t>
      </w:r>
    </w:p>
    <w:p w:rsidR="009538B5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 xml:space="preserve">b) İbadetlerle ilgili konular    </w:t>
      </w:r>
    </w:p>
    <w:p w:rsidR="009538B5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>c)Ahlaki konular </w:t>
      </w:r>
    </w:p>
    <w:p w:rsidR="009538B5" w:rsidRDefault="009538B5" w:rsidP="0076502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 xml:space="preserve">d)Günlük hayata dair konular </w:t>
      </w:r>
    </w:p>
    <w:p w:rsidR="009538B5" w:rsidRPr="005C6BBA" w:rsidRDefault="009538B5" w:rsidP="0076502B">
      <w:pPr>
        <w:autoSpaceDE w:val="0"/>
        <w:autoSpaceDN w:val="0"/>
        <w:adjustRightInd w:val="0"/>
        <w:rPr>
          <w:bCs/>
          <w:sz w:val="20"/>
          <w:szCs w:val="20"/>
        </w:rPr>
      </w:pPr>
      <w:r w:rsidRPr="005C6BBA">
        <w:rPr>
          <w:color w:val="000000"/>
          <w:sz w:val="20"/>
          <w:szCs w:val="20"/>
        </w:rPr>
        <w:t>e) Hepsi</w:t>
      </w:r>
    </w:p>
    <w:p w:rsidR="009538B5" w:rsidRPr="005C6BBA" w:rsidRDefault="009538B5" w:rsidP="00FE18CA">
      <w:pPr>
        <w:rPr>
          <w:sz w:val="20"/>
          <w:szCs w:val="20"/>
        </w:rPr>
      </w:pPr>
      <w:r w:rsidRPr="005C6BBA">
        <w:rPr>
          <w:sz w:val="20"/>
          <w:szCs w:val="20"/>
        </w:rPr>
        <w:t xml:space="preserve">  </w:t>
      </w:r>
    </w:p>
    <w:p w:rsidR="009538B5" w:rsidRDefault="009538B5" w:rsidP="00FE18CA">
      <w:pPr>
        <w:rPr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28</w:t>
      </w:r>
      <w:r w:rsidRPr="0076502B">
        <w:rPr>
          <w:b/>
          <w:bCs/>
          <w:color w:val="000000"/>
          <w:sz w:val="20"/>
          <w:szCs w:val="20"/>
        </w:rPr>
        <w:t>) Allah’ın birliğine inanıp ona ortak koşmamak, yalnızca O’na kulluk edip, sadece ondan yardım dilemek anlamına gelen kelime aşağıdakilerden hangisidir?</w:t>
      </w:r>
      <w:r w:rsidRPr="0076502B">
        <w:rPr>
          <w:b/>
          <w:color w:val="000000"/>
          <w:sz w:val="20"/>
          <w:szCs w:val="20"/>
        </w:rPr>
        <w:t xml:space="preserve">      </w:t>
      </w:r>
    </w:p>
    <w:p w:rsidR="009538B5" w:rsidRPr="005C6BBA" w:rsidRDefault="009538B5" w:rsidP="00FE18CA">
      <w:pPr>
        <w:rPr>
          <w:color w:val="000000"/>
          <w:sz w:val="20"/>
          <w:szCs w:val="20"/>
        </w:rPr>
      </w:pPr>
      <w:r w:rsidRPr="005C6BBA">
        <w:rPr>
          <w:color w:val="000000"/>
          <w:sz w:val="20"/>
          <w:szCs w:val="20"/>
        </w:rPr>
        <w:t>a) Uhuvvet</w:t>
      </w:r>
      <w:r>
        <w:rPr>
          <w:color w:val="000000"/>
          <w:sz w:val="20"/>
          <w:szCs w:val="20"/>
        </w:rPr>
        <w:t xml:space="preserve">     </w:t>
      </w:r>
      <w:r w:rsidRPr="005C6BBA">
        <w:rPr>
          <w:color w:val="000000"/>
          <w:sz w:val="20"/>
          <w:szCs w:val="20"/>
        </w:rPr>
        <w:t xml:space="preserve"> b) Tevhid </w:t>
      </w:r>
      <w:r>
        <w:rPr>
          <w:color w:val="000000"/>
          <w:sz w:val="20"/>
          <w:szCs w:val="20"/>
        </w:rPr>
        <w:t xml:space="preserve">  c) Sadak</w:t>
      </w:r>
      <w:r w:rsidRPr="005C6BBA">
        <w:rPr>
          <w:color w:val="000000"/>
          <w:sz w:val="20"/>
          <w:szCs w:val="20"/>
        </w:rPr>
        <w:t>at </w:t>
      </w:r>
      <w:r>
        <w:rPr>
          <w:color w:val="000000"/>
          <w:sz w:val="20"/>
          <w:szCs w:val="20"/>
        </w:rPr>
        <w:t xml:space="preserve"> </w:t>
      </w:r>
      <w:r w:rsidRPr="005C6BBA">
        <w:rPr>
          <w:color w:val="000000"/>
          <w:sz w:val="20"/>
          <w:szCs w:val="20"/>
        </w:rPr>
        <w:t>d) Nübüvvet</w:t>
      </w:r>
      <w:r>
        <w:rPr>
          <w:color w:val="000000"/>
          <w:sz w:val="20"/>
          <w:szCs w:val="20"/>
        </w:rPr>
        <w:t xml:space="preserve">     </w:t>
      </w:r>
      <w:r w:rsidRPr="005C6BBA">
        <w:rPr>
          <w:color w:val="000000"/>
          <w:sz w:val="20"/>
          <w:szCs w:val="20"/>
        </w:rPr>
        <w:t xml:space="preserve"> e)Rikkat</w:t>
      </w:r>
    </w:p>
    <w:p w:rsidR="009538B5" w:rsidRDefault="009538B5" w:rsidP="00FE18CA">
      <w:pPr>
        <w:rPr>
          <w:b/>
          <w:color w:val="000000"/>
          <w:sz w:val="20"/>
          <w:szCs w:val="20"/>
        </w:rPr>
      </w:pPr>
    </w:p>
    <w:p w:rsidR="009538B5" w:rsidRDefault="009538B5" w:rsidP="00FE18CA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30)</w:t>
      </w:r>
      <w:r w:rsidRPr="0076502B">
        <w:rPr>
          <w:b/>
          <w:color w:val="000000"/>
          <w:sz w:val="20"/>
          <w:szCs w:val="20"/>
        </w:rPr>
        <w:t xml:space="preserve">  </w:t>
      </w:r>
      <w:r w:rsidRPr="0076502B">
        <w:rPr>
          <w:b/>
          <w:bCs/>
          <w:color w:val="000000"/>
          <w:sz w:val="20"/>
          <w:szCs w:val="20"/>
        </w:rPr>
        <w:t>.……..insanları akıl ve iradeleriyle dünyada iyiliğe, ahirette de mutluluğa götürmeyi amaçlayan yoldur, ilahi kurallar b</w:t>
      </w:r>
      <w:r>
        <w:rPr>
          <w:b/>
          <w:bCs/>
          <w:color w:val="000000"/>
          <w:sz w:val="20"/>
          <w:szCs w:val="20"/>
        </w:rPr>
        <w:t>ütünüdür. Boş bırakılan yere ne gelmelidir?</w:t>
      </w:r>
      <w:r w:rsidRPr="0076502B">
        <w:rPr>
          <w:color w:val="000000"/>
          <w:sz w:val="20"/>
          <w:szCs w:val="20"/>
        </w:rPr>
        <w:t>                                                      </w:t>
      </w:r>
    </w:p>
    <w:p w:rsidR="009538B5" w:rsidRPr="0076502B" w:rsidRDefault="009538B5" w:rsidP="00FE18CA">
      <w:pPr>
        <w:rPr>
          <w:b/>
          <w:color w:val="000000"/>
          <w:sz w:val="20"/>
          <w:szCs w:val="20"/>
          <w:u w:val="single"/>
        </w:rPr>
      </w:pPr>
      <w:r w:rsidRPr="005C6BBA">
        <w:rPr>
          <w:color w:val="000000"/>
          <w:sz w:val="20"/>
          <w:szCs w:val="20"/>
        </w:rPr>
        <w:t xml:space="preserve"> </w:t>
      </w:r>
      <w:r w:rsidRPr="005C6BBA">
        <w:rPr>
          <w:b/>
          <w:color w:val="000000"/>
          <w:sz w:val="20"/>
          <w:szCs w:val="20"/>
        </w:rPr>
        <w:t>a</w:t>
      </w:r>
      <w:r w:rsidRPr="005C6BBA">
        <w:rPr>
          <w:color w:val="000000"/>
          <w:sz w:val="20"/>
          <w:szCs w:val="20"/>
        </w:rPr>
        <w:t>) Bilim       b) Akıl    c) Din   d) İman  e) Ahlak</w:t>
      </w:r>
    </w:p>
    <w:p w:rsidR="009538B5" w:rsidRDefault="009538B5" w:rsidP="0076502B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538B5" w:rsidRPr="005C6BBA" w:rsidRDefault="009538B5" w:rsidP="0076502B">
      <w:pPr>
        <w:autoSpaceDE w:val="0"/>
        <w:autoSpaceDN w:val="0"/>
        <w:adjustRightInd w:val="0"/>
        <w:rPr>
          <w:b/>
          <w:sz w:val="20"/>
          <w:szCs w:val="20"/>
        </w:rPr>
      </w:pPr>
      <w:r w:rsidRPr="005C6BBA">
        <w:rPr>
          <w:b/>
          <w:sz w:val="20"/>
          <w:szCs w:val="20"/>
        </w:rPr>
        <w:t>31) Aşağıdakilerden hangisi Kuranı Kerim</w:t>
      </w:r>
      <w:r>
        <w:rPr>
          <w:b/>
          <w:sz w:val="20"/>
          <w:szCs w:val="20"/>
        </w:rPr>
        <w:t>’in diğer isimlerinden değildir?</w:t>
      </w:r>
    </w:p>
    <w:p w:rsidR="009538B5" w:rsidRPr="005C6BBA" w:rsidRDefault="009538B5" w:rsidP="005C6BBA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a)</w:t>
      </w:r>
      <w:r w:rsidRPr="005C6BBA">
        <w:rPr>
          <w:sz w:val="20"/>
          <w:szCs w:val="20"/>
        </w:rPr>
        <w:t xml:space="preserve">el-Furkân     </w:t>
      </w:r>
      <w:r>
        <w:rPr>
          <w:sz w:val="20"/>
          <w:szCs w:val="20"/>
        </w:rPr>
        <w:t>b</w:t>
      </w:r>
      <w:r w:rsidRPr="005C6BBA">
        <w:rPr>
          <w:sz w:val="20"/>
          <w:szCs w:val="20"/>
        </w:rPr>
        <w:t xml:space="preserve">)el –Mesânî   </w:t>
      </w:r>
      <w:r>
        <w:rPr>
          <w:sz w:val="20"/>
          <w:szCs w:val="20"/>
        </w:rPr>
        <w:t>c</w:t>
      </w:r>
      <w:r w:rsidRPr="005C6BBA">
        <w:rPr>
          <w:sz w:val="20"/>
          <w:szCs w:val="20"/>
        </w:rPr>
        <w:t xml:space="preserve">) </w:t>
      </w:r>
      <w:r w:rsidRPr="005C6BBA">
        <w:rPr>
          <w:color w:val="333333"/>
          <w:sz w:val="20"/>
          <w:szCs w:val="20"/>
          <w:shd w:val="clear" w:color="auto" w:fill="DFEFE3"/>
        </w:rPr>
        <w:t xml:space="preserve">Hamd    </w:t>
      </w:r>
      <w:r w:rsidRPr="005C6BBA">
        <w:rPr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Pr="005C6BBA">
        <w:rPr>
          <w:sz w:val="20"/>
          <w:szCs w:val="20"/>
        </w:rPr>
        <w:t>)Hüdâ</w:t>
      </w:r>
      <w:r>
        <w:rPr>
          <w:sz w:val="20"/>
          <w:szCs w:val="20"/>
        </w:rPr>
        <w:t xml:space="preserve">    e) Şifâ</w:t>
      </w:r>
    </w:p>
    <w:p w:rsidR="009538B5" w:rsidRDefault="009538B5" w:rsidP="005C6BBA">
      <w:pPr>
        <w:jc w:val="both"/>
        <w:rPr>
          <w:sz w:val="20"/>
          <w:szCs w:val="20"/>
        </w:rPr>
      </w:pPr>
    </w:p>
    <w:p w:rsidR="009538B5" w:rsidRPr="005C6BBA" w:rsidRDefault="009538B5" w:rsidP="005C6BBA">
      <w:pPr>
        <w:rPr>
          <w:b/>
          <w:sz w:val="20"/>
          <w:szCs w:val="20"/>
        </w:rPr>
      </w:pPr>
      <w:r w:rsidRPr="005C6BBA">
        <w:rPr>
          <w:b/>
          <w:sz w:val="20"/>
          <w:szCs w:val="20"/>
        </w:rPr>
        <w:t xml:space="preserve">32)Aşağıdakilerden hangisi İslam Dininin evrensel özelliklerinden </w:t>
      </w:r>
      <w:r w:rsidRPr="005C6BBA">
        <w:rPr>
          <w:b/>
          <w:sz w:val="20"/>
          <w:szCs w:val="20"/>
          <w:u w:val="single"/>
        </w:rPr>
        <w:t>değildir?</w:t>
      </w:r>
      <w:r w:rsidRPr="005C6BBA">
        <w:rPr>
          <w:b/>
          <w:sz w:val="20"/>
          <w:szCs w:val="20"/>
        </w:rPr>
        <w:t xml:space="preserve"> </w:t>
      </w:r>
    </w:p>
    <w:p w:rsidR="009538B5" w:rsidRDefault="009538B5" w:rsidP="005C6BBA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5C6BBA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5C6BBA">
        <w:rPr>
          <w:sz w:val="20"/>
          <w:szCs w:val="20"/>
        </w:rPr>
        <w:t>İslam, hükümleri tüm zamanlar için geçerli olan bir dindir.</w:t>
      </w:r>
    </w:p>
    <w:p w:rsidR="009538B5" w:rsidRPr="005C6BBA" w:rsidRDefault="009538B5" w:rsidP="005C6BBA">
      <w:pPr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Pr="005C6BBA">
        <w:rPr>
          <w:sz w:val="20"/>
          <w:szCs w:val="20"/>
        </w:rPr>
        <w:t>) İslam’ın kuralları belirli bir bölge için geçerlidir</w:t>
      </w:r>
      <w:r>
        <w:rPr>
          <w:sz w:val="20"/>
          <w:szCs w:val="20"/>
        </w:rPr>
        <w:t>.</w:t>
      </w:r>
    </w:p>
    <w:p w:rsidR="009538B5" w:rsidRPr="005C6BBA" w:rsidRDefault="009538B5" w:rsidP="005C6BBA">
      <w:pPr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5C6BBA">
        <w:rPr>
          <w:sz w:val="20"/>
          <w:szCs w:val="20"/>
        </w:rPr>
        <w:t>) İslam’ın kuralları dünyanın her yerinde yaşayan insanlar için geçerlidir</w:t>
      </w:r>
      <w:r>
        <w:rPr>
          <w:sz w:val="20"/>
          <w:szCs w:val="20"/>
        </w:rPr>
        <w:t>.</w:t>
      </w:r>
    </w:p>
    <w:p w:rsidR="009538B5" w:rsidRDefault="009538B5" w:rsidP="005C6BBA">
      <w:pPr>
        <w:rPr>
          <w:sz w:val="20"/>
          <w:szCs w:val="20"/>
        </w:rPr>
      </w:pPr>
      <w:r>
        <w:rPr>
          <w:sz w:val="20"/>
          <w:szCs w:val="20"/>
        </w:rPr>
        <w:t>d)İslam tüm insanlara gönderilmişt</w:t>
      </w:r>
      <w:r w:rsidRPr="005C6BBA">
        <w:rPr>
          <w:sz w:val="20"/>
          <w:szCs w:val="20"/>
        </w:rPr>
        <w:t>ir</w:t>
      </w:r>
      <w:r>
        <w:rPr>
          <w:sz w:val="20"/>
          <w:szCs w:val="20"/>
        </w:rPr>
        <w:t>.</w:t>
      </w:r>
    </w:p>
    <w:p w:rsidR="009538B5" w:rsidRDefault="009538B5" w:rsidP="005C6BBA">
      <w:pPr>
        <w:rPr>
          <w:sz w:val="20"/>
          <w:szCs w:val="20"/>
        </w:rPr>
      </w:pPr>
      <w:r>
        <w:rPr>
          <w:sz w:val="20"/>
          <w:szCs w:val="20"/>
        </w:rPr>
        <w:t>e) Hz. Muhammed tüm âlemler için uyarıdır.</w:t>
      </w:r>
    </w:p>
    <w:p w:rsidR="009538B5" w:rsidRDefault="009538B5" w:rsidP="005C6BBA">
      <w:pPr>
        <w:rPr>
          <w:sz w:val="20"/>
          <w:szCs w:val="20"/>
        </w:rPr>
      </w:pPr>
    </w:p>
    <w:p w:rsidR="009538B5" w:rsidRPr="00991AB1" w:rsidRDefault="009538B5" w:rsidP="00991AB1">
      <w:pPr>
        <w:jc w:val="both"/>
        <w:rPr>
          <w:b/>
          <w:sz w:val="20"/>
          <w:szCs w:val="20"/>
        </w:rPr>
      </w:pPr>
      <w:r w:rsidRPr="00991AB1">
        <w:rPr>
          <w:b/>
          <w:sz w:val="20"/>
          <w:szCs w:val="20"/>
        </w:rPr>
        <w:t>33) İslam’ın bilime önem verdiğini aşağıdaki ayetlerden hangisi ile anlıyoruz?</w:t>
      </w:r>
    </w:p>
    <w:p w:rsidR="009538B5" w:rsidRPr="00991AB1" w:rsidRDefault="009538B5" w:rsidP="00991AB1">
      <w:pPr>
        <w:jc w:val="both"/>
        <w:rPr>
          <w:sz w:val="20"/>
          <w:szCs w:val="20"/>
        </w:rPr>
      </w:pPr>
      <w:r w:rsidRPr="00991AB1">
        <w:rPr>
          <w:sz w:val="20"/>
          <w:szCs w:val="20"/>
        </w:rPr>
        <w:t>a) Hiç bilenlerle bilmeyenler bir olur mu?</w:t>
      </w:r>
    </w:p>
    <w:p w:rsidR="009538B5" w:rsidRPr="00991AB1" w:rsidRDefault="009538B5" w:rsidP="00991AB1">
      <w:pPr>
        <w:jc w:val="both"/>
        <w:rPr>
          <w:sz w:val="20"/>
          <w:szCs w:val="20"/>
        </w:rPr>
      </w:pPr>
      <w:r w:rsidRPr="00991AB1">
        <w:rPr>
          <w:sz w:val="20"/>
          <w:szCs w:val="20"/>
        </w:rPr>
        <w:t>b) Allah temizlenenleri sever.</w:t>
      </w:r>
    </w:p>
    <w:p w:rsidR="009538B5" w:rsidRPr="00991AB1" w:rsidRDefault="009538B5" w:rsidP="00991AB1">
      <w:pPr>
        <w:jc w:val="both"/>
        <w:rPr>
          <w:sz w:val="20"/>
          <w:szCs w:val="20"/>
        </w:rPr>
      </w:pPr>
      <w:r w:rsidRPr="00991AB1">
        <w:rPr>
          <w:sz w:val="20"/>
          <w:szCs w:val="20"/>
        </w:rPr>
        <w:t xml:space="preserve">c) Hamd Âlemlerin Rabbi olan Allah’adır. </w:t>
      </w:r>
    </w:p>
    <w:p w:rsidR="009538B5" w:rsidRPr="00991AB1" w:rsidRDefault="009538B5" w:rsidP="00991AB1">
      <w:pPr>
        <w:jc w:val="both"/>
        <w:rPr>
          <w:sz w:val="20"/>
          <w:szCs w:val="20"/>
        </w:rPr>
      </w:pPr>
      <w:r w:rsidRPr="00991AB1">
        <w:rPr>
          <w:sz w:val="20"/>
          <w:szCs w:val="20"/>
        </w:rPr>
        <w:t>d) Allah sabredenlerle beraberdir.</w:t>
      </w:r>
    </w:p>
    <w:p w:rsidR="009538B5" w:rsidRDefault="009538B5" w:rsidP="00991AB1">
      <w:pPr>
        <w:jc w:val="both"/>
        <w:rPr>
          <w:sz w:val="20"/>
          <w:szCs w:val="20"/>
        </w:rPr>
      </w:pPr>
      <w:r w:rsidRPr="00991AB1">
        <w:rPr>
          <w:sz w:val="20"/>
          <w:szCs w:val="20"/>
        </w:rPr>
        <w:t>e)</w:t>
      </w:r>
      <w:r>
        <w:rPr>
          <w:sz w:val="20"/>
          <w:szCs w:val="20"/>
        </w:rPr>
        <w:t xml:space="preserve">  İnsan başıboş bırakılacağını mı sanır?</w:t>
      </w:r>
    </w:p>
    <w:p w:rsidR="009538B5" w:rsidRDefault="009538B5" w:rsidP="00991AB1">
      <w:pPr>
        <w:spacing w:after="120" w:line="360" w:lineRule="auto"/>
        <w:rPr>
          <w:sz w:val="20"/>
          <w:szCs w:val="20"/>
        </w:rPr>
      </w:pPr>
    </w:p>
    <w:p w:rsidR="009538B5" w:rsidRPr="00991AB1" w:rsidRDefault="009538B5" w:rsidP="00991AB1">
      <w:pPr>
        <w:spacing w:after="120" w:line="360" w:lineRule="auto"/>
        <w:rPr>
          <w:b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 xml:space="preserve"> </w:t>
      </w:r>
      <w:r>
        <w:rPr>
          <w:rFonts w:cs="Calibri"/>
          <w:b/>
          <w:bCs/>
          <w:sz w:val="20"/>
          <w:szCs w:val="20"/>
        </w:rPr>
        <w:t>Şerife KARACA KAYA</w:t>
      </w:r>
      <w:r>
        <w:rPr>
          <w:rFonts w:cs="Calibri"/>
          <w:b/>
          <w:bCs/>
          <w:sz w:val="20"/>
          <w:szCs w:val="20"/>
        </w:rPr>
        <w:tab/>
        <w:t xml:space="preserve"> Ahmet SEZGİN </w:t>
      </w:r>
      <w:r>
        <w:rPr>
          <w:b/>
          <w:bCs/>
          <w:sz w:val="20"/>
          <w:szCs w:val="20"/>
        </w:rPr>
        <w:t xml:space="preserve">  </w:t>
      </w:r>
      <w:r>
        <w:rPr>
          <w:rFonts w:cs="Calibr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Temel Dini Bilgiler Ders Öğretmenleri</w:t>
      </w:r>
    </w:p>
    <w:p w:rsidR="009538B5" w:rsidRPr="00991AB1" w:rsidRDefault="009538B5" w:rsidP="005C6BBA">
      <w:pPr>
        <w:rPr>
          <w:sz w:val="20"/>
          <w:szCs w:val="20"/>
        </w:rPr>
      </w:pPr>
    </w:p>
    <w:p w:rsidR="009538B5" w:rsidRPr="0076502B" w:rsidRDefault="009538B5" w:rsidP="00FE18CA">
      <w:pPr>
        <w:rPr>
          <w:i/>
          <w:sz w:val="20"/>
          <w:szCs w:val="20"/>
        </w:rPr>
      </w:pPr>
      <w:r w:rsidRPr="0076502B">
        <w:rPr>
          <w:i/>
          <w:sz w:val="20"/>
          <w:szCs w:val="20"/>
        </w:rPr>
        <w:t>“İman edip Salih amellerde bulunanlar ise cennet halkıdırlar, orada süresiz kalacaklardır.”</w:t>
      </w:r>
    </w:p>
    <w:p w:rsidR="009538B5" w:rsidRPr="0076502B" w:rsidRDefault="009538B5" w:rsidP="00FE18CA">
      <w:pPr>
        <w:rPr>
          <w:i/>
          <w:sz w:val="20"/>
          <w:szCs w:val="20"/>
        </w:rPr>
      </w:pPr>
      <w:r w:rsidRPr="0076502B">
        <w:rPr>
          <w:b/>
          <w:i/>
          <w:sz w:val="20"/>
          <w:szCs w:val="20"/>
        </w:rPr>
        <w:t>(Bakara Suresi, 82)</w:t>
      </w:r>
    </w:p>
    <w:p w:rsidR="009538B5" w:rsidRPr="0076502B" w:rsidRDefault="009538B5" w:rsidP="00FE18CA">
      <w:pPr>
        <w:rPr>
          <w:sz w:val="20"/>
          <w:szCs w:val="20"/>
        </w:rPr>
      </w:pPr>
    </w:p>
    <w:sectPr w:rsidR="009538B5" w:rsidRPr="0076502B" w:rsidSect="004136B1">
      <w:pgSz w:w="11906" w:h="16838"/>
      <w:pgMar w:top="851" w:right="282" w:bottom="426" w:left="567" w:header="708" w:footer="708" w:gutter="0"/>
      <w:cols w:num="2" w:space="14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888"/>
    <w:multiLevelType w:val="hybridMultilevel"/>
    <w:tmpl w:val="6F92B39A"/>
    <w:lvl w:ilvl="0" w:tplc="B9DCAD8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73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9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  <w:rPr>
        <w:rFonts w:cs="Times New Roman"/>
      </w:rPr>
    </w:lvl>
  </w:abstractNum>
  <w:abstractNum w:abstractNumId="1">
    <w:nsid w:val="46DB7054"/>
    <w:multiLevelType w:val="hybridMultilevel"/>
    <w:tmpl w:val="4164F1C4"/>
    <w:lvl w:ilvl="0" w:tplc="0C58EBE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44A6"/>
    <w:rsid w:val="000A33F6"/>
    <w:rsid w:val="00182B59"/>
    <w:rsid w:val="002424BE"/>
    <w:rsid w:val="002F7B8F"/>
    <w:rsid w:val="003C3707"/>
    <w:rsid w:val="003F291B"/>
    <w:rsid w:val="004136B1"/>
    <w:rsid w:val="004F5E47"/>
    <w:rsid w:val="00566930"/>
    <w:rsid w:val="005C6BBA"/>
    <w:rsid w:val="007219D2"/>
    <w:rsid w:val="00757C59"/>
    <w:rsid w:val="0076502B"/>
    <w:rsid w:val="008544A6"/>
    <w:rsid w:val="009538B5"/>
    <w:rsid w:val="009578F1"/>
    <w:rsid w:val="00991AB1"/>
    <w:rsid w:val="00A1725B"/>
    <w:rsid w:val="00A30F9B"/>
    <w:rsid w:val="00B24986"/>
    <w:rsid w:val="00BA32E5"/>
    <w:rsid w:val="00C45417"/>
    <w:rsid w:val="00CC4D5F"/>
    <w:rsid w:val="00E43587"/>
    <w:rsid w:val="00ED3EFE"/>
    <w:rsid w:val="00F455BB"/>
    <w:rsid w:val="00F50ECC"/>
    <w:rsid w:val="00F76CBD"/>
    <w:rsid w:val="00FE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4A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4D5F"/>
    <w:pPr>
      <w:keepNext/>
      <w:jc w:val="center"/>
      <w:outlineLvl w:val="1"/>
    </w:pPr>
    <w:rPr>
      <w:rFonts w:ascii="Arial TUR" w:hAnsi="Arial TUR" w:cs="Arial TUR"/>
      <w:sz w:val="36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C4D5F"/>
    <w:rPr>
      <w:rFonts w:ascii="Arial TUR" w:hAnsi="Arial TUR" w:cs="Arial TUR"/>
      <w:sz w:val="44"/>
      <w:szCs w:val="44"/>
      <w:lang w:eastAsia="tr-TR"/>
    </w:rPr>
  </w:style>
  <w:style w:type="paragraph" w:styleId="Header">
    <w:name w:val="header"/>
    <w:basedOn w:val="Normal"/>
    <w:link w:val="HeaderChar"/>
    <w:uiPriority w:val="99"/>
    <w:rsid w:val="00E435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43587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E4358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A1725B"/>
    <w:rPr>
      <w:rFonts w:cs="Times New Roman"/>
      <w:color w:val="663C35"/>
      <w:u w:val="none"/>
      <w:effect w:val="none"/>
    </w:rPr>
  </w:style>
  <w:style w:type="paragraph" w:styleId="NormalWeb">
    <w:name w:val="Normal (Web)"/>
    <w:basedOn w:val="Normal"/>
    <w:uiPriority w:val="99"/>
    <w:semiHidden/>
    <w:rsid w:val="00A1725B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7650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2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25740">
          <w:marLeft w:val="225"/>
          <w:marRight w:val="0"/>
          <w:marTop w:val="0"/>
          <w:marBottom w:val="0"/>
          <w:divBdr>
            <w:top w:val="single" w:sz="6" w:space="2" w:color="DEDEDE"/>
            <w:left w:val="single" w:sz="6" w:space="4" w:color="DEDEDE"/>
            <w:bottom w:val="single" w:sz="6" w:space="2" w:color="DEDEDE"/>
            <w:right w:val="single" w:sz="6" w:space="4" w:color="DEDEDE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z&#305;l&#305;sorular&#305;.com/text/Allah" TargetMode="External"/><Relationship Id="rId13" Type="http://schemas.openxmlformats.org/officeDocument/2006/relationships/hyperlink" Target="http://www.yaz&#305;l&#305;sorular&#305;.com/text/Alla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az&#305;l&#305;sorular&#305;.com/text/Allah" TargetMode="External"/><Relationship Id="rId12" Type="http://schemas.openxmlformats.org/officeDocument/2006/relationships/hyperlink" Target="http://www.yaz&#305;l&#305;sorular&#305;.com/text/Alla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yaz&#305;l&#305;sorular&#305;.com/text/Allah" TargetMode="External"/><Relationship Id="rId11" Type="http://schemas.openxmlformats.org/officeDocument/2006/relationships/hyperlink" Target="http://www.yaz&#305;l&#305;sorular&#305;.com/text/Allah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yaz&#305;l&#305;sorular&#305;.com/text/Allah" TargetMode="External"/><Relationship Id="rId10" Type="http://schemas.openxmlformats.org/officeDocument/2006/relationships/hyperlink" Target="http://www.yaz&#305;l&#305;sorular&#305;.com/text/All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z&#305;l&#305;sorular&#305;.com/text/Allah" TargetMode="External"/><Relationship Id="rId14" Type="http://schemas.openxmlformats.org/officeDocument/2006/relationships/hyperlink" Target="http://www.yaz&#305;l&#305;sorular&#305;.com/text/All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752</TotalTime>
  <Pages>2</Pages>
  <Words>1281</Words>
  <Characters>7307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hasankaya</dc:creator>
  <cp:keywords>www.sorubak.com</cp:keywords>
  <dc:description>www.sorubak.com</dc:description>
  <cp:lastModifiedBy>edanur</cp:lastModifiedBy>
  <cp:revision>3</cp:revision>
  <dcterms:created xsi:type="dcterms:W3CDTF">2014-12-16T19:35:00Z</dcterms:created>
  <dcterms:modified xsi:type="dcterms:W3CDTF">2015-01-06T20:35:00Z</dcterms:modified>
  <cp:category>www.sorubak.com</cp:category>
</cp:coreProperties>
</file>