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98B" w:rsidRDefault="0082098B" w:rsidP="00CD0009">
      <w:r>
        <w:rPr>
          <w:noProof/>
          <w:lang w:eastAsia="tr-TR"/>
        </w:rPr>
        <w:pict>
          <v:shapetype id="_x0000_t202" coordsize="21600,21600" o:spt="202" path="m,l,21600r21600,l21600,xe">
            <v:stroke joinstyle="miter"/>
            <v:path gradientshapeok="t" o:connecttype="rect"/>
          </v:shapetype>
          <v:shape id="Metin Kutusu 6" o:spid="_x0000_s1026" type="#_x0000_t202" style="position:absolute;margin-left:74.6pt;margin-top:6.05pt;width:383.05pt;height:78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" filled="f" stroked="f" strokeweight=".5pt">
            <v:textbox>
              <w:txbxContent>
                <w:p w:rsidR="0082098B" w:rsidRPr="00CD0009" w:rsidRDefault="0082098B" w:rsidP="00CD0009">
                  <w:pPr>
                    <w:spacing w:after="0" w:line="360" w:lineRule="auto"/>
                    <w:jc w:val="center"/>
                    <w:rPr>
                      <w:rFonts w:ascii="Curlz MT" w:hAnsi="Curlz MT"/>
                      <w:b/>
                      <w:sz w:val="28"/>
                    </w:rPr>
                  </w:pPr>
                  <w:r w:rsidRPr="00CD0009">
                    <w:rPr>
                      <w:rFonts w:ascii="Curlz MT" w:hAnsi="Curlz MT"/>
                      <w:b/>
                      <w:sz w:val="28"/>
                    </w:rPr>
                    <w:t>2014-2015 E</w:t>
                  </w:r>
                  <w:r w:rsidRPr="00CD0009">
                    <w:rPr>
                      <w:rFonts w:ascii="Cambria" w:hAnsi="Cambria" w:cs="Cambria"/>
                      <w:b/>
                      <w:sz w:val="28"/>
                    </w:rPr>
                    <w:t>Ğİ</w:t>
                  </w:r>
                  <w:r w:rsidRPr="00CD0009">
                    <w:rPr>
                      <w:rFonts w:ascii="Curlz MT" w:hAnsi="Curlz MT"/>
                      <w:b/>
                      <w:sz w:val="28"/>
                    </w:rPr>
                    <w:t>T</w:t>
                  </w:r>
                  <w:r w:rsidRPr="00CD0009">
                    <w:rPr>
                      <w:rFonts w:ascii="Cambria" w:hAnsi="Cambria" w:cs="Cambria"/>
                      <w:b/>
                      <w:sz w:val="28"/>
                    </w:rPr>
                    <w:t>İ</w:t>
                  </w:r>
                  <w:r w:rsidRPr="00CD0009">
                    <w:rPr>
                      <w:rFonts w:ascii="Curlz MT" w:hAnsi="Curlz MT"/>
                      <w:b/>
                      <w:sz w:val="28"/>
                    </w:rPr>
                    <w:t>M-</w:t>
                  </w:r>
                  <w:r w:rsidRPr="00CD0009">
                    <w:rPr>
                      <w:rFonts w:ascii="Curlz MT" w:hAnsi="Curlz MT" w:cs="Curlz MT"/>
                      <w:b/>
                      <w:sz w:val="28"/>
                    </w:rPr>
                    <w:t>Ö</w:t>
                  </w:r>
                  <w:r w:rsidRPr="00CD0009">
                    <w:rPr>
                      <w:rFonts w:ascii="Cambria" w:hAnsi="Cambria" w:cs="Cambria"/>
                      <w:b/>
                      <w:sz w:val="28"/>
                    </w:rPr>
                    <w:t>Ğ</w:t>
                  </w:r>
                  <w:r w:rsidRPr="00CD0009">
                    <w:rPr>
                      <w:rFonts w:ascii="Curlz MT" w:hAnsi="Curlz MT"/>
                      <w:b/>
                      <w:sz w:val="28"/>
                    </w:rPr>
                    <w:t>RET</w:t>
                  </w:r>
                  <w:r w:rsidRPr="00CD0009">
                    <w:rPr>
                      <w:rFonts w:ascii="Cambria" w:hAnsi="Cambria" w:cs="Cambria"/>
                      <w:b/>
                      <w:sz w:val="28"/>
                    </w:rPr>
                    <w:t>İ</w:t>
                  </w:r>
                  <w:r w:rsidRPr="00CD0009">
                    <w:rPr>
                      <w:rFonts w:ascii="Curlz MT" w:hAnsi="Curlz MT"/>
                      <w:b/>
                      <w:sz w:val="28"/>
                    </w:rPr>
                    <w:t>M YILI</w:t>
                  </w:r>
                </w:p>
                <w:p w:rsidR="0082098B" w:rsidRPr="00CD0009" w:rsidRDefault="0082098B" w:rsidP="00CD0009">
                  <w:pPr>
                    <w:spacing w:after="0" w:line="360" w:lineRule="auto"/>
                    <w:jc w:val="center"/>
                    <w:rPr>
                      <w:rFonts w:ascii="Curlz MT" w:hAnsi="Curlz MT"/>
                      <w:b/>
                      <w:sz w:val="28"/>
                    </w:rPr>
                  </w:pPr>
                  <w:r w:rsidRPr="00CD0009">
                    <w:rPr>
                      <w:rFonts w:ascii="Curlz MT" w:hAnsi="Curlz MT"/>
                      <w:b/>
                      <w:sz w:val="28"/>
                    </w:rPr>
                    <w:t>HACIAHMETL</w:t>
                  </w:r>
                  <w:r w:rsidRPr="00CD0009">
                    <w:rPr>
                      <w:rFonts w:ascii="Cambria" w:hAnsi="Cambria" w:cs="Cambria"/>
                      <w:b/>
                      <w:sz w:val="28"/>
                    </w:rPr>
                    <w:t>İ</w:t>
                  </w:r>
                  <w:r w:rsidRPr="00CD0009">
                    <w:rPr>
                      <w:rFonts w:ascii="Curlz MT" w:hAnsi="Curlz MT"/>
                      <w:b/>
                      <w:sz w:val="28"/>
                    </w:rPr>
                    <w:t xml:space="preserve"> MUAZZEZ-</w:t>
                  </w:r>
                  <w:r w:rsidRPr="00CD0009">
                    <w:rPr>
                      <w:rFonts w:ascii="Cambria" w:hAnsi="Cambria" w:cs="Cambria"/>
                      <w:b/>
                      <w:sz w:val="28"/>
                    </w:rPr>
                    <w:t>İ</w:t>
                  </w:r>
                  <w:r w:rsidRPr="00CD0009">
                    <w:rPr>
                      <w:rFonts w:ascii="Curlz MT" w:hAnsi="Curlz MT"/>
                      <w:b/>
                      <w:sz w:val="28"/>
                    </w:rPr>
                    <w:t>SMA</w:t>
                  </w:r>
                  <w:r w:rsidRPr="00CD0009">
                    <w:rPr>
                      <w:rFonts w:ascii="Cambria" w:hAnsi="Cambria" w:cs="Cambria"/>
                      <w:b/>
                      <w:sz w:val="28"/>
                    </w:rPr>
                    <w:t>İ</w:t>
                  </w:r>
                  <w:r w:rsidRPr="00CD0009">
                    <w:rPr>
                      <w:rFonts w:ascii="Curlz MT" w:hAnsi="Curlz MT"/>
                      <w:b/>
                      <w:sz w:val="28"/>
                    </w:rPr>
                    <w:t xml:space="preserve">L </w:t>
                  </w:r>
                  <w:r w:rsidRPr="00CD0009">
                    <w:rPr>
                      <w:rFonts w:ascii="Curlz MT" w:hAnsi="Curlz MT" w:cs="Curlz MT"/>
                      <w:b/>
                      <w:sz w:val="28"/>
                    </w:rPr>
                    <w:t>Ç</w:t>
                  </w:r>
                  <w:r w:rsidRPr="00CD0009">
                    <w:rPr>
                      <w:rFonts w:ascii="Curlz MT" w:hAnsi="Curlz MT"/>
                      <w:b/>
                      <w:sz w:val="28"/>
                    </w:rPr>
                    <w:t>AM ORTAOKULU</w:t>
                  </w:r>
                </w:p>
                <w:p w:rsidR="0082098B" w:rsidRPr="00CD0009" w:rsidRDefault="0082098B" w:rsidP="00CD0009">
                  <w:pPr>
                    <w:spacing w:after="0" w:line="360" w:lineRule="auto"/>
                    <w:jc w:val="center"/>
                    <w:rPr>
                      <w:rFonts w:ascii="Curlz MT" w:hAnsi="Curlz MT"/>
                      <w:b/>
                      <w:sz w:val="28"/>
                    </w:rPr>
                  </w:pPr>
                  <w:r w:rsidRPr="00CD0009">
                    <w:rPr>
                      <w:rFonts w:ascii="Curlz MT" w:hAnsi="Curlz MT"/>
                      <w:b/>
                      <w:sz w:val="28"/>
                    </w:rPr>
                    <w:t xml:space="preserve">5-B SINIFI </w:t>
                  </w:r>
                  <w:r>
                    <w:rPr>
                      <w:rFonts w:ascii="Curlz MT" w:hAnsi="Curlz MT"/>
                      <w:b/>
                      <w:sz w:val="28"/>
                    </w:rPr>
                    <w:t>MATEMATK</w:t>
                  </w:r>
                  <w:r w:rsidRPr="00CD0009">
                    <w:rPr>
                      <w:rFonts w:ascii="Curlz MT" w:hAnsi="Curlz MT"/>
                      <w:b/>
                      <w:sz w:val="28"/>
                    </w:rPr>
                    <w:t xml:space="preserve"> 1. DÖNEM 2. YAZILI SORULARI</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7" type="#_x0000_t75" style="position:absolute;margin-left:459.9pt;margin-top:5.95pt;width:82.5pt;height:78pt;z-index:-251663360;visibility:visible" wrapcoords="9033 0 7462 208 2553 2700 1767 4569 589 6646 0 8308 -196 9346 -196 10385 0 13292 1571 16615 4713 19938 4909 20354 8444 21392 9425 21392 12175 21392 13156 21392 16495 20146 16887 19938 20029 16615 21404 13500 21600 9969 21011 6646 19440 3946 19047 2700 14138 208 12567 0 9033 0">
            <v:imagedata r:id="rId7" o:title=""/>
            <w10:wrap type="tight"/>
          </v:shape>
        </w:pict>
      </w:r>
      <w:r>
        <w:rPr>
          <w:noProof/>
          <w:lang w:eastAsia="tr-TR"/>
        </w:rPr>
        <w:pict>
          <v:shape id="Resim 7" o:spid="_x0000_s1028" type="#_x0000_t75" style="position:absolute;margin-left:8.15pt;margin-top:12.7pt;width:66.2pt;height:71.25pt;z-index:-251660288;visibility:visible" wrapcoords="-245 227 -245 21373 21600 21373 21600 227 -245 227">
            <v:imagedata r:id="rId8" o:title="" gain="1.25"/>
            <w10:wrap type="tight"/>
          </v:shape>
        </w:pict>
      </w:r>
    </w:p>
    <w:p w:rsidR="0082098B" w:rsidRDefault="0082098B" w:rsidP="00CD0009"/>
    <w:p w:rsidR="0082098B" w:rsidRDefault="0082098B" w:rsidP="00CD0009"/>
    <w:p w:rsidR="0082098B" w:rsidRDefault="0082098B" w:rsidP="00CD0009">
      <w:r>
        <w:rPr>
          <w:noProof/>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9" o:spid="_x0000_s1029" type="#_x0000_t71" style="position:absolute;margin-left:480.15pt;margin-top:12.1pt;width:66.75pt;height:53.2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" filled="f" strokeweight="1pt"/>
        </w:pict>
      </w:r>
    </w:p>
    <w:p w:rsidR="0082098B" w:rsidRDefault="0082098B" w:rsidP="00CD0009">
      <w:r>
        <w:rPr>
          <w:noProof/>
          <w:lang w:eastAsia="tr-TR"/>
        </w:rPr>
        <w:pict>
          <v:shape id="Metin Kutusu 5" o:spid="_x0000_s1030" type="#_x0000_t202" style="position:absolute;margin-left:.15pt;margin-top:3.05pt;width:508.5pt;height:26.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" filled="f" stroked="f" strokeweight=".5pt">
            <v:textbox>
              <w:txbxContent>
                <w:p w:rsidR="0082098B" w:rsidRPr="00C706EA" w:rsidRDefault="0082098B" w:rsidP="00CD0009">
                  <w:pPr>
                    <w:spacing w:after="0" w:line="360" w:lineRule="auto"/>
                    <w:rPr>
                      <w:rFonts w:ascii="Curlz MT" w:hAnsi="Curlz MT"/>
                      <w:b/>
                      <w:sz w:val="28"/>
                    </w:rPr>
                  </w:pPr>
                  <w:r w:rsidRPr="00C706EA">
                    <w:rPr>
                      <w:rFonts w:ascii="Curlz MT" w:hAnsi="Curlz MT"/>
                      <w:b/>
                      <w:sz w:val="28"/>
                    </w:rPr>
                    <w:t>No:_____</w:t>
                  </w:r>
                  <w:r w:rsidRPr="00C706EA">
                    <w:rPr>
                      <w:rFonts w:ascii="Curlz MT" w:hAnsi="Curlz MT"/>
                      <w:b/>
                      <w:sz w:val="28"/>
                    </w:rPr>
                    <w:tab/>
                  </w:r>
                  <w:r w:rsidRPr="00C706EA">
                    <w:rPr>
                      <w:rFonts w:ascii="Curlz MT" w:hAnsi="Curlz MT"/>
                      <w:b/>
                      <w:sz w:val="28"/>
                    </w:rPr>
                    <w:tab/>
                    <w:t>Adı:</w:t>
                  </w:r>
                  <w:r>
                    <w:rPr>
                      <w:rFonts w:ascii="Curlz MT" w:hAnsi="Curlz MT"/>
                      <w:b/>
                      <w:sz w:val="28"/>
                    </w:rPr>
                    <w:t>______________</w:t>
                  </w:r>
                  <w:r w:rsidRPr="00C706EA">
                    <w:rPr>
                      <w:rFonts w:ascii="Curlz MT" w:hAnsi="Curlz MT"/>
                      <w:b/>
                      <w:sz w:val="28"/>
                    </w:rPr>
                    <w:tab/>
                  </w:r>
                  <w:r w:rsidRPr="00C706EA">
                    <w:rPr>
                      <w:rFonts w:ascii="Curlz MT" w:hAnsi="Curlz MT"/>
                      <w:b/>
                      <w:sz w:val="28"/>
                    </w:rPr>
                    <w:tab/>
                    <w:t>Soyadı:</w:t>
                  </w:r>
                  <w:r>
                    <w:rPr>
                      <w:rFonts w:ascii="Curlz MT" w:hAnsi="Curlz MT"/>
                      <w:b/>
                      <w:sz w:val="28"/>
                    </w:rPr>
                    <w:t>_____________</w:t>
                  </w:r>
                  <w:r w:rsidRPr="00C706EA">
                    <w:rPr>
                      <w:rFonts w:ascii="Curlz MT" w:hAnsi="Curlz MT"/>
                      <w:b/>
                      <w:sz w:val="28"/>
                    </w:rPr>
                    <w:tab/>
                  </w:r>
                  <w:r>
                    <w:rPr>
                      <w:rFonts w:ascii="Curlz MT" w:hAnsi="Curlz MT"/>
                      <w:b/>
                      <w:sz w:val="28"/>
                    </w:rPr>
                    <w:t xml:space="preserve">    </w:t>
                  </w:r>
                  <w:r w:rsidRPr="00C706EA">
                    <w:rPr>
                      <w:rFonts w:ascii="Curlz MT" w:hAnsi="Curlz MT"/>
                      <w:b/>
                      <w:sz w:val="28"/>
                    </w:rPr>
                    <w:t>Puan:</w:t>
                  </w:r>
                </w:p>
              </w:txbxContent>
            </v:textbox>
          </v:shape>
        </w:pict>
      </w:r>
    </w:p>
    <w:p w:rsidR="0082098B" w:rsidRDefault="0082098B" w:rsidP="003D36A0"/>
    <w:p w:rsidR="0082098B" w:rsidRDefault="0082098B" w:rsidP="003D36A0">
      <w:pPr>
        <w:sectPr w:rsidR="0082098B" w:rsidSect="008C6563">
          <w:type w:val="continuous"/>
          <w:pgSz w:w="11906" w:h="16838"/>
          <w:pgMar w:top="284" w:right="566" w:bottom="284" w:left="567" w:header="708" w:footer="708" w:gutter="0"/>
          <w:cols w:sep="1" w:space="709"/>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1"/>
        <w:gridCol w:w="5382"/>
      </w:tblGrid>
      <w:tr w:rsidR="0082098B" w:rsidRPr="00616500" w:rsidTr="00616500">
        <w:tc>
          <w:tcPr>
            <w:tcW w:w="5381" w:type="dxa"/>
          </w:tcPr>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bCs/>
              </w:rPr>
            </w:pPr>
            <w:r w:rsidRPr="00616500">
              <w:rPr>
                <w:rFonts w:ascii="Times New Roman" w:hAnsi="Times New Roman"/>
                <w:b/>
              </w:rPr>
              <w:t xml:space="preserve">1. </w:t>
            </w:r>
            <w:r w:rsidRPr="00616500">
              <w:rPr>
                <w:rFonts w:ascii="Times New Roman" w:hAnsi="Times New Roman"/>
                <w:b/>
                <w:bCs/>
              </w:rPr>
              <w:t>Aşağıdaki boşlukları verilen kelimelerden uygun olanı seçerek doldurunuz. (9 Puan)</w:t>
            </w:r>
          </w:p>
          <w:p w:rsidR="0082098B" w:rsidRPr="00616500" w:rsidRDefault="0082098B" w:rsidP="00616500">
            <w:pPr>
              <w:spacing w:after="0" w:line="276" w:lineRule="auto"/>
              <w:jc w:val="center"/>
              <w:rPr>
                <w:rFonts w:ascii="Times New Roman" w:hAnsi="Times New Roman"/>
                <w:bCs/>
                <w:i/>
              </w:rPr>
            </w:pPr>
            <w:r w:rsidRPr="00616500">
              <w:rPr>
                <w:rFonts w:ascii="Times New Roman" w:hAnsi="Times New Roman"/>
                <w:bCs/>
                <w:i/>
              </w:rPr>
              <w:t>“ Karesi, Sütun Grafiği, Üç, Parantez, Veri, İstatistik, 60, Küpü, Ağaç şeması”</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Veri toplama, düzenleme ve yorumlama ile ilgilenen çalışma alanına ……………….. denir.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Bir  doğal  sayıda,  her bölükte en fazla  ..........…….  rakam bulunur.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1 saat …………. dakikadır.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Bir araştırma sonucu elde edilen bilgiye ………denir.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 xml:space="preserve">Veri sonuçlarının sütun ya da çubuk şeklinde temsil edilerek grafikle gösterimine </w:t>
            </w:r>
            <w:r w:rsidRPr="00616500">
              <w:rPr>
                <w:rFonts w:ascii="Times New Roman" w:hAnsi="Times New Roman"/>
                <w:bCs/>
              </w:rPr>
              <w:t>…………………..</w:t>
            </w:r>
            <w:r w:rsidRPr="00616500">
              <w:rPr>
                <w:rFonts w:ascii="Times New Roman" w:hAnsi="Times New Roman"/>
              </w:rPr>
              <w:t>denir.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 xml:space="preserve">Bir sayının kendisi ile bir defa çarpımına o sayının </w:t>
            </w:r>
            <w:r w:rsidRPr="00616500">
              <w:rPr>
                <w:rFonts w:ascii="Times New Roman" w:hAnsi="Times New Roman"/>
                <w:bCs/>
              </w:rPr>
              <w:t>…………. , kendisi ile iki defa çarpımına o sayının …………. denir.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Parantezli ifadelerde önce …………….. içerisindeki işlem yapılır.</w:t>
            </w:r>
          </w:p>
          <w:p w:rsidR="0082098B" w:rsidRPr="00616500" w:rsidRDefault="0082098B" w:rsidP="00616500">
            <w:pPr>
              <w:pStyle w:val="ListParagraph"/>
              <w:numPr>
                <w:ilvl w:val="0"/>
                <w:numId w:val="8"/>
              </w:numPr>
              <w:spacing w:after="0" w:line="276" w:lineRule="auto"/>
              <w:ind w:left="313"/>
              <w:jc w:val="both"/>
              <w:rPr>
                <w:rFonts w:ascii="Times New Roman" w:hAnsi="Times New Roman"/>
              </w:rPr>
            </w:pPr>
            <w:r w:rsidRPr="00616500">
              <w:rPr>
                <w:rFonts w:ascii="Times New Roman" w:hAnsi="Times New Roman"/>
              </w:rPr>
              <w:t>Verilerin sınıflandırılması ve ilişkilerinin ortaya koyulması için kullanılan ve dallanarak ilerleyen şemaya …………………….. denir.</w:t>
            </w:r>
          </w:p>
        </w:tc>
        <w:tc>
          <w:tcPr>
            <w:tcW w:w="5382" w:type="dxa"/>
          </w:tcPr>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r w:rsidRPr="00616500">
              <w:rPr>
                <w:rFonts w:ascii="Times New Roman" w:hAnsi="Times New Roman"/>
                <w:b/>
              </w:rPr>
              <w:t xml:space="preserve">2. </w:t>
            </w:r>
            <w:r w:rsidRPr="00616500">
              <w:rPr>
                <w:rFonts w:ascii="Times New Roman" w:hAnsi="Times New Roman"/>
                <w:b/>
                <w:bCs/>
              </w:rPr>
              <w:t>Aşağıdaki doğru-yanlış sorularında parantez içine sizce doğru olanlara D, yanlış olanlara Y harfi koyunuz. (7 Puan)</w:t>
            </w:r>
          </w:p>
          <w:p w:rsidR="0082098B" w:rsidRPr="00616500" w:rsidRDefault="0082098B" w:rsidP="00616500">
            <w:pPr>
              <w:spacing w:before="240" w:after="0" w:line="276" w:lineRule="auto"/>
              <w:jc w:val="both"/>
              <w:rPr>
                <w:rFonts w:ascii="Times New Roman" w:hAnsi="Times New Roman"/>
                <w:bCs/>
              </w:rPr>
            </w:pPr>
            <w:r w:rsidRPr="00616500">
              <w:rPr>
                <w:rFonts w:ascii="Times New Roman" w:hAnsi="Times New Roman"/>
              </w:rPr>
              <w:t xml:space="preserve">(……..) </w:t>
            </w:r>
            <w:r w:rsidRPr="00616500">
              <w:rPr>
                <w:rFonts w:ascii="Times New Roman" w:hAnsi="Times New Roman"/>
                <w:bCs/>
              </w:rPr>
              <w:t xml:space="preserve">Sütun grafikleri çizilirken ölçeklerin ve başlangıç </w:t>
            </w:r>
          </w:p>
          <w:p w:rsidR="0082098B" w:rsidRPr="00616500" w:rsidRDefault="0082098B" w:rsidP="00616500">
            <w:pPr>
              <w:spacing w:after="0" w:line="276" w:lineRule="auto"/>
              <w:jc w:val="both"/>
              <w:rPr>
                <w:rFonts w:ascii="Times New Roman" w:hAnsi="Times New Roman"/>
                <w:bCs/>
              </w:rPr>
            </w:pPr>
            <w:r w:rsidRPr="00616500">
              <w:rPr>
                <w:rFonts w:ascii="Times New Roman" w:hAnsi="Times New Roman"/>
                <w:bCs/>
              </w:rPr>
              <w:t xml:space="preserve">              noktasının farklı alınması grafiklerin yanlış </w:t>
            </w:r>
          </w:p>
          <w:p w:rsidR="0082098B" w:rsidRPr="00616500" w:rsidRDefault="0082098B" w:rsidP="00616500">
            <w:pPr>
              <w:spacing w:after="0" w:line="276" w:lineRule="auto"/>
              <w:jc w:val="both"/>
              <w:rPr>
                <w:rFonts w:ascii="Times New Roman" w:hAnsi="Times New Roman"/>
              </w:rPr>
            </w:pPr>
            <w:r w:rsidRPr="00616500">
              <w:rPr>
                <w:rFonts w:ascii="Times New Roman" w:hAnsi="Times New Roman"/>
                <w:bCs/>
              </w:rPr>
              <w:t xml:space="preserve">              yorumlanmasına yol açabilir.</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Bir çarpma işleminde çarpılan sayıların her birine </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çarpan denir.</w:t>
            </w:r>
          </w:p>
          <w:p w:rsidR="0082098B" w:rsidRPr="00616500" w:rsidRDefault="0082098B" w:rsidP="00616500">
            <w:pPr>
              <w:spacing w:after="0" w:line="276" w:lineRule="auto"/>
              <w:rPr>
                <w:rFonts w:ascii="Times New Roman" w:hAnsi="Times New Roman"/>
              </w:rPr>
            </w:pPr>
            <w:r w:rsidRPr="00616500">
              <w:rPr>
                <w:rFonts w:ascii="Times New Roman" w:hAnsi="Times New Roman"/>
              </w:rPr>
              <w:t>(……..) 60 gün 2 aydır.</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213 302 750 sayısının yüz milyonlar </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basamağındaki rakam ile yüzler basamağın</w:t>
            </w:r>
            <w:r w:rsidRPr="00616500">
              <w:rPr>
                <w:rFonts w:ascii="Times New Roman" w:hAnsi="Times New Roman"/>
              </w:rPr>
              <w:softHyphen/>
              <w:t xml:space="preserve">daki </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rakam </w:t>
            </w:r>
            <w:r w:rsidRPr="00616500">
              <w:rPr>
                <w:rFonts w:ascii="Times New Roman" w:hAnsi="Times New Roman"/>
                <w:u w:val="single"/>
              </w:rPr>
              <w:t>aynıdır.</w:t>
            </w:r>
          </w:p>
          <w:p w:rsidR="0082098B" w:rsidRPr="00616500" w:rsidRDefault="0082098B" w:rsidP="00616500">
            <w:pPr>
              <w:spacing w:after="0" w:line="276" w:lineRule="auto"/>
              <w:rPr>
                <w:rFonts w:ascii="Times New Roman" w:hAnsi="Times New Roman"/>
                <w:bCs/>
              </w:rPr>
            </w:pPr>
            <w:r w:rsidRPr="00616500">
              <w:rPr>
                <w:rFonts w:ascii="Times New Roman" w:hAnsi="Times New Roman"/>
              </w:rPr>
              <w:t xml:space="preserve">(……..) </w:t>
            </w:r>
            <w:r w:rsidRPr="00616500">
              <w:rPr>
                <w:rFonts w:ascii="Times New Roman" w:hAnsi="Times New Roman"/>
                <w:bCs/>
              </w:rPr>
              <w:t xml:space="preserve">Sütun grafiklerinde sütunların genişlikleri </w:t>
            </w:r>
            <w:r w:rsidRPr="00616500">
              <w:rPr>
                <w:rFonts w:ascii="Times New Roman" w:hAnsi="Times New Roman"/>
                <w:bCs/>
                <w:u w:val="single"/>
              </w:rPr>
              <w:t>farklı</w:t>
            </w:r>
            <w:r w:rsidRPr="00616500">
              <w:rPr>
                <w:rFonts w:ascii="Times New Roman" w:hAnsi="Times New Roman"/>
                <w:bCs/>
              </w:rPr>
              <w:t xml:space="preserve"> </w:t>
            </w:r>
          </w:p>
          <w:p w:rsidR="0082098B" w:rsidRPr="00616500" w:rsidRDefault="0082098B" w:rsidP="00616500">
            <w:pPr>
              <w:spacing w:after="0" w:line="276" w:lineRule="auto"/>
              <w:rPr>
                <w:rFonts w:ascii="Times New Roman" w:hAnsi="Times New Roman"/>
              </w:rPr>
            </w:pPr>
            <w:r w:rsidRPr="00616500">
              <w:rPr>
                <w:rFonts w:ascii="Times New Roman" w:hAnsi="Times New Roman"/>
                <w:bCs/>
              </w:rPr>
              <w:t xml:space="preserve">             olabilir.</w:t>
            </w:r>
          </w:p>
          <w:p w:rsidR="0082098B" w:rsidRPr="00616500" w:rsidRDefault="0082098B" w:rsidP="00616500">
            <w:pPr>
              <w:spacing w:after="0" w:line="276" w:lineRule="auto"/>
              <w:rPr>
                <w:rFonts w:ascii="Times New Roman" w:hAnsi="Times New Roman"/>
              </w:rPr>
            </w:pPr>
            <w:r w:rsidRPr="00616500">
              <w:rPr>
                <w:rFonts w:ascii="Times New Roman" w:hAnsi="Times New Roman"/>
              </w:rPr>
              <w:t>(……..) Bir yıl 12 ay, bir ay 30 gün, bir gün 24 saattir.</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Bir bölme işleminde kalan sayı her zaman bölen </w:t>
            </w:r>
          </w:p>
          <w:p w:rsidR="0082098B" w:rsidRPr="00616500" w:rsidRDefault="0082098B" w:rsidP="00616500">
            <w:pPr>
              <w:spacing w:after="0" w:line="276" w:lineRule="auto"/>
              <w:rPr>
                <w:rFonts w:ascii="Times New Roman" w:hAnsi="Times New Roman"/>
              </w:rPr>
            </w:pPr>
            <w:r w:rsidRPr="00616500">
              <w:rPr>
                <w:rFonts w:ascii="Times New Roman" w:hAnsi="Times New Roman"/>
              </w:rPr>
              <w:t xml:space="preserve">              sayıdan </w:t>
            </w:r>
            <w:r w:rsidRPr="00616500">
              <w:rPr>
                <w:rFonts w:ascii="Times New Roman" w:hAnsi="Times New Roman"/>
                <w:u w:val="single"/>
              </w:rPr>
              <w:t>büyüktür.</w:t>
            </w:r>
          </w:p>
        </w:tc>
      </w:tr>
      <w:tr w:rsidR="0082098B" w:rsidRPr="00616500" w:rsidTr="00616500">
        <w:tc>
          <w:tcPr>
            <w:tcW w:w="5381"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3. Aşağıda verilen üslü ifadelerin değerlerini bulunuz.</w:t>
            </w:r>
          </w:p>
          <w:p w:rsidR="0082098B" w:rsidRPr="00616500" w:rsidRDefault="0082098B" w:rsidP="00616500">
            <w:pPr>
              <w:spacing w:after="0" w:line="240" w:lineRule="auto"/>
              <w:rPr>
                <w:rFonts w:ascii="Times New Roman" w:hAnsi="Times New Roman"/>
                <w:b/>
              </w:rPr>
            </w:pPr>
            <w:r w:rsidRPr="00616500">
              <w:rPr>
                <w:rFonts w:ascii="Times New Roman" w:hAnsi="Times New Roman"/>
                <w:b/>
              </w:rPr>
              <w:t>(8 Puan)</w:t>
            </w:r>
          </w:p>
          <w:p w:rsidR="0082098B" w:rsidRPr="00616500" w:rsidRDefault="0082098B" w:rsidP="00616500">
            <w:pPr>
              <w:spacing w:after="0" w:line="360" w:lineRule="auto"/>
              <w:rPr>
                <w:rFonts w:ascii="Times New Roman" w:hAnsi="Times New Roman"/>
                <w:sz w:val="24"/>
              </w:rPr>
            </w:pPr>
            <w:r w:rsidRPr="00616500">
              <w:rPr>
                <w:rFonts w:ascii="Times New Roman" w:hAnsi="Times New Roman"/>
                <w:sz w:val="24"/>
              </w:rPr>
              <w:t xml:space="preserve">3² =                                      2³ =   </w:t>
            </w:r>
          </w:p>
          <w:p w:rsidR="0082098B" w:rsidRPr="00616500" w:rsidRDefault="0082098B" w:rsidP="00616500">
            <w:pPr>
              <w:spacing w:after="0" w:line="360" w:lineRule="auto"/>
              <w:rPr>
                <w:rFonts w:ascii="Times New Roman" w:hAnsi="Times New Roman"/>
                <w:sz w:val="24"/>
              </w:rPr>
            </w:pPr>
            <w:r w:rsidRPr="00616500">
              <w:rPr>
                <w:rFonts w:ascii="Times New Roman" w:hAnsi="Times New Roman"/>
                <w:sz w:val="24"/>
              </w:rPr>
              <w:t>4² =                                      7</w:t>
            </w:r>
            <w:r w:rsidRPr="00616500">
              <w:rPr>
                <w:rFonts w:ascii="Times New Roman" w:hAnsi="Times New Roman"/>
                <w:sz w:val="24"/>
                <w:vertAlign w:val="superscript"/>
              </w:rPr>
              <w:t>3</w:t>
            </w:r>
            <w:r w:rsidRPr="00616500">
              <w:rPr>
                <w:rFonts w:ascii="Times New Roman" w:hAnsi="Times New Roman"/>
                <w:b/>
                <w:sz w:val="24"/>
              </w:rPr>
              <w:t xml:space="preserve"> =</w:t>
            </w:r>
          </w:p>
          <w:p w:rsidR="0082098B" w:rsidRPr="00616500" w:rsidRDefault="0082098B" w:rsidP="00616500">
            <w:pPr>
              <w:spacing w:after="0" w:line="240" w:lineRule="auto"/>
              <w:rPr>
                <w:rFonts w:ascii="Times New Roman" w:hAnsi="Times New Roman"/>
                <w:b/>
              </w:rPr>
            </w:pPr>
          </w:p>
        </w:tc>
        <w:tc>
          <w:tcPr>
            <w:tcW w:w="5382"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 xml:space="preserve">4. Aşağıda verilen işlemlerin sonucunu bulunuz. </w:t>
            </w:r>
          </w:p>
          <w:p w:rsidR="0082098B" w:rsidRPr="00616500" w:rsidRDefault="0082098B" w:rsidP="00616500">
            <w:pPr>
              <w:spacing w:after="0" w:line="240" w:lineRule="auto"/>
              <w:rPr>
                <w:rFonts w:ascii="Times New Roman" w:hAnsi="Times New Roman"/>
                <w:b/>
              </w:rPr>
            </w:pPr>
            <w:r w:rsidRPr="00616500">
              <w:rPr>
                <w:rFonts w:ascii="Times New Roman" w:hAnsi="Times New Roman"/>
                <w:b/>
              </w:rPr>
              <w:t>(4 Puan)</w:t>
            </w:r>
          </w:p>
          <w:p w:rsidR="0082098B" w:rsidRPr="00616500" w:rsidRDefault="0082098B" w:rsidP="00616500">
            <w:pPr>
              <w:spacing w:after="0" w:line="240" w:lineRule="auto"/>
              <w:rPr>
                <w:rFonts w:ascii="Times New Roman" w:hAnsi="Times New Roman"/>
                <w:b/>
              </w:rPr>
            </w:pPr>
            <w:r w:rsidRPr="00616500">
              <w:rPr>
                <w:rFonts w:ascii="Times New Roman" w:hAnsi="Times New Roman"/>
                <w:b/>
              </w:rPr>
              <w:t xml:space="preserve">a) </w:t>
            </w:r>
            <w:r w:rsidRPr="00616500">
              <w:rPr>
                <w:rStyle w:val="A1"/>
                <w:rFonts w:cs="Helvetica Neue"/>
              </w:rPr>
              <w:t xml:space="preserve">(13 + 17) </w:t>
            </w:r>
            <w:r w:rsidRPr="00616500">
              <w:rPr>
                <w:rStyle w:val="A1"/>
                <w:rFonts w:ascii="MMBinary" w:hAnsi="MMBinary" w:cs="MMBinary"/>
              </w:rPr>
              <w:t xml:space="preserve">x </w:t>
            </w:r>
            <w:r w:rsidRPr="00616500">
              <w:rPr>
                <w:rStyle w:val="A1"/>
                <w:rFonts w:cs="Helvetica Neue"/>
              </w:rPr>
              <w:t>40 =</w:t>
            </w: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rPr>
            </w:pPr>
            <w:r w:rsidRPr="00616500">
              <w:rPr>
                <w:rFonts w:ascii="Times New Roman" w:hAnsi="Times New Roman"/>
                <w:b/>
              </w:rPr>
              <w:t xml:space="preserve">b) </w:t>
            </w:r>
            <w:r w:rsidRPr="00616500">
              <w:rPr>
                <w:rFonts w:ascii="Times New Roman" w:hAnsi="Times New Roman"/>
              </w:rPr>
              <w:t>26 – (12 ÷ 3) =</w:t>
            </w:r>
          </w:p>
        </w:tc>
      </w:tr>
      <w:tr w:rsidR="0082098B" w:rsidRPr="00616500" w:rsidTr="00616500">
        <w:tc>
          <w:tcPr>
            <w:tcW w:w="5381"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 xml:space="preserve">5. </w:t>
            </w:r>
            <w:r w:rsidRPr="00616500">
              <w:rPr>
                <w:rFonts w:ascii="Times New Roman" w:hAnsi="Times New Roman"/>
              </w:rPr>
              <w:t xml:space="preserve">Cumhuriyetimizin ilanından (29.10.1923) bugüne kadar geçen süre kaç yıl kaç ay kaç gündür? (Bugünün tarihini 05.12.2014 olarak alınız.) </w:t>
            </w:r>
            <w:r w:rsidRPr="00616500">
              <w:rPr>
                <w:rFonts w:ascii="Times New Roman" w:hAnsi="Times New Roman"/>
                <w:b/>
              </w:rPr>
              <w:t>(8 puan)</w:t>
            </w: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tc>
        <w:tc>
          <w:tcPr>
            <w:tcW w:w="5382"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6. Aşağıdaki sayı örüntüsünde “?” yerine hangi sayı gelmelidir? (5 puan)</w:t>
            </w:r>
          </w:p>
          <w:p w:rsidR="0082098B" w:rsidRPr="00616500" w:rsidRDefault="0082098B" w:rsidP="00616500">
            <w:pPr>
              <w:pStyle w:val="ListParagraph"/>
              <w:numPr>
                <w:ilvl w:val="0"/>
                <w:numId w:val="14"/>
              </w:numPr>
              <w:spacing w:after="0" w:line="240" w:lineRule="auto"/>
              <w:rPr>
                <w:rFonts w:ascii="Times New Roman" w:hAnsi="Times New Roman"/>
                <w:b/>
                <w:sz w:val="28"/>
              </w:rPr>
            </w:pPr>
            <w:r w:rsidRPr="00616500">
              <w:rPr>
                <w:rFonts w:ascii="Times New Roman" w:hAnsi="Times New Roman"/>
                <w:b/>
                <w:sz w:val="28"/>
              </w:rPr>
              <w:t>– 14 – 18 – 22 – 26 - ? – 34 – 38</w:t>
            </w:r>
          </w:p>
          <w:p w:rsidR="0082098B" w:rsidRPr="00616500" w:rsidRDefault="0082098B" w:rsidP="00616500">
            <w:pPr>
              <w:spacing w:after="0" w:line="240" w:lineRule="auto"/>
              <w:jc w:val="center"/>
              <w:rPr>
                <w:rFonts w:ascii="Times New Roman" w:hAnsi="Times New Roman"/>
                <w:b/>
                <w:sz w:val="28"/>
              </w:rPr>
            </w:pPr>
          </w:p>
          <w:p w:rsidR="0082098B" w:rsidRPr="00616500" w:rsidRDefault="0082098B" w:rsidP="00616500">
            <w:pPr>
              <w:spacing w:after="0" w:line="240" w:lineRule="auto"/>
              <w:rPr>
                <w:rFonts w:ascii="Times New Roman" w:hAnsi="Times New Roman"/>
                <w:b/>
              </w:rPr>
            </w:pPr>
          </w:p>
        </w:tc>
      </w:tr>
      <w:tr w:rsidR="0082098B" w:rsidRPr="00616500" w:rsidTr="00616500">
        <w:tc>
          <w:tcPr>
            <w:tcW w:w="5381" w:type="dxa"/>
          </w:tcPr>
          <w:p w:rsidR="0082098B" w:rsidRPr="00616500" w:rsidRDefault="0082098B" w:rsidP="00616500">
            <w:pPr>
              <w:spacing w:after="0" w:line="276" w:lineRule="auto"/>
              <w:jc w:val="both"/>
              <w:rPr>
                <w:rFonts w:ascii="Times New Roman" w:hAnsi="Times New Roman"/>
                <w:b/>
                <w:u w:val="single"/>
              </w:rPr>
            </w:pPr>
            <w:r w:rsidRPr="00616500">
              <w:rPr>
                <w:rFonts w:ascii="Times New Roman" w:hAnsi="Times New Roman"/>
                <w:b/>
              </w:rPr>
              <w:t xml:space="preserve">7. Okulumuzda 584 kız öğrenci vardır. Okulumuzdaki erkek öğrenci sayısı kız öğrenci sayısından 64 eksiktir. Buna göre, </w:t>
            </w:r>
            <w:r w:rsidRPr="00616500">
              <w:rPr>
                <w:rFonts w:ascii="Times New Roman" w:hAnsi="Times New Roman"/>
                <w:b/>
                <w:u w:val="single"/>
              </w:rPr>
              <w:t>okulumuzdaki toplam öğrenci sayısı kaçtır?</w:t>
            </w:r>
          </w:p>
          <w:p w:rsidR="0082098B" w:rsidRPr="00616500" w:rsidRDefault="0082098B" w:rsidP="00616500">
            <w:pPr>
              <w:spacing w:after="0" w:line="276" w:lineRule="auto"/>
              <w:jc w:val="both"/>
              <w:rPr>
                <w:rFonts w:ascii="Times New Roman" w:hAnsi="Times New Roman"/>
                <w:b/>
              </w:rPr>
            </w:pPr>
            <w:r w:rsidRPr="00616500">
              <w:rPr>
                <w:rFonts w:ascii="Times New Roman" w:hAnsi="Times New Roman"/>
                <w:b/>
              </w:rPr>
              <w:t xml:space="preserve">(5 Puan) </w:t>
            </w:r>
          </w:p>
          <w:p w:rsidR="0082098B" w:rsidRPr="00616500" w:rsidRDefault="0082098B" w:rsidP="00616500">
            <w:pPr>
              <w:spacing w:after="0" w:line="276" w:lineRule="auto"/>
              <w:jc w:val="both"/>
              <w:rPr>
                <w:rFonts w:ascii="Times New Roman" w:hAnsi="Times New Roman"/>
                <w:b/>
              </w:rPr>
            </w:pPr>
          </w:p>
          <w:p w:rsidR="0082098B" w:rsidRPr="00616500" w:rsidRDefault="0082098B" w:rsidP="00616500">
            <w:pPr>
              <w:spacing w:after="0" w:line="276" w:lineRule="auto"/>
              <w:jc w:val="both"/>
              <w:rPr>
                <w:rFonts w:ascii="Times New Roman" w:hAnsi="Times New Roman"/>
                <w:b/>
              </w:rPr>
            </w:pPr>
          </w:p>
          <w:p w:rsidR="0082098B" w:rsidRPr="00616500" w:rsidRDefault="0082098B" w:rsidP="00616500">
            <w:pPr>
              <w:spacing w:after="0" w:line="276" w:lineRule="auto"/>
              <w:jc w:val="both"/>
              <w:rPr>
                <w:rFonts w:ascii="Times New Roman" w:hAnsi="Times New Roman"/>
                <w:bCs/>
              </w:rPr>
            </w:pPr>
          </w:p>
        </w:tc>
        <w:tc>
          <w:tcPr>
            <w:tcW w:w="5382" w:type="dxa"/>
          </w:tcPr>
          <w:p w:rsidR="0082098B" w:rsidRPr="00616500" w:rsidRDefault="0082098B" w:rsidP="00616500">
            <w:pPr>
              <w:spacing w:after="0" w:line="240" w:lineRule="auto"/>
              <w:jc w:val="both"/>
              <w:rPr>
                <w:rFonts w:ascii="Times New Roman" w:hAnsi="Times New Roman"/>
                <w:b/>
              </w:rPr>
            </w:pPr>
            <w:r w:rsidRPr="00616500">
              <w:rPr>
                <w:rFonts w:ascii="Times New Roman" w:hAnsi="Times New Roman"/>
                <w:b/>
              </w:rPr>
              <w:t>8. Aşağıda verilen toplama ve çıkarma işlemlerini yapınız. (4 Puan)</w:t>
            </w: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r>
              <w:rPr>
                <w:noProof/>
                <w:lang w:eastAsia="tr-TR"/>
              </w:rPr>
              <w:pict>
                <v:shape id="Resim 4" o:spid="_x0000_s1031" type="#_x0000_t75" style="position:absolute;left:0;text-align:left;margin-left:156.65pt;margin-top:3.5pt;width:74.25pt;height:48.85pt;z-index:-251657216;visibility:visible">
                  <v:imagedata r:id="rId9" o:title=""/>
                </v:shape>
              </w:pict>
            </w:r>
            <w:r>
              <w:rPr>
                <w:noProof/>
                <w:lang w:eastAsia="tr-TR"/>
              </w:rPr>
              <w:pict>
                <v:shape id="Resim 1" o:spid="_x0000_s1032" type="#_x0000_t75" style="position:absolute;left:0;text-align:left;margin-left:15.7pt;margin-top:7.25pt;width:64.5pt;height:43.7pt;z-index:-251658240;visibility:visible">
                  <v:imagedata r:id="rId10" o:title=""/>
                </v:shape>
              </w:pict>
            </w:r>
            <w:r w:rsidRPr="00616500">
              <w:rPr>
                <w:rFonts w:ascii="Times New Roman" w:hAnsi="Times New Roman"/>
                <w:b/>
              </w:rPr>
              <w:t>a)                                                b)</w:t>
            </w: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p>
        </w:tc>
      </w:tr>
      <w:tr w:rsidR="0082098B" w:rsidRPr="00616500" w:rsidTr="00616500">
        <w:tc>
          <w:tcPr>
            <w:tcW w:w="5381" w:type="dxa"/>
          </w:tcPr>
          <w:p w:rsidR="0082098B" w:rsidRPr="00616500" w:rsidRDefault="0082098B" w:rsidP="00616500">
            <w:pPr>
              <w:spacing w:after="0" w:line="276" w:lineRule="auto"/>
              <w:jc w:val="both"/>
              <w:rPr>
                <w:rFonts w:ascii="Times New Roman" w:hAnsi="Times New Roman"/>
                <w:b/>
              </w:rPr>
            </w:pPr>
            <w:r w:rsidRPr="00616500">
              <w:rPr>
                <w:rFonts w:ascii="Times New Roman" w:hAnsi="Times New Roman"/>
                <w:b/>
              </w:rPr>
              <w:t>9. Aşağıda verilen boşlukları doldurunuz. (5 Puan)</w:t>
            </w:r>
          </w:p>
          <w:p w:rsidR="0082098B" w:rsidRPr="00616500" w:rsidRDefault="0082098B" w:rsidP="00616500">
            <w:pPr>
              <w:numPr>
                <w:ilvl w:val="0"/>
                <w:numId w:val="13"/>
              </w:numPr>
              <w:spacing w:after="0" w:line="276" w:lineRule="auto"/>
              <w:ind w:left="454"/>
              <w:jc w:val="both"/>
              <w:rPr>
                <w:rFonts w:ascii="Times New Roman" w:hAnsi="Times New Roman"/>
              </w:rPr>
            </w:pPr>
            <w:r w:rsidRPr="00616500">
              <w:rPr>
                <w:rFonts w:ascii="Times New Roman" w:hAnsi="Times New Roman"/>
              </w:rPr>
              <w:t>2 saat 24 dakika = ..................... dk</w:t>
            </w:r>
          </w:p>
          <w:p w:rsidR="0082098B" w:rsidRPr="00616500" w:rsidRDefault="0082098B" w:rsidP="00616500">
            <w:pPr>
              <w:numPr>
                <w:ilvl w:val="0"/>
                <w:numId w:val="13"/>
              </w:numPr>
              <w:spacing w:after="0" w:line="276" w:lineRule="auto"/>
              <w:ind w:left="454"/>
              <w:jc w:val="both"/>
              <w:rPr>
                <w:rFonts w:ascii="Times New Roman" w:hAnsi="Times New Roman"/>
              </w:rPr>
            </w:pPr>
            <w:r w:rsidRPr="00616500">
              <w:rPr>
                <w:rFonts w:ascii="Times New Roman" w:hAnsi="Times New Roman"/>
              </w:rPr>
              <w:t>480 dk               =.........................sa.</w:t>
            </w:r>
          </w:p>
          <w:p w:rsidR="0082098B" w:rsidRPr="00616500" w:rsidRDefault="0082098B" w:rsidP="00616500">
            <w:pPr>
              <w:numPr>
                <w:ilvl w:val="0"/>
                <w:numId w:val="13"/>
              </w:numPr>
              <w:spacing w:after="0" w:line="276" w:lineRule="auto"/>
              <w:ind w:left="454"/>
              <w:jc w:val="both"/>
              <w:rPr>
                <w:rFonts w:ascii="Times New Roman" w:hAnsi="Times New Roman"/>
              </w:rPr>
            </w:pPr>
            <w:r w:rsidRPr="00616500">
              <w:rPr>
                <w:rFonts w:ascii="Times New Roman" w:hAnsi="Times New Roman"/>
              </w:rPr>
              <w:t>3 gün 8 saat       =.........................sa.</w:t>
            </w:r>
          </w:p>
          <w:p w:rsidR="0082098B" w:rsidRPr="00616500" w:rsidRDefault="0082098B" w:rsidP="00616500">
            <w:pPr>
              <w:numPr>
                <w:ilvl w:val="0"/>
                <w:numId w:val="13"/>
              </w:numPr>
              <w:spacing w:after="0" w:line="276" w:lineRule="auto"/>
              <w:ind w:left="454"/>
              <w:jc w:val="both"/>
              <w:rPr>
                <w:rFonts w:ascii="Times New Roman" w:hAnsi="Times New Roman"/>
                <w:b/>
              </w:rPr>
            </w:pPr>
            <w:r w:rsidRPr="00616500">
              <w:rPr>
                <w:rFonts w:ascii="Times New Roman" w:hAnsi="Times New Roman"/>
              </w:rPr>
              <w:t>72 saat               =........................gün</w:t>
            </w:r>
          </w:p>
        </w:tc>
        <w:tc>
          <w:tcPr>
            <w:tcW w:w="5382" w:type="dxa"/>
          </w:tcPr>
          <w:p w:rsidR="0082098B" w:rsidRPr="00616500" w:rsidRDefault="0082098B" w:rsidP="00616500">
            <w:pPr>
              <w:spacing w:after="0" w:line="240" w:lineRule="auto"/>
              <w:jc w:val="both"/>
              <w:rPr>
                <w:rFonts w:ascii="Times New Roman" w:hAnsi="Times New Roman"/>
                <w:b/>
              </w:rPr>
            </w:pPr>
            <w:r w:rsidRPr="00616500">
              <w:rPr>
                <w:rFonts w:ascii="Times New Roman" w:hAnsi="Times New Roman"/>
                <w:b/>
              </w:rPr>
              <w:t xml:space="preserve">10. </w:t>
            </w:r>
            <w:r w:rsidRPr="00616500">
              <w:rPr>
                <w:rFonts w:ascii="Times New Roman" w:hAnsi="Times New Roman"/>
              </w:rPr>
              <w:t xml:space="preserve">Alper, saat 22:10 ‘te uyuyup, sabah 07:20 'de uyanmıştır. Buna göre Alper kaç saat uyumuştur? </w:t>
            </w:r>
            <w:r w:rsidRPr="00616500">
              <w:rPr>
                <w:rFonts w:ascii="Times New Roman" w:hAnsi="Times New Roman"/>
                <w:b/>
              </w:rPr>
              <w:t>(5 Puan)</w:t>
            </w: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p>
          <w:p w:rsidR="0082098B" w:rsidRPr="00616500" w:rsidRDefault="0082098B" w:rsidP="00616500">
            <w:pPr>
              <w:spacing w:after="0" w:line="240" w:lineRule="auto"/>
              <w:jc w:val="both"/>
              <w:rPr>
                <w:rFonts w:ascii="Times New Roman" w:hAnsi="Times New Roman"/>
                <w:b/>
              </w:rPr>
            </w:pPr>
          </w:p>
        </w:tc>
      </w:tr>
      <w:tr w:rsidR="0082098B" w:rsidRPr="00616500" w:rsidTr="00616500">
        <w:tc>
          <w:tcPr>
            <w:tcW w:w="5381"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 xml:space="preserve">11. Aşağıdaki tabloya göre boşlukları doldurunuz. </w:t>
            </w:r>
          </w:p>
          <w:p w:rsidR="0082098B" w:rsidRPr="00616500" w:rsidRDefault="0082098B" w:rsidP="00616500">
            <w:pPr>
              <w:spacing w:after="0" w:line="240" w:lineRule="auto"/>
              <w:rPr>
                <w:rFonts w:ascii="Times New Roman" w:hAnsi="Times New Roman"/>
                <w:b/>
              </w:rPr>
            </w:pPr>
            <w:r w:rsidRPr="00616500">
              <w:rPr>
                <w:rFonts w:ascii="Times New Roman" w:hAnsi="Times New Roman"/>
                <w:b/>
              </w:rPr>
              <w:t>(5 Puan)</w:t>
            </w:r>
          </w:p>
          <w:p w:rsidR="0082098B" w:rsidRPr="00616500" w:rsidRDefault="0082098B" w:rsidP="00616500">
            <w:pPr>
              <w:spacing w:after="0" w:line="240" w:lineRule="auto"/>
              <w:rPr>
                <w:rFonts w:ascii="Times New Roman" w:hAnsi="Times New Roman"/>
                <w:b/>
              </w:rPr>
            </w:pPr>
            <w:r>
              <w:rPr>
                <w:noProof/>
                <w:lang w:eastAsia="tr-TR"/>
              </w:rPr>
              <w:pict>
                <v:shape id="Resim 10" o:spid="_x0000_s1033" type="#_x0000_t75" style="position:absolute;margin-left:9.5pt;margin-top:5.15pt;width:245.2pt;height:71.25pt;z-index:-251656192;visibility:visible">
                  <v:imagedata r:id="rId11" o:title=""/>
                </v:shape>
              </w:pict>
            </w: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pStyle w:val="ListParagraph"/>
              <w:numPr>
                <w:ilvl w:val="0"/>
                <w:numId w:val="15"/>
              </w:numPr>
              <w:spacing w:after="0" w:line="360" w:lineRule="auto"/>
              <w:ind w:left="313"/>
              <w:rPr>
                <w:rFonts w:ascii="Times New Roman" w:hAnsi="Times New Roman"/>
              </w:rPr>
            </w:pPr>
            <w:r w:rsidRPr="00616500">
              <w:rPr>
                <w:rFonts w:ascii="Times New Roman" w:hAnsi="Times New Roman"/>
              </w:rPr>
              <w:t>En çok belge alan sınıf …………………. sınıfıdır.</w:t>
            </w:r>
          </w:p>
          <w:p w:rsidR="0082098B" w:rsidRPr="00616500" w:rsidRDefault="0082098B" w:rsidP="00616500">
            <w:pPr>
              <w:pStyle w:val="ListParagraph"/>
              <w:numPr>
                <w:ilvl w:val="0"/>
                <w:numId w:val="15"/>
              </w:numPr>
              <w:spacing w:after="0" w:line="360" w:lineRule="auto"/>
              <w:ind w:left="313"/>
              <w:rPr>
                <w:rFonts w:ascii="Times New Roman" w:hAnsi="Times New Roman"/>
              </w:rPr>
            </w:pPr>
            <w:r w:rsidRPr="00616500">
              <w:rPr>
                <w:rFonts w:ascii="Times New Roman" w:hAnsi="Times New Roman"/>
              </w:rPr>
              <w:t>En az belge alan sınıf …………………… sınıfıdır.</w:t>
            </w:r>
          </w:p>
          <w:p w:rsidR="0082098B" w:rsidRPr="00616500" w:rsidRDefault="0082098B" w:rsidP="00616500">
            <w:pPr>
              <w:pStyle w:val="ListParagraph"/>
              <w:numPr>
                <w:ilvl w:val="0"/>
                <w:numId w:val="15"/>
              </w:numPr>
              <w:spacing w:after="0" w:line="360" w:lineRule="auto"/>
              <w:ind w:left="313"/>
              <w:rPr>
                <w:rFonts w:ascii="Times New Roman" w:hAnsi="Times New Roman"/>
              </w:rPr>
            </w:pPr>
            <w:r w:rsidRPr="00616500">
              <w:rPr>
                <w:rFonts w:ascii="Times New Roman" w:hAnsi="Times New Roman"/>
              </w:rPr>
              <w:t>Teşekkü</w:t>
            </w:r>
            <w:bookmarkStart w:id="0" w:name="_GoBack"/>
            <w:bookmarkEnd w:id="0"/>
            <w:r w:rsidRPr="00616500">
              <w:rPr>
                <w:rFonts w:ascii="Times New Roman" w:hAnsi="Times New Roman"/>
              </w:rPr>
              <w:t>r belgelerinin sayısı, takdir belgelerinin sayısından ………… fazladır.</w:t>
            </w:r>
          </w:p>
          <w:p w:rsidR="0082098B" w:rsidRPr="00616500" w:rsidRDefault="0082098B" w:rsidP="00616500">
            <w:pPr>
              <w:pStyle w:val="ListParagraph"/>
              <w:numPr>
                <w:ilvl w:val="0"/>
                <w:numId w:val="15"/>
              </w:numPr>
              <w:spacing w:after="0" w:line="360" w:lineRule="auto"/>
              <w:ind w:left="313"/>
              <w:rPr>
                <w:rFonts w:ascii="Times New Roman" w:hAnsi="Times New Roman"/>
              </w:rPr>
            </w:pPr>
            <w:r w:rsidRPr="00616500">
              <w:rPr>
                <w:rFonts w:ascii="Times New Roman" w:hAnsi="Times New Roman"/>
              </w:rPr>
              <w:t>Toplam belge sayıları eşit olan sınıflar ………... ve</w:t>
            </w:r>
          </w:p>
          <w:p w:rsidR="0082098B" w:rsidRPr="00616500" w:rsidRDefault="0082098B" w:rsidP="00616500">
            <w:pPr>
              <w:spacing w:after="0" w:line="360" w:lineRule="auto"/>
              <w:rPr>
                <w:rFonts w:ascii="Times New Roman" w:hAnsi="Times New Roman"/>
              </w:rPr>
            </w:pPr>
            <w:r w:rsidRPr="00616500">
              <w:rPr>
                <w:rFonts w:ascii="Times New Roman" w:hAnsi="Times New Roman"/>
              </w:rPr>
              <w:t xml:space="preserve">     ………………. sınıflarıdır.</w:t>
            </w:r>
          </w:p>
          <w:p w:rsidR="0082098B" w:rsidRPr="00616500" w:rsidRDefault="0082098B" w:rsidP="00616500">
            <w:pPr>
              <w:spacing w:after="0" w:line="240" w:lineRule="auto"/>
              <w:rPr>
                <w:rFonts w:ascii="Times New Roman" w:hAnsi="Times New Roman"/>
                <w:b/>
              </w:rPr>
            </w:pPr>
          </w:p>
        </w:tc>
        <w:tc>
          <w:tcPr>
            <w:tcW w:w="5382" w:type="dxa"/>
          </w:tcPr>
          <w:p w:rsidR="0082098B" w:rsidRPr="00616500" w:rsidRDefault="0082098B" w:rsidP="00616500">
            <w:pPr>
              <w:spacing w:after="0" w:line="240" w:lineRule="auto"/>
              <w:rPr>
                <w:rFonts w:ascii="Times New Roman" w:hAnsi="Times New Roman"/>
                <w:b/>
                <w:bCs/>
              </w:rPr>
            </w:pPr>
            <w:r>
              <w:rPr>
                <w:noProof/>
                <w:lang w:eastAsia="tr-TR"/>
              </w:rPr>
              <w:pict>
                <v:shape id="_x0000_s1034" type="#_x0000_t75" style="position:absolute;margin-left:1.45pt;margin-top:30.9pt;width:254.25pt;height:120.9pt;z-index:251661312;mso-position-horizontal-relative:text;mso-position-vertical-relative:text" wrapcoords="-64 0 -64 21466 21600 21466 21600 0 -64 0">
                  <v:imagedata r:id="rId12" o:title="" gain="2.5" blacklevel="-6554f"/>
                  <w10:wrap type="through"/>
                </v:shape>
                <o:OLEObject Type="Embed" ProgID="PBrush" ShapeID="_x0000_s1034" DrawAspect="Content" ObjectID="_1479733879" r:id="rId13"/>
              </w:pict>
            </w:r>
            <w:r w:rsidRPr="00616500">
              <w:rPr>
                <w:rFonts w:ascii="Times New Roman" w:hAnsi="Times New Roman"/>
                <w:b/>
              </w:rPr>
              <w:t>12. Aşağıda</w:t>
            </w:r>
            <w:r w:rsidRPr="00616500">
              <w:rPr>
                <w:rFonts w:ascii="Times New Roman" w:hAnsi="Times New Roman"/>
                <w:b/>
                <w:bCs/>
              </w:rPr>
              <w:t xml:space="preserve"> bir köprüden bir saatte geçen araç sayısının ağaç şeması verilmiştir. (5 Puan)</w:t>
            </w:r>
          </w:p>
          <w:p w:rsidR="0082098B" w:rsidRPr="00616500" w:rsidRDefault="0082098B" w:rsidP="00616500">
            <w:pPr>
              <w:spacing w:after="0" w:line="276" w:lineRule="auto"/>
              <w:rPr>
                <w:rFonts w:ascii="Times New Roman" w:hAnsi="Times New Roman"/>
                <w:b/>
                <w:bCs/>
              </w:rPr>
            </w:pPr>
            <w:r w:rsidRPr="00616500">
              <w:rPr>
                <w:rFonts w:ascii="Times New Roman" w:hAnsi="Times New Roman"/>
                <w:b/>
                <w:bCs/>
              </w:rPr>
              <w:t xml:space="preserve">Buna göre aşağıdakilerden hangisi </w:t>
            </w:r>
            <w:r w:rsidRPr="00616500">
              <w:rPr>
                <w:rFonts w:ascii="Times New Roman" w:hAnsi="Times New Roman"/>
                <w:b/>
                <w:bCs/>
                <w:u w:val="single"/>
              </w:rPr>
              <w:t>yanlıştır</w:t>
            </w:r>
            <w:r w:rsidRPr="00616500">
              <w:rPr>
                <w:rFonts w:ascii="Times New Roman" w:hAnsi="Times New Roman"/>
                <w:b/>
                <w:bCs/>
              </w:rPr>
              <w:t>?</w:t>
            </w:r>
          </w:p>
          <w:p w:rsidR="0082098B" w:rsidRPr="00616500" w:rsidRDefault="0082098B" w:rsidP="00616500">
            <w:pPr>
              <w:spacing w:after="0" w:line="276" w:lineRule="auto"/>
              <w:rPr>
                <w:rFonts w:ascii="Times New Roman" w:hAnsi="Times New Roman"/>
                <w:bCs/>
              </w:rPr>
            </w:pPr>
            <w:r w:rsidRPr="00616500">
              <w:rPr>
                <w:rFonts w:ascii="Times New Roman" w:hAnsi="Times New Roman"/>
                <w:bCs/>
              </w:rPr>
              <w:t>A) Köprüden geçen otomobil sayısı diğerlerinden fazladır.</w:t>
            </w:r>
          </w:p>
          <w:p w:rsidR="0082098B" w:rsidRPr="00616500" w:rsidRDefault="0082098B" w:rsidP="00616500">
            <w:pPr>
              <w:spacing w:after="0" w:line="276" w:lineRule="auto"/>
              <w:rPr>
                <w:rFonts w:ascii="Times New Roman" w:hAnsi="Times New Roman"/>
                <w:bCs/>
              </w:rPr>
            </w:pPr>
            <w:r w:rsidRPr="00616500">
              <w:rPr>
                <w:rFonts w:ascii="Times New Roman" w:hAnsi="Times New Roman"/>
                <w:bCs/>
              </w:rPr>
              <w:t xml:space="preserve">B) Köprüden geçen ticari taksi, minibüs sayısının 2 </w:t>
            </w:r>
          </w:p>
          <w:p w:rsidR="0082098B" w:rsidRPr="00616500" w:rsidRDefault="0082098B" w:rsidP="00616500">
            <w:pPr>
              <w:spacing w:after="0" w:line="276" w:lineRule="auto"/>
              <w:rPr>
                <w:rFonts w:ascii="Times New Roman" w:hAnsi="Times New Roman"/>
                <w:bCs/>
              </w:rPr>
            </w:pPr>
            <w:r w:rsidRPr="00616500">
              <w:rPr>
                <w:rFonts w:ascii="Times New Roman" w:hAnsi="Times New Roman"/>
                <w:bCs/>
              </w:rPr>
              <w:t xml:space="preserve">     katıdır.</w:t>
            </w:r>
          </w:p>
          <w:p w:rsidR="0082098B" w:rsidRPr="00616500" w:rsidRDefault="0082098B" w:rsidP="00616500">
            <w:pPr>
              <w:spacing w:after="0" w:line="276" w:lineRule="auto"/>
              <w:rPr>
                <w:rFonts w:ascii="Times New Roman" w:hAnsi="Times New Roman"/>
                <w:bCs/>
              </w:rPr>
            </w:pPr>
            <w:r w:rsidRPr="00616500">
              <w:rPr>
                <w:rFonts w:ascii="Times New Roman" w:hAnsi="Times New Roman"/>
                <w:bCs/>
              </w:rPr>
              <w:t>C) Köprüden geçen büyük araçlar, küçük araçlar fazladır.</w:t>
            </w:r>
          </w:p>
          <w:p w:rsidR="0082098B" w:rsidRPr="00616500" w:rsidRDefault="0082098B" w:rsidP="00616500">
            <w:pPr>
              <w:spacing w:after="0" w:line="276" w:lineRule="auto"/>
              <w:rPr>
                <w:rFonts w:ascii="Times New Roman" w:hAnsi="Times New Roman"/>
                <w:bCs/>
              </w:rPr>
            </w:pPr>
            <w:r w:rsidRPr="00616500">
              <w:rPr>
                <w:rFonts w:ascii="Times New Roman" w:hAnsi="Times New Roman"/>
                <w:bCs/>
              </w:rPr>
              <w:t>D) Toplam 15 araç köprüden geçmiştir.</w:t>
            </w:r>
          </w:p>
        </w:tc>
      </w:tr>
      <w:tr w:rsidR="0082098B" w:rsidRPr="00616500" w:rsidTr="00616500">
        <w:tc>
          <w:tcPr>
            <w:tcW w:w="5381" w:type="dxa"/>
          </w:tcPr>
          <w:p w:rsidR="0082098B" w:rsidRPr="00616500" w:rsidRDefault="0082098B" w:rsidP="00616500">
            <w:pPr>
              <w:spacing w:after="0" w:line="240" w:lineRule="auto"/>
              <w:rPr>
                <w:rFonts w:ascii="Times New Roman" w:hAnsi="Times New Roman"/>
                <w:b/>
              </w:rPr>
            </w:pPr>
            <w:r w:rsidRPr="00616500">
              <w:rPr>
                <w:rFonts w:ascii="Times New Roman" w:hAnsi="Times New Roman"/>
                <w:b/>
              </w:rPr>
              <w:t>13. (5 Puan)</w:t>
            </w:r>
          </w:p>
          <w:p w:rsidR="0082098B" w:rsidRPr="00616500" w:rsidRDefault="0082098B" w:rsidP="00616500">
            <w:pPr>
              <w:spacing w:after="0" w:line="240" w:lineRule="auto"/>
              <w:rPr>
                <w:rFonts w:ascii="Times New Roman" w:hAnsi="Times New Roman"/>
                <w:b/>
              </w:rPr>
            </w:pPr>
            <w:r>
              <w:rPr>
                <w:noProof/>
                <w:lang w:eastAsia="tr-TR"/>
              </w:rPr>
              <w:pict>
                <v:shape id="Resim 29" o:spid="_x0000_s1035" type="#_x0000_t75" style="position:absolute;margin-left:22.25pt;margin-top:1.8pt;width:200.25pt;height:40.5pt;z-index:251662336;visibility:visible">
                  <v:imagedata r:id="rId14" o:title="" grayscale="t"/>
                </v:shape>
              </w:pict>
            </w: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jc w:val="both"/>
              <w:rPr>
                <w:rFonts w:ascii="Times New Roman" w:hAnsi="Times New Roman"/>
              </w:rPr>
            </w:pPr>
            <w:r w:rsidRPr="00616500">
              <w:rPr>
                <w:rFonts w:ascii="Times New Roman" w:hAnsi="Times New Roman"/>
              </w:rPr>
              <w:t>Ali evden saat 08.05’te çıkıyor. Otobüs durağına saat 09.15’te varıyor. Buna göre ev-otobüs durağı arası kaç saat kaç dakika sürmüştür?</w:t>
            </w: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tc>
        <w:tc>
          <w:tcPr>
            <w:tcW w:w="5382" w:type="dxa"/>
          </w:tcPr>
          <w:p w:rsidR="0082098B" w:rsidRPr="00616500" w:rsidRDefault="0082098B" w:rsidP="00616500">
            <w:pPr>
              <w:spacing w:after="0" w:line="276" w:lineRule="auto"/>
              <w:rPr>
                <w:rFonts w:ascii="Times New Roman" w:hAnsi="Times New Roman"/>
                <w:b/>
              </w:rPr>
            </w:pPr>
            <w:r w:rsidRPr="00616500">
              <w:rPr>
                <w:rFonts w:ascii="Times New Roman" w:hAnsi="Times New Roman"/>
                <w:b/>
              </w:rPr>
              <w:t xml:space="preserve">14. </w:t>
            </w:r>
            <w:r w:rsidRPr="00616500">
              <w:rPr>
                <w:rFonts w:ascii="Times New Roman" w:hAnsi="Times New Roman"/>
                <w:b/>
                <w:bCs/>
              </w:rPr>
              <w:t xml:space="preserve">Aşağıdakilerden hangisi bir araştırma sorusu </w:t>
            </w:r>
            <w:r w:rsidRPr="00616500">
              <w:rPr>
                <w:rFonts w:ascii="Times New Roman" w:hAnsi="Times New Roman"/>
                <w:b/>
                <w:bCs/>
                <w:u w:val="single"/>
              </w:rPr>
              <w:t>değildir?</w:t>
            </w:r>
            <w:r w:rsidRPr="00616500">
              <w:rPr>
                <w:rFonts w:ascii="Times New Roman" w:hAnsi="Times New Roman"/>
                <w:b/>
                <w:bCs/>
              </w:rPr>
              <w:t xml:space="preserve"> (5 Puan)</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A) 10-12 yaş grubundaki çocukların en çok sevdiği çizgi </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     film karakteri nedir?</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B) Sınıftaki arkadaşlarımızın en sevdiği meyve çeşidi </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     nedir?</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C) En sevdiğim meyve çeşidi nedir?</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D) Okulumuzdaki arkadaşların taraftarı olduğu futbol </w:t>
            </w:r>
          </w:p>
          <w:p w:rsidR="0082098B" w:rsidRPr="00616500" w:rsidRDefault="0082098B" w:rsidP="00616500">
            <w:pPr>
              <w:spacing w:after="0" w:line="240" w:lineRule="auto"/>
              <w:rPr>
                <w:rFonts w:ascii="Times New Roman" w:hAnsi="Times New Roman"/>
                <w:bCs/>
              </w:rPr>
            </w:pPr>
            <w:r w:rsidRPr="00616500">
              <w:rPr>
                <w:rFonts w:ascii="Times New Roman" w:hAnsi="Times New Roman"/>
                <w:bCs/>
              </w:rPr>
              <w:t xml:space="preserve">     takımları nelerdir?</w:t>
            </w:r>
          </w:p>
        </w:tc>
      </w:tr>
      <w:tr w:rsidR="0082098B" w:rsidRPr="00616500" w:rsidTr="00616500">
        <w:tc>
          <w:tcPr>
            <w:tcW w:w="10763" w:type="dxa"/>
            <w:gridSpan w:val="2"/>
          </w:tcPr>
          <w:p w:rsidR="0082098B" w:rsidRPr="00616500" w:rsidRDefault="0082098B" w:rsidP="00616500">
            <w:pPr>
              <w:spacing w:after="0" w:line="360" w:lineRule="auto"/>
              <w:rPr>
                <w:rFonts w:ascii="Times New Roman" w:hAnsi="Times New Roman"/>
              </w:rPr>
            </w:pPr>
            <w:r w:rsidRPr="00616500">
              <w:rPr>
                <w:rFonts w:ascii="Times New Roman" w:hAnsi="Times New Roman"/>
                <w:b/>
              </w:rPr>
              <w:t xml:space="preserve">15. </w:t>
            </w:r>
            <w:r w:rsidRPr="00616500">
              <w:rPr>
                <w:rFonts w:ascii="Times New Roman" w:hAnsi="Times New Roman"/>
              </w:rPr>
              <w:t xml:space="preserve">Bir sinemada gösterime giren yeni bir filmin izleyicileri ile ilgili bilgiler tabloda verilmiştir. Bu film için </w:t>
            </w:r>
            <w:r w:rsidRPr="00616500">
              <w:rPr>
                <w:rFonts w:ascii="Times New Roman" w:hAnsi="Times New Roman"/>
                <w:b/>
                <w:u w:val="single"/>
              </w:rPr>
              <w:t>tam bilet 5 TL, öğrenci 2 TL</w:t>
            </w:r>
            <w:r w:rsidRPr="00616500">
              <w:rPr>
                <w:rFonts w:ascii="Times New Roman" w:hAnsi="Times New Roman"/>
              </w:rPr>
              <w:t xml:space="preserve"> olduğuna göre üç günde kaç TL’lik bilet satılmıştır? </w:t>
            </w:r>
            <w:r w:rsidRPr="00616500">
              <w:rPr>
                <w:rFonts w:ascii="Times New Roman" w:hAnsi="Times New Roman"/>
                <w:b/>
                <w:bCs/>
              </w:rPr>
              <w:t>(10 Puan)</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9"/>
              <w:gridCol w:w="965"/>
              <w:gridCol w:w="1525"/>
            </w:tblGrid>
            <w:tr w:rsidR="0082098B" w:rsidRPr="00616500" w:rsidTr="00616500">
              <w:trPr>
                <w:trHeight w:val="252"/>
              </w:trPr>
              <w:tc>
                <w:tcPr>
                  <w:tcW w:w="1669" w:type="dxa"/>
                  <w:vMerge w:val="restart"/>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Günler</w:t>
                  </w:r>
                </w:p>
              </w:tc>
              <w:tc>
                <w:tcPr>
                  <w:tcW w:w="2490" w:type="dxa"/>
                  <w:gridSpan w:val="2"/>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Seyirci Sayısı</w:t>
                  </w:r>
                </w:p>
              </w:tc>
            </w:tr>
            <w:tr w:rsidR="0082098B" w:rsidRPr="00616500" w:rsidTr="00616500">
              <w:trPr>
                <w:trHeight w:val="267"/>
              </w:trPr>
              <w:tc>
                <w:tcPr>
                  <w:tcW w:w="1669" w:type="dxa"/>
                  <w:vMerge/>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p>
              </w:tc>
              <w:tc>
                <w:tcPr>
                  <w:tcW w:w="965"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Tam</w:t>
                  </w:r>
                </w:p>
              </w:tc>
              <w:tc>
                <w:tcPr>
                  <w:tcW w:w="1524"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 xml:space="preserve"> Öğrenci</w:t>
                  </w:r>
                </w:p>
              </w:tc>
            </w:tr>
            <w:tr w:rsidR="0082098B" w:rsidRPr="00616500" w:rsidTr="00616500">
              <w:trPr>
                <w:trHeight w:val="267"/>
              </w:trPr>
              <w:tc>
                <w:tcPr>
                  <w:tcW w:w="1669"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Pazartesi</w:t>
                  </w:r>
                </w:p>
              </w:tc>
              <w:tc>
                <w:tcPr>
                  <w:tcW w:w="965"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152</w:t>
                  </w:r>
                </w:p>
              </w:tc>
              <w:tc>
                <w:tcPr>
                  <w:tcW w:w="1524"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95</w:t>
                  </w:r>
                </w:p>
              </w:tc>
            </w:tr>
            <w:tr w:rsidR="0082098B" w:rsidRPr="00616500" w:rsidTr="00616500">
              <w:trPr>
                <w:trHeight w:val="252"/>
              </w:trPr>
              <w:tc>
                <w:tcPr>
                  <w:tcW w:w="1669"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Salı</w:t>
                  </w:r>
                </w:p>
              </w:tc>
              <w:tc>
                <w:tcPr>
                  <w:tcW w:w="965"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127</w:t>
                  </w:r>
                </w:p>
              </w:tc>
              <w:tc>
                <w:tcPr>
                  <w:tcW w:w="1524"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85</w:t>
                  </w:r>
                </w:p>
              </w:tc>
            </w:tr>
            <w:tr w:rsidR="0082098B" w:rsidRPr="00616500" w:rsidTr="00616500">
              <w:trPr>
                <w:trHeight w:val="252"/>
              </w:trPr>
              <w:tc>
                <w:tcPr>
                  <w:tcW w:w="1669"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Çarşamba</w:t>
                  </w:r>
                </w:p>
              </w:tc>
              <w:tc>
                <w:tcPr>
                  <w:tcW w:w="965"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333</w:t>
                  </w:r>
                </w:p>
              </w:tc>
              <w:tc>
                <w:tcPr>
                  <w:tcW w:w="1524" w:type="dxa"/>
                  <w:tcBorders>
                    <w:top w:val="single" w:sz="4" w:space="0" w:color="auto"/>
                    <w:left w:val="single" w:sz="4" w:space="0" w:color="auto"/>
                    <w:bottom w:val="single" w:sz="4" w:space="0" w:color="auto"/>
                    <w:right w:val="single" w:sz="4" w:space="0" w:color="auto"/>
                  </w:tcBorders>
                </w:tcPr>
                <w:p w:rsidR="0082098B" w:rsidRPr="00616500" w:rsidRDefault="0082098B" w:rsidP="00616500">
                  <w:pPr>
                    <w:spacing w:after="0" w:line="240" w:lineRule="auto"/>
                    <w:rPr>
                      <w:rFonts w:ascii="Comic Sans MS" w:hAnsi="Comic Sans MS"/>
                      <w:sz w:val="20"/>
                      <w:szCs w:val="20"/>
                    </w:rPr>
                  </w:pPr>
                  <w:r w:rsidRPr="00616500">
                    <w:rPr>
                      <w:rFonts w:ascii="Comic Sans MS" w:hAnsi="Comic Sans MS"/>
                      <w:sz w:val="20"/>
                      <w:szCs w:val="20"/>
                    </w:rPr>
                    <w:t>50</w:t>
                  </w:r>
                </w:p>
              </w:tc>
            </w:tr>
          </w:tbl>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p w:rsidR="0082098B" w:rsidRPr="00616500" w:rsidRDefault="0082098B" w:rsidP="00616500">
            <w:pPr>
              <w:spacing w:after="0" w:line="240" w:lineRule="auto"/>
              <w:rPr>
                <w:rFonts w:ascii="Times New Roman" w:hAnsi="Times New Roman"/>
                <w:b/>
              </w:rPr>
            </w:pPr>
          </w:p>
        </w:tc>
      </w:tr>
      <w:tr w:rsidR="0082098B" w:rsidRPr="00616500" w:rsidTr="00616500">
        <w:tc>
          <w:tcPr>
            <w:tcW w:w="10763" w:type="dxa"/>
            <w:gridSpan w:val="2"/>
          </w:tcPr>
          <w:p w:rsidR="0082098B" w:rsidRPr="00616500" w:rsidRDefault="0082098B" w:rsidP="00616500">
            <w:pPr>
              <w:spacing w:after="0" w:line="276" w:lineRule="auto"/>
              <w:rPr>
                <w:rFonts w:ascii="Times New Roman" w:hAnsi="Times New Roman"/>
                <w:b/>
              </w:rPr>
            </w:pPr>
            <w:r w:rsidRPr="00616500">
              <w:rPr>
                <w:rFonts w:ascii="Times New Roman" w:hAnsi="Times New Roman"/>
                <w:b/>
              </w:rPr>
              <w:t>16. Aşağıdaki tabloda yer alan bilgiler, Ramazan’ın e-posta adresindeki klasörlerinde bulu</w:t>
            </w:r>
            <w:r w:rsidRPr="00616500">
              <w:rPr>
                <w:rFonts w:ascii="Times New Roman" w:hAnsi="Times New Roman"/>
                <w:b/>
              </w:rPr>
              <w:softHyphen/>
              <w:t>nan posta sayıları ile ilgilidir. Bu verilere uygun sütun grafiğini oluşturunuz. (10 Puan )</w:t>
            </w:r>
          </w:p>
          <w:p w:rsidR="0082098B" w:rsidRPr="00616500" w:rsidRDefault="0082098B" w:rsidP="00616500">
            <w:pPr>
              <w:spacing w:after="0" w:line="240" w:lineRule="auto"/>
              <w:rPr>
                <w:rFonts w:ascii="Times New Roman" w:hAnsi="Times New Roman"/>
                <w:b/>
              </w:rPr>
            </w:pPr>
            <w:r w:rsidRPr="00616500">
              <w:rPr>
                <w:noProof/>
                <w:lang w:eastAsia="tr-TR"/>
              </w:rPr>
              <w:pict>
                <v:shape id="Resim 11" o:spid="_x0000_i1027" type="#_x0000_t75" style="width:447.75pt;height:214.5pt;visibility:visible">
                  <v:imagedata r:id="rId15" o:title="" grayscale="t" bilevel="t"/>
                </v:shape>
              </w:pict>
            </w:r>
          </w:p>
        </w:tc>
      </w:tr>
    </w:tbl>
    <w:p w:rsidR="0082098B" w:rsidRDefault="0082098B" w:rsidP="00ED7378">
      <w:pPr>
        <w:ind w:left="1416"/>
        <w:rPr>
          <w:rFonts w:ascii="Monotype Corsiva" w:hAnsi="Monotype Corsiva"/>
          <w:b/>
        </w:rPr>
      </w:pPr>
      <w:r w:rsidRPr="004E5131">
        <w:rPr>
          <w:rFonts w:ascii="Monotype Corsiva" w:hAnsi="Monotype Corsiva"/>
          <w:b/>
          <w:sz w:val="28"/>
          <w:szCs w:val="28"/>
        </w:rPr>
        <w:sym w:font="Wingdings" w:char="F04A"/>
      </w:r>
      <w:r>
        <w:rPr>
          <w:rFonts w:ascii="Monotype Corsiva" w:hAnsi="Monotype Corsiva"/>
          <w:b/>
          <w:sz w:val="28"/>
        </w:rPr>
        <w:t xml:space="preserve"> BAŞARILAR CANLARIM </w:t>
      </w:r>
      <w:r w:rsidRPr="004E5131">
        <w:rPr>
          <w:rFonts w:ascii="Monotype Corsiva" w:hAnsi="Monotype Corsiva"/>
          <w:b/>
          <w:sz w:val="28"/>
          <w:szCs w:val="28"/>
        </w:rPr>
        <w:sym w:font="Wingdings" w:char="F04A"/>
      </w:r>
      <w:r>
        <w:rPr>
          <w:rFonts w:ascii="Monotype Corsiva" w:hAnsi="Monotype Corsiva"/>
          <w:b/>
          <w:sz w:val="28"/>
          <w:szCs w:val="28"/>
        </w:rPr>
        <w:t xml:space="preserve"> </w:t>
      </w:r>
      <w:hyperlink r:id="rId16" w:history="1">
        <w:r>
          <w:rPr>
            <w:rStyle w:val="Hyperlink"/>
            <w:rFonts w:ascii="Monotype Corsiva" w:hAnsi="Monotype Corsiva"/>
            <w:b/>
          </w:rPr>
          <w:t>www.sorubak.com</w:t>
        </w:r>
      </w:hyperlink>
      <w:r>
        <w:rPr>
          <w:rFonts w:ascii="Monotype Corsiva" w:hAnsi="Monotype Corsiva"/>
          <w:b/>
        </w:rPr>
        <w:t xml:space="preserve"> </w:t>
      </w:r>
    </w:p>
    <w:p w:rsidR="0082098B" w:rsidRDefault="0082098B" w:rsidP="008E2C1E">
      <w:pPr>
        <w:spacing w:after="0"/>
        <w:jc w:val="center"/>
        <w:rPr>
          <w:rFonts w:ascii="Monotype Corsiva" w:hAnsi="Monotype Corsiva"/>
          <w:b/>
          <w:sz w:val="28"/>
        </w:rPr>
      </w:pPr>
    </w:p>
    <w:p w:rsidR="0082098B" w:rsidRDefault="0082098B" w:rsidP="008E2C1E">
      <w:pPr>
        <w:spacing w:after="0"/>
        <w:jc w:val="right"/>
        <w:rPr>
          <w:rFonts w:ascii="Monotype Corsiva" w:hAnsi="Monotype Corsiva"/>
          <w:b/>
          <w:sz w:val="28"/>
        </w:rPr>
      </w:pPr>
      <w:r w:rsidRPr="006F5DC9">
        <w:rPr>
          <w:rFonts w:ascii="Monotype Corsiva" w:hAnsi="Monotype Corsiva"/>
          <w:b/>
          <w:sz w:val="28"/>
        </w:rPr>
        <w:t>Süleyman SOYDAŞ</w:t>
      </w:r>
    </w:p>
    <w:p w:rsidR="0082098B" w:rsidRPr="006F5DC9" w:rsidRDefault="0082098B" w:rsidP="008E2C1E">
      <w:pPr>
        <w:spacing w:after="0"/>
        <w:jc w:val="right"/>
        <w:rPr>
          <w:rFonts w:ascii="Monotype Corsiva" w:hAnsi="Monotype Corsiva"/>
          <w:b/>
          <w:sz w:val="28"/>
        </w:rPr>
      </w:pPr>
      <w:r>
        <w:rPr>
          <w:rFonts w:ascii="Monotype Corsiva" w:hAnsi="Monotype Corsiva"/>
          <w:b/>
          <w:sz w:val="28"/>
        </w:rPr>
        <w:t>Matematik</w:t>
      </w:r>
      <w:r w:rsidRPr="006F5DC9">
        <w:rPr>
          <w:rFonts w:ascii="Monotype Corsiva" w:hAnsi="Monotype Corsiva"/>
          <w:b/>
          <w:sz w:val="28"/>
        </w:rPr>
        <w:t xml:space="preserve"> Öğretmeni</w:t>
      </w:r>
    </w:p>
    <w:sectPr w:rsidR="0082098B" w:rsidRPr="006F5DC9" w:rsidSect="00F13EA5">
      <w:type w:val="continuous"/>
      <w:pgSz w:w="11906" w:h="16838"/>
      <w:pgMar w:top="284" w:right="566" w:bottom="142"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98B" w:rsidRDefault="0082098B" w:rsidP="0072769B">
      <w:pPr>
        <w:spacing w:after="0" w:line="240" w:lineRule="auto"/>
      </w:pPr>
      <w:r>
        <w:separator/>
      </w:r>
    </w:p>
  </w:endnote>
  <w:endnote w:type="continuationSeparator" w:id="0">
    <w:p w:rsidR="0082098B" w:rsidRDefault="0082098B" w:rsidP="007276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MMBinary">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98B" w:rsidRDefault="0082098B" w:rsidP="0072769B">
      <w:pPr>
        <w:spacing w:after="0" w:line="240" w:lineRule="auto"/>
      </w:pPr>
      <w:r>
        <w:separator/>
      </w:r>
    </w:p>
  </w:footnote>
  <w:footnote w:type="continuationSeparator" w:id="0">
    <w:p w:rsidR="0082098B" w:rsidRDefault="0082098B" w:rsidP="007276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AE11E6"/>
    <w:multiLevelType w:val="hybridMultilevel"/>
    <w:tmpl w:val="17F08FCC"/>
    <w:lvl w:ilvl="0" w:tplc="A9A46E12">
      <w:start w:val="7"/>
      <w:numFmt w:val="decimal"/>
      <w:lvlText w:val="%1"/>
      <w:lvlJc w:val="left"/>
      <w:pPr>
        <w:ind w:left="720" w:hanging="360"/>
      </w:pPr>
      <w:rPr>
        <w:rFonts w:cs="Times New Roman" w:hint="default"/>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A1A2B96"/>
    <w:multiLevelType w:val="hybridMultilevel"/>
    <w:tmpl w:val="2E920B4E"/>
    <w:lvl w:ilvl="0" w:tplc="48A0B66E">
      <w:start w:val="10"/>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C140282"/>
    <w:multiLevelType w:val="hybridMultilevel"/>
    <w:tmpl w:val="C7FA6C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5A0C67"/>
    <w:multiLevelType w:val="hybridMultilevel"/>
    <w:tmpl w:val="E97A82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38529B"/>
    <w:multiLevelType w:val="hybridMultilevel"/>
    <w:tmpl w:val="A6EAD4FC"/>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9337CDE"/>
    <w:multiLevelType w:val="hybridMultilevel"/>
    <w:tmpl w:val="FFEA8130"/>
    <w:lvl w:ilvl="0" w:tplc="AA82E812">
      <w:start w:val="1"/>
      <w:numFmt w:val="decimal"/>
      <w:lvlText w:val="%1."/>
      <w:lvlJc w:val="left"/>
      <w:pPr>
        <w:ind w:left="720" w:hanging="360"/>
      </w:pPr>
      <w:rPr>
        <w:rFonts w:cs="Times New Roman" w:hint="default"/>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7F43C84"/>
    <w:multiLevelType w:val="hybridMultilevel"/>
    <w:tmpl w:val="98825F28"/>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5691517"/>
    <w:multiLevelType w:val="hybridMultilevel"/>
    <w:tmpl w:val="FECEEF98"/>
    <w:lvl w:ilvl="0" w:tplc="A77CE558">
      <w:start w:val="10"/>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463928E1"/>
    <w:multiLevelType w:val="hybridMultilevel"/>
    <w:tmpl w:val="23747C42"/>
    <w:lvl w:ilvl="0" w:tplc="86F017FA">
      <w:start w:val="10"/>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E303DE4"/>
    <w:multiLevelType w:val="hybridMultilevel"/>
    <w:tmpl w:val="24808ECA"/>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55B4D09"/>
    <w:multiLevelType w:val="hybridMultilevel"/>
    <w:tmpl w:val="319444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D43B1C"/>
    <w:multiLevelType w:val="hybridMultilevel"/>
    <w:tmpl w:val="F65A8A4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D2D62FB"/>
    <w:multiLevelType w:val="hybridMultilevel"/>
    <w:tmpl w:val="A1EC5CE2"/>
    <w:lvl w:ilvl="0" w:tplc="5E961430">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6AAB666E"/>
    <w:multiLevelType w:val="hybridMultilevel"/>
    <w:tmpl w:val="A5AE7134"/>
    <w:lvl w:ilvl="0" w:tplc="36ACBF60">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DF65099"/>
    <w:multiLevelType w:val="hybridMultilevel"/>
    <w:tmpl w:val="CBBC9698"/>
    <w:lvl w:ilvl="0" w:tplc="7B62BF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7"/>
  </w:num>
  <w:num w:numId="3">
    <w:abstractNumId w:val="10"/>
  </w:num>
  <w:num w:numId="4">
    <w:abstractNumId w:val="6"/>
  </w:num>
  <w:num w:numId="5">
    <w:abstractNumId w:val="3"/>
  </w:num>
  <w:num w:numId="6">
    <w:abstractNumId w:val="14"/>
  </w:num>
  <w:num w:numId="7">
    <w:abstractNumId w:val="12"/>
  </w:num>
  <w:num w:numId="8">
    <w:abstractNumId w:val="11"/>
  </w:num>
  <w:num w:numId="9">
    <w:abstractNumId w:val="9"/>
  </w:num>
  <w:num w:numId="10">
    <w:abstractNumId w:val="8"/>
  </w:num>
  <w:num w:numId="11">
    <w:abstractNumId w:val="13"/>
  </w:num>
  <w:num w:numId="12">
    <w:abstractNumId w:val="1"/>
  </w:num>
  <w:num w:numId="13">
    <w:abstractNumId w:val="0"/>
  </w:num>
  <w:num w:numId="14">
    <w:abstractNumId w:val="2"/>
  </w:num>
  <w:num w:numId="15">
    <w:abstractNumId w:val="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69B"/>
    <w:rsid w:val="0000769E"/>
    <w:rsid w:val="00032C75"/>
    <w:rsid w:val="00044842"/>
    <w:rsid w:val="0004661B"/>
    <w:rsid w:val="00057B96"/>
    <w:rsid w:val="000613EB"/>
    <w:rsid w:val="000873BE"/>
    <w:rsid w:val="00090F98"/>
    <w:rsid w:val="00091C71"/>
    <w:rsid w:val="00093F22"/>
    <w:rsid w:val="00096B6A"/>
    <w:rsid w:val="000C1A37"/>
    <w:rsid w:val="000F72BF"/>
    <w:rsid w:val="001037C8"/>
    <w:rsid w:val="00103BE3"/>
    <w:rsid w:val="00116CD7"/>
    <w:rsid w:val="001206DE"/>
    <w:rsid w:val="00126F7D"/>
    <w:rsid w:val="00132EF8"/>
    <w:rsid w:val="0013530E"/>
    <w:rsid w:val="0013772C"/>
    <w:rsid w:val="0014457D"/>
    <w:rsid w:val="0015392C"/>
    <w:rsid w:val="00154D95"/>
    <w:rsid w:val="0015770D"/>
    <w:rsid w:val="00157DC0"/>
    <w:rsid w:val="00157DCA"/>
    <w:rsid w:val="001600E9"/>
    <w:rsid w:val="00187477"/>
    <w:rsid w:val="001A35DC"/>
    <w:rsid w:val="001A3973"/>
    <w:rsid w:val="001C1F42"/>
    <w:rsid w:val="001D587C"/>
    <w:rsid w:val="001D5AC7"/>
    <w:rsid w:val="001E4635"/>
    <w:rsid w:val="001F3527"/>
    <w:rsid w:val="00232770"/>
    <w:rsid w:val="00236ED7"/>
    <w:rsid w:val="00243198"/>
    <w:rsid w:val="00246B3D"/>
    <w:rsid w:val="00255E82"/>
    <w:rsid w:val="00274626"/>
    <w:rsid w:val="00290FB9"/>
    <w:rsid w:val="00294E42"/>
    <w:rsid w:val="00297F34"/>
    <w:rsid w:val="002B6CBE"/>
    <w:rsid w:val="002C1F84"/>
    <w:rsid w:val="002C28F5"/>
    <w:rsid w:val="002C3B71"/>
    <w:rsid w:val="002D5EB7"/>
    <w:rsid w:val="002E312E"/>
    <w:rsid w:val="002E6521"/>
    <w:rsid w:val="002F3D21"/>
    <w:rsid w:val="0032269F"/>
    <w:rsid w:val="003463D0"/>
    <w:rsid w:val="00346CCA"/>
    <w:rsid w:val="00357593"/>
    <w:rsid w:val="00367508"/>
    <w:rsid w:val="00373789"/>
    <w:rsid w:val="00374A2B"/>
    <w:rsid w:val="00376CD3"/>
    <w:rsid w:val="00377899"/>
    <w:rsid w:val="00383C27"/>
    <w:rsid w:val="003A7EE7"/>
    <w:rsid w:val="003B3540"/>
    <w:rsid w:val="003B66CB"/>
    <w:rsid w:val="003B7AFB"/>
    <w:rsid w:val="003D36A0"/>
    <w:rsid w:val="003D45E5"/>
    <w:rsid w:val="003E0540"/>
    <w:rsid w:val="0040378F"/>
    <w:rsid w:val="00423DFB"/>
    <w:rsid w:val="0045160A"/>
    <w:rsid w:val="00456AD9"/>
    <w:rsid w:val="00457F6A"/>
    <w:rsid w:val="00464EB0"/>
    <w:rsid w:val="00466269"/>
    <w:rsid w:val="0046693C"/>
    <w:rsid w:val="00470486"/>
    <w:rsid w:val="00485AE3"/>
    <w:rsid w:val="00490124"/>
    <w:rsid w:val="00493113"/>
    <w:rsid w:val="00494357"/>
    <w:rsid w:val="00496401"/>
    <w:rsid w:val="004A361C"/>
    <w:rsid w:val="004A7303"/>
    <w:rsid w:val="004B708C"/>
    <w:rsid w:val="004D59EB"/>
    <w:rsid w:val="004D63C4"/>
    <w:rsid w:val="004E062B"/>
    <w:rsid w:val="004E5131"/>
    <w:rsid w:val="004F0212"/>
    <w:rsid w:val="004F6628"/>
    <w:rsid w:val="00507DCE"/>
    <w:rsid w:val="0051544A"/>
    <w:rsid w:val="00531D02"/>
    <w:rsid w:val="00537B0D"/>
    <w:rsid w:val="0054074E"/>
    <w:rsid w:val="005547FC"/>
    <w:rsid w:val="00590B6A"/>
    <w:rsid w:val="00595C2B"/>
    <w:rsid w:val="00596B4E"/>
    <w:rsid w:val="005D2897"/>
    <w:rsid w:val="00611FB5"/>
    <w:rsid w:val="006137E5"/>
    <w:rsid w:val="00616500"/>
    <w:rsid w:val="00630DD8"/>
    <w:rsid w:val="006344D7"/>
    <w:rsid w:val="0066564F"/>
    <w:rsid w:val="00674FFA"/>
    <w:rsid w:val="00685A72"/>
    <w:rsid w:val="006962B6"/>
    <w:rsid w:val="006A3CFE"/>
    <w:rsid w:val="006C6D22"/>
    <w:rsid w:val="006E039E"/>
    <w:rsid w:val="006E5525"/>
    <w:rsid w:val="006F5DC9"/>
    <w:rsid w:val="007079F1"/>
    <w:rsid w:val="00721342"/>
    <w:rsid w:val="007270A5"/>
    <w:rsid w:val="0072769B"/>
    <w:rsid w:val="007332AF"/>
    <w:rsid w:val="00736538"/>
    <w:rsid w:val="00766030"/>
    <w:rsid w:val="00781CC8"/>
    <w:rsid w:val="00782EC2"/>
    <w:rsid w:val="007C18C4"/>
    <w:rsid w:val="007C22E6"/>
    <w:rsid w:val="007D1FE6"/>
    <w:rsid w:val="007D556D"/>
    <w:rsid w:val="007F40BB"/>
    <w:rsid w:val="007F435F"/>
    <w:rsid w:val="00805A40"/>
    <w:rsid w:val="0082098B"/>
    <w:rsid w:val="00832BF0"/>
    <w:rsid w:val="00855D01"/>
    <w:rsid w:val="00866217"/>
    <w:rsid w:val="008769E6"/>
    <w:rsid w:val="00881234"/>
    <w:rsid w:val="00890F72"/>
    <w:rsid w:val="008B33BF"/>
    <w:rsid w:val="008B7AF6"/>
    <w:rsid w:val="008C6563"/>
    <w:rsid w:val="008E11D7"/>
    <w:rsid w:val="008E2C1E"/>
    <w:rsid w:val="008E4DA8"/>
    <w:rsid w:val="008E6B16"/>
    <w:rsid w:val="008F02B3"/>
    <w:rsid w:val="008F17A6"/>
    <w:rsid w:val="00904FE3"/>
    <w:rsid w:val="00907587"/>
    <w:rsid w:val="00941A9A"/>
    <w:rsid w:val="00951C73"/>
    <w:rsid w:val="009564CD"/>
    <w:rsid w:val="00967F46"/>
    <w:rsid w:val="00996405"/>
    <w:rsid w:val="009A7E2E"/>
    <w:rsid w:val="009B146F"/>
    <w:rsid w:val="009B68F0"/>
    <w:rsid w:val="009C66FC"/>
    <w:rsid w:val="009E2A2D"/>
    <w:rsid w:val="009F444E"/>
    <w:rsid w:val="00A0536F"/>
    <w:rsid w:val="00A07432"/>
    <w:rsid w:val="00A228B7"/>
    <w:rsid w:val="00A743EB"/>
    <w:rsid w:val="00A810B6"/>
    <w:rsid w:val="00A9142B"/>
    <w:rsid w:val="00A92F1F"/>
    <w:rsid w:val="00AA091E"/>
    <w:rsid w:val="00AA1037"/>
    <w:rsid w:val="00AC41F5"/>
    <w:rsid w:val="00AF4E65"/>
    <w:rsid w:val="00AF7E7F"/>
    <w:rsid w:val="00B01D22"/>
    <w:rsid w:val="00B131CC"/>
    <w:rsid w:val="00B27C5C"/>
    <w:rsid w:val="00B62053"/>
    <w:rsid w:val="00B64401"/>
    <w:rsid w:val="00B67FD8"/>
    <w:rsid w:val="00B96870"/>
    <w:rsid w:val="00BA3CB0"/>
    <w:rsid w:val="00BB62EB"/>
    <w:rsid w:val="00BB70BD"/>
    <w:rsid w:val="00BC1342"/>
    <w:rsid w:val="00BC236E"/>
    <w:rsid w:val="00BD6E01"/>
    <w:rsid w:val="00BE0749"/>
    <w:rsid w:val="00C013B9"/>
    <w:rsid w:val="00C20C52"/>
    <w:rsid w:val="00C22CD1"/>
    <w:rsid w:val="00C45B92"/>
    <w:rsid w:val="00C56CF0"/>
    <w:rsid w:val="00C706EA"/>
    <w:rsid w:val="00C74791"/>
    <w:rsid w:val="00C749F4"/>
    <w:rsid w:val="00C8515F"/>
    <w:rsid w:val="00C877B0"/>
    <w:rsid w:val="00CC4273"/>
    <w:rsid w:val="00CD0009"/>
    <w:rsid w:val="00CD02E2"/>
    <w:rsid w:val="00CE2107"/>
    <w:rsid w:val="00CE726B"/>
    <w:rsid w:val="00D06CC1"/>
    <w:rsid w:val="00D073DE"/>
    <w:rsid w:val="00D11875"/>
    <w:rsid w:val="00D2066E"/>
    <w:rsid w:val="00D23361"/>
    <w:rsid w:val="00D2714C"/>
    <w:rsid w:val="00D40B5C"/>
    <w:rsid w:val="00D56CB9"/>
    <w:rsid w:val="00D77E35"/>
    <w:rsid w:val="00DA0144"/>
    <w:rsid w:val="00DD7BE1"/>
    <w:rsid w:val="00E1455E"/>
    <w:rsid w:val="00E242B8"/>
    <w:rsid w:val="00E40395"/>
    <w:rsid w:val="00E860A0"/>
    <w:rsid w:val="00EA70D7"/>
    <w:rsid w:val="00EB217B"/>
    <w:rsid w:val="00EB7E47"/>
    <w:rsid w:val="00EC1E39"/>
    <w:rsid w:val="00ED2243"/>
    <w:rsid w:val="00ED7378"/>
    <w:rsid w:val="00EF06E0"/>
    <w:rsid w:val="00EF0B66"/>
    <w:rsid w:val="00F13EA5"/>
    <w:rsid w:val="00F253B6"/>
    <w:rsid w:val="00F30BB6"/>
    <w:rsid w:val="00F36406"/>
    <w:rsid w:val="00F655F8"/>
    <w:rsid w:val="00F7501F"/>
    <w:rsid w:val="00F929F6"/>
    <w:rsid w:val="00F933EE"/>
    <w:rsid w:val="00FA1636"/>
    <w:rsid w:val="00FD046B"/>
    <w:rsid w:val="00FD1F66"/>
    <w:rsid w:val="00FE23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00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91C71"/>
    <w:pPr>
      <w:ind w:left="720"/>
      <w:contextualSpacing/>
    </w:pPr>
  </w:style>
  <w:style w:type="paragraph" w:styleId="NoSpacing">
    <w:name w:val="No Spacing"/>
    <w:uiPriority w:val="99"/>
    <w:qFormat/>
    <w:rsid w:val="0015392C"/>
    <w:rPr>
      <w:lang w:eastAsia="en-US"/>
    </w:rPr>
  </w:style>
  <w:style w:type="table" w:styleId="TableGrid">
    <w:name w:val="Table Grid"/>
    <w:basedOn w:val="TableNormal"/>
    <w:uiPriority w:val="99"/>
    <w:rsid w:val="008C656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
    <w:name w:val="A1"/>
    <w:uiPriority w:val="99"/>
    <w:rsid w:val="00A743EB"/>
    <w:rPr>
      <w:color w:val="000000"/>
      <w:sz w:val="22"/>
    </w:rPr>
  </w:style>
  <w:style w:type="character" w:styleId="Hyperlink">
    <w:name w:val="Hyperlink"/>
    <w:basedOn w:val="DefaultParagraphFont"/>
    <w:uiPriority w:val="99"/>
    <w:rsid w:val="00ED737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092582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3</Pages>
  <Words>674</Words>
  <Characters>3846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riemann_ss@hotmail.com</dc:creator>
  <cp:keywords>www.sorubak.com</cp:keywords>
  <dc:description/>
  <cp:lastModifiedBy>edanur</cp:lastModifiedBy>
  <cp:revision>113</cp:revision>
  <dcterms:created xsi:type="dcterms:W3CDTF">2014-12-04T18:25:00Z</dcterms:created>
  <dcterms:modified xsi:type="dcterms:W3CDTF">2014-12-10T14:25:00Z</dcterms:modified>
</cp:coreProperties>
</file>