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F4" w:rsidRPr="00A67CC5" w:rsidRDefault="00A83FF4" w:rsidP="00B8245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2013-2014</w:t>
      </w:r>
      <w:r w:rsidRPr="00A67CC5">
        <w:rPr>
          <w:rFonts w:ascii="Hand writing Mutlu" w:hAnsi="Hand writing Mutlu"/>
        </w:rPr>
        <w:t xml:space="preserve"> EĞİTİM ÖĞRETİM YILI </w:t>
      </w:r>
      <w:r>
        <w:rPr>
          <w:rFonts w:ascii="Times New Roman" w:hAnsi="Times New Roman"/>
        </w:rPr>
        <w:t>………</w:t>
      </w:r>
      <w:r>
        <w:rPr>
          <w:rFonts w:ascii="Hand writing Mutlu" w:hAnsi="Hand writing Mutlu"/>
        </w:rPr>
        <w:t>.</w:t>
      </w:r>
      <w:r w:rsidRPr="00A67CC5">
        <w:rPr>
          <w:rFonts w:ascii="Hand writing Mutlu" w:hAnsi="Hand writing Mutlu"/>
        </w:rPr>
        <w:t xml:space="preserve"> İLKOKULU </w:t>
      </w:r>
      <w:r>
        <w:rPr>
          <w:rFonts w:ascii="Hand writing Mutlu" w:hAnsi="Hand writing Mutlu"/>
        </w:rPr>
        <w:t>1-A SINIFI HAYAT BİLGİSİ DERSİ PROJE</w:t>
      </w:r>
      <w:r w:rsidRPr="00A67CC5">
        <w:rPr>
          <w:rFonts w:ascii="Hand writing Mutlu" w:hAnsi="Hand writing Mutlu"/>
        </w:rPr>
        <w:t xml:space="preserve"> KONULARI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466"/>
        <w:gridCol w:w="3071"/>
      </w:tblGrid>
      <w:tr w:rsidR="00A83FF4" w:rsidRPr="00A52848" w:rsidTr="00A52848">
        <w:tc>
          <w:tcPr>
            <w:tcW w:w="6141" w:type="dxa"/>
            <w:gridSpan w:val="2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KONULAR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GÖREV ALAN ÖĞRENCİLER</w:t>
            </w: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1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Soy ağacı (aileniz için) oluşturup, sunma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2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Atatürk Albümü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3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Depreme Dayanıklı Ev Maketi  Yapma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</w:tbl>
    <w:p w:rsidR="00A83FF4" w:rsidRDefault="00A83FF4" w:rsidP="00A67CC5">
      <w:pPr>
        <w:jc w:val="center"/>
        <w:rPr>
          <w:rFonts w:ascii="Hand writing Mutlu" w:hAnsi="Hand writing Mutlu"/>
        </w:rPr>
      </w:pPr>
    </w:p>
    <w:p w:rsidR="00A83FF4" w:rsidRPr="00A67CC5" w:rsidRDefault="00A83FF4" w:rsidP="00A67CC5">
      <w:pPr>
        <w:jc w:val="center"/>
        <w:rPr>
          <w:rFonts w:ascii="Hand writing Mutlu" w:hAnsi="Hand writing Mutlu"/>
        </w:rPr>
      </w:pPr>
      <w:r w:rsidRPr="00A67CC5">
        <w:rPr>
          <w:rFonts w:ascii="Hand writing Mutlu" w:hAnsi="Hand writing Mutlu"/>
        </w:rPr>
        <w:t xml:space="preserve">2012-2013 EĞİTİM ÖĞRETİM YILI </w:t>
      </w:r>
      <w:r>
        <w:rPr>
          <w:rFonts w:ascii="Times New Roman" w:hAnsi="Times New Roman"/>
        </w:rPr>
        <w:t>………</w:t>
      </w:r>
      <w:r w:rsidRPr="00A67CC5">
        <w:rPr>
          <w:rFonts w:ascii="Hand writing Mutlu" w:hAnsi="Hand writing Mutlu"/>
        </w:rPr>
        <w:t xml:space="preserve"> İL</w:t>
      </w:r>
      <w:r>
        <w:rPr>
          <w:rFonts w:ascii="Hand writing Mutlu" w:hAnsi="Hand writing Mutlu"/>
        </w:rPr>
        <w:t>KOKULU 1-A SINIFI TÜRKÇE DERSİ PROJE</w:t>
      </w:r>
      <w:r w:rsidRPr="00A67CC5">
        <w:rPr>
          <w:rFonts w:ascii="Hand writing Mutlu" w:hAnsi="Hand writing Mutlu"/>
        </w:rPr>
        <w:t xml:space="preserve"> KONULARI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466"/>
        <w:gridCol w:w="3071"/>
      </w:tblGrid>
      <w:tr w:rsidR="00A83FF4" w:rsidRPr="00A52848" w:rsidTr="00A52848">
        <w:tc>
          <w:tcPr>
            <w:tcW w:w="6141" w:type="dxa"/>
            <w:gridSpan w:val="2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KONULAR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GÖREV ALAN ÖĞRENCİLER</w:t>
            </w: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1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Sağlık alanında çalışanlar hakkında bilgi edinme</w:t>
            </w: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2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 w:cs="Latha"/>
              </w:rPr>
              <w:t>Noktalama işaretlerinden ; virgül, nokta ve  soru işaretlerinin kullanımı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3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Hikaye yazma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</w:tbl>
    <w:p w:rsidR="00A83FF4" w:rsidRDefault="00A83FF4" w:rsidP="00B82459">
      <w:pPr>
        <w:rPr>
          <w:rFonts w:ascii="Hand writing Mutlu" w:hAnsi="Hand writing Mutlu"/>
        </w:rPr>
      </w:pPr>
    </w:p>
    <w:p w:rsidR="00A83FF4" w:rsidRPr="00A67CC5" w:rsidRDefault="00A83FF4" w:rsidP="00A67CC5">
      <w:pPr>
        <w:jc w:val="center"/>
        <w:rPr>
          <w:rFonts w:ascii="Hand writing Mutlu" w:hAnsi="Hand writing Mutlu"/>
        </w:rPr>
      </w:pPr>
      <w:r w:rsidRPr="00A67CC5">
        <w:rPr>
          <w:rFonts w:ascii="Hand writing Mutlu" w:hAnsi="Hand writing Mutlu"/>
        </w:rPr>
        <w:t xml:space="preserve">2012-2013 EĞİTİM ÖĞRETİM YILI </w:t>
      </w:r>
      <w:r>
        <w:rPr>
          <w:rFonts w:ascii="Times New Roman" w:hAnsi="Times New Roman"/>
        </w:rPr>
        <w:t>………</w:t>
      </w:r>
      <w:r>
        <w:rPr>
          <w:rFonts w:ascii="Hand writing Mutlu" w:hAnsi="Hand writing Mutlu"/>
        </w:rPr>
        <w:t>.</w:t>
      </w:r>
      <w:r w:rsidRPr="00A67CC5">
        <w:rPr>
          <w:rFonts w:ascii="Hand writing Mutlu" w:hAnsi="Hand writing Mutlu"/>
        </w:rPr>
        <w:t xml:space="preserve">İLKOKULU 1-A SINIFI </w:t>
      </w:r>
      <w:r>
        <w:rPr>
          <w:rFonts w:ascii="Hand writing Mutlu" w:hAnsi="Hand writing Mutlu"/>
        </w:rPr>
        <w:t>MATEMATİK DERSİ PROJE</w:t>
      </w:r>
      <w:r w:rsidRPr="00A67CC5">
        <w:rPr>
          <w:rFonts w:ascii="Hand writing Mutlu" w:hAnsi="Hand writing Mutlu"/>
        </w:rPr>
        <w:t xml:space="preserve"> KONULARI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466"/>
        <w:gridCol w:w="3071"/>
      </w:tblGrid>
      <w:tr w:rsidR="00A83FF4" w:rsidRPr="00A52848" w:rsidTr="00A52848">
        <w:tc>
          <w:tcPr>
            <w:tcW w:w="6141" w:type="dxa"/>
            <w:gridSpan w:val="2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KONULAR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GÖREV ALAN ÖĞRENCİLER</w:t>
            </w: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rPr>
          <w:trHeight w:val="1245"/>
        </w:trPr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1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İstediğiniz malzemeleri kullanarak 100lük tablo hazırlama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2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Öğrendiğiniz sayıları ve okunuşlarını kartona renkli kalemlerle yazma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3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 w:cs="Arial"/>
                <w:b/>
              </w:rPr>
            </w:pPr>
            <w:r w:rsidRPr="00A52848">
              <w:rPr>
                <w:rFonts w:ascii="Hand writing Mutlu" w:hAnsi="Hand writing Mutlu" w:cs="Arial"/>
                <w:b/>
              </w:rPr>
              <w:t>İçinde sıra sayılarının kullanıldığı bir resim yapınız.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4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 w:cs="Arial"/>
                <w:b/>
              </w:rPr>
            </w:pPr>
            <w:r w:rsidRPr="00A52848">
              <w:rPr>
                <w:rFonts w:ascii="Hand writing Mutlu" w:hAnsi="Hand writing Mutlu" w:cs="Arial"/>
                <w:b/>
              </w:rPr>
              <w:t>1den 10a kadar sayıların kullanıldığı toplama tablosu hazırlama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5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 w:cs="Arial"/>
                <w:b/>
              </w:rPr>
            </w:pPr>
            <w:r w:rsidRPr="00A52848">
              <w:rPr>
                <w:rFonts w:ascii="Hand writing Mutlu" w:hAnsi="Hand writing Mutlu" w:cs="Arial"/>
                <w:b/>
              </w:rPr>
              <w:t>Zihinden çıkarmanın nerelerde kullanıldığını gösteren resim yapma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</w:tbl>
    <w:p w:rsidR="00A83FF4" w:rsidRDefault="00A83FF4" w:rsidP="002B54ED">
      <w:pPr>
        <w:jc w:val="center"/>
        <w:rPr>
          <w:rFonts w:ascii="Hand writing Mutlu" w:hAnsi="Hand writing Mutlu"/>
        </w:rPr>
      </w:pPr>
    </w:p>
    <w:p w:rsidR="00A83FF4" w:rsidRDefault="00A83FF4" w:rsidP="002B54ED">
      <w:pPr>
        <w:jc w:val="center"/>
        <w:rPr>
          <w:rFonts w:ascii="Hand writing Mutlu" w:hAnsi="Hand writing Mutlu"/>
        </w:rPr>
      </w:pPr>
    </w:p>
    <w:p w:rsidR="00A83FF4" w:rsidRPr="00A67CC5" w:rsidRDefault="00A83FF4" w:rsidP="002B54ED">
      <w:pPr>
        <w:jc w:val="center"/>
        <w:rPr>
          <w:rFonts w:ascii="Hand writing Mutlu" w:hAnsi="Hand writing Mutlu"/>
        </w:rPr>
      </w:pPr>
      <w:r w:rsidRPr="00A67CC5">
        <w:rPr>
          <w:rFonts w:ascii="Hand writing Mutlu" w:hAnsi="Hand writing Mutlu"/>
        </w:rPr>
        <w:t xml:space="preserve">2012-2013 EĞİTİM ÖĞRETİM YILI </w:t>
      </w:r>
      <w:r>
        <w:rPr>
          <w:rFonts w:ascii="Times New Roman" w:hAnsi="Times New Roman"/>
        </w:rPr>
        <w:t>…………</w:t>
      </w:r>
      <w:r>
        <w:rPr>
          <w:rFonts w:ascii="Hand writing Mutlu" w:hAnsi="Hand writing Mutlu"/>
        </w:rPr>
        <w:t>.</w:t>
      </w:r>
      <w:r w:rsidRPr="00A67CC5">
        <w:rPr>
          <w:rFonts w:ascii="Hand writing Mutlu" w:hAnsi="Hand writing Mutlu"/>
        </w:rPr>
        <w:t xml:space="preserve"> İLKOKULU 1-A SINIFI </w:t>
      </w:r>
      <w:r>
        <w:rPr>
          <w:rFonts w:ascii="Hand writing Mutlu" w:hAnsi="Hand writing Mutlu"/>
        </w:rPr>
        <w:t>MÜZİK DERSİ PROJE</w:t>
      </w:r>
      <w:r w:rsidRPr="00A67CC5">
        <w:rPr>
          <w:rFonts w:ascii="Hand writing Mutlu" w:hAnsi="Hand writing Mutlu"/>
        </w:rPr>
        <w:t xml:space="preserve"> KONULARI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466"/>
        <w:gridCol w:w="3071"/>
      </w:tblGrid>
      <w:tr w:rsidR="00A83FF4" w:rsidRPr="00A52848" w:rsidTr="00A52848">
        <w:tc>
          <w:tcPr>
            <w:tcW w:w="6141" w:type="dxa"/>
            <w:gridSpan w:val="2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KONULAR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GÖREV ALAN ÖĞRENCİLER</w:t>
            </w: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1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İstiklal Marşı</w:t>
            </w:r>
            <w:r w:rsidRPr="00A52848">
              <w:t>’</w:t>
            </w:r>
            <w:r w:rsidRPr="00A52848">
              <w:rPr>
                <w:rFonts w:ascii="Hand writing Mutlu" w:hAnsi="Hand writing Mutlu"/>
              </w:rPr>
              <w:t>nı doğru olarak söylemek.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</w:tbl>
    <w:p w:rsidR="00A83FF4" w:rsidRDefault="00A83FF4" w:rsidP="002B54ED">
      <w:pPr>
        <w:rPr>
          <w:rFonts w:ascii="Hand writing Mutlu" w:hAnsi="Hand writing Mutlu"/>
        </w:rPr>
      </w:pPr>
    </w:p>
    <w:p w:rsidR="00A83FF4" w:rsidRDefault="00A83FF4" w:rsidP="002B54ED">
      <w:pPr>
        <w:rPr>
          <w:rFonts w:ascii="Hand writing Mutlu" w:hAnsi="Hand writing Mutlu"/>
        </w:rPr>
      </w:pPr>
    </w:p>
    <w:p w:rsidR="00A83FF4" w:rsidRPr="00A67CC5" w:rsidRDefault="00A83FF4" w:rsidP="009C5506">
      <w:pPr>
        <w:jc w:val="center"/>
        <w:rPr>
          <w:rFonts w:ascii="Hand writing Mutlu" w:hAnsi="Hand writing Mutlu"/>
        </w:rPr>
      </w:pPr>
      <w:r w:rsidRPr="00A67CC5">
        <w:rPr>
          <w:rFonts w:ascii="Hand writing Mutlu" w:hAnsi="Hand writing Mutlu"/>
        </w:rPr>
        <w:t xml:space="preserve">2012-2013 EĞİTİM ÖĞRETİM YILI </w:t>
      </w:r>
      <w:r>
        <w:rPr>
          <w:rFonts w:ascii="Times New Roman" w:hAnsi="Times New Roman"/>
        </w:rPr>
        <w:t>…………</w:t>
      </w:r>
      <w:r w:rsidRPr="00A67CC5">
        <w:rPr>
          <w:rFonts w:ascii="Hand writing Mutlu" w:hAnsi="Hand writing Mutlu"/>
        </w:rPr>
        <w:t xml:space="preserve"> İLKOKULU 1-A SINIFI </w:t>
      </w:r>
      <w:r>
        <w:rPr>
          <w:rFonts w:ascii="Hand writing Mutlu" w:hAnsi="Hand writing Mutlu"/>
        </w:rPr>
        <w:t>GÖRSEL SANATLAR DERSİ PROJE</w:t>
      </w:r>
      <w:r w:rsidRPr="00A67CC5">
        <w:rPr>
          <w:rFonts w:ascii="Hand writing Mutlu" w:hAnsi="Hand writing Mutlu"/>
        </w:rPr>
        <w:t xml:space="preserve"> KONULARI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466"/>
        <w:gridCol w:w="3071"/>
      </w:tblGrid>
      <w:tr w:rsidR="00A83FF4" w:rsidRPr="00A52848" w:rsidTr="00A52848">
        <w:tc>
          <w:tcPr>
            <w:tcW w:w="6141" w:type="dxa"/>
            <w:gridSpan w:val="2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KONULAR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GÖREV ALAN ÖĞRENCİLER</w:t>
            </w: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1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Atık malzemelerden görsel çalışma oluşturma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</w:tbl>
    <w:p w:rsidR="00A83FF4" w:rsidRDefault="00A83FF4" w:rsidP="00124AE5">
      <w:pPr>
        <w:rPr>
          <w:rFonts w:ascii="Hand writing Mutlu" w:hAnsi="Hand writing Mutlu"/>
        </w:rPr>
      </w:pPr>
    </w:p>
    <w:p w:rsidR="00A83FF4" w:rsidRPr="00A67CC5" w:rsidRDefault="00A83FF4" w:rsidP="009C5506">
      <w:pPr>
        <w:jc w:val="center"/>
        <w:rPr>
          <w:rFonts w:ascii="Hand writing Mutlu" w:hAnsi="Hand writing Mutlu"/>
        </w:rPr>
      </w:pPr>
      <w:r w:rsidRPr="00A67CC5">
        <w:rPr>
          <w:rFonts w:ascii="Hand writing Mutlu" w:hAnsi="Hand writing Mutlu"/>
        </w:rPr>
        <w:t xml:space="preserve">2012-2013 EĞİTİM ÖĞRETİM YILI </w:t>
      </w:r>
      <w:r>
        <w:rPr>
          <w:rFonts w:ascii="Times New Roman" w:hAnsi="Times New Roman"/>
        </w:rPr>
        <w:t>…………</w:t>
      </w:r>
      <w:r>
        <w:rPr>
          <w:rFonts w:ascii="Hand writing Mutlu" w:hAnsi="Hand writing Mutlu"/>
        </w:rPr>
        <w:t>..</w:t>
      </w:r>
      <w:r w:rsidRPr="00A67CC5">
        <w:rPr>
          <w:rFonts w:ascii="Hand writing Mutlu" w:hAnsi="Hand writing Mutlu"/>
        </w:rPr>
        <w:t xml:space="preserve"> İLKOKULU 1-A SINIFI </w:t>
      </w:r>
      <w:r>
        <w:rPr>
          <w:rFonts w:ascii="Hand writing Mutlu" w:hAnsi="Hand writing Mutlu"/>
        </w:rPr>
        <w:t>OYUN VE FİZİKSEL ET. DERSİ PROJE</w:t>
      </w:r>
      <w:r w:rsidRPr="00A67CC5">
        <w:rPr>
          <w:rFonts w:ascii="Hand writing Mutlu" w:hAnsi="Hand writing Mutlu"/>
        </w:rPr>
        <w:t xml:space="preserve"> KONULARI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466"/>
        <w:gridCol w:w="3071"/>
      </w:tblGrid>
      <w:tr w:rsidR="00A83FF4" w:rsidRPr="00A52848" w:rsidTr="00A52848">
        <w:tc>
          <w:tcPr>
            <w:tcW w:w="6141" w:type="dxa"/>
            <w:gridSpan w:val="2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KONULAR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GÖREV ALAN ÖĞRENCİLER</w:t>
            </w: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</w:tr>
      <w:tr w:rsidR="00A83FF4" w:rsidRPr="00A52848" w:rsidTr="00A52848">
        <w:tc>
          <w:tcPr>
            <w:tcW w:w="675" w:type="dxa"/>
          </w:tcPr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1</w:t>
            </w:r>
          </w:p>
        </w:tc>
        <w:tc>
          <w:tcPr>
            <w:tcW w:w="5466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  <w:r w:rsidRPr="00A52848">
              <w:rPr>
                <w:rFonts w:ascii="Hand writing Mutlu" w:hAnsi="Hand writing Mutlu"/>
              </w:rPr>
              <w:t>Anne veya babamızın çocukluğunda oynadıkları bir oyun.</w:t>
            </w:r>
          </w:p>
        </w:tc>
        <w:tc>
          <w:tcPr>
            <w:tcW w:w="3071" w:type="dxa"/>
          </w:tcPr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A83FF4" w:rsidRPr="00A52848" w:rsidRDefault="00A83FF4" w:rsidP="00A52848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</w:tbl>
    <w:p w:rsidR="00A83FF4" w:rsidRPr="00A67CC5" w:rsidRDefault="00A83FF4" w:rsidP="00B82459">
      <w:pPr>
        <w:rPr>
          <w:rFonts w:ascii="Hand writing Mutlu" w:hAnsi="Hand writing Mutlu"/>
        </w:rPr>
      </w:pPr>
    </w:p>
    <w:sectPr w:rsidR="00A83FF4" w:rsidRPr="00A67CC5" w:rsidSect="005B3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459"/>
    <w:rsid w:val="001066A4"/>
    <w:rsid w:val="00124AE5"/>
    <w:rsid w:val="00126816"/>
    <w:rsid w:val="001B1DA1"/>
    <w:rsid w:val="001B60F8"/>
    <w:rsid w:val="002B54ED"/>
    <w:rsid w:val="002E4932"/>
    <w:rsid w:val="00333F5B"/>
    <w:rsid w:val="00362FCF"/>
    <w:rsid w:val="00370EEB"/>
    <w:rsid w:val="003A1D2F"/>
    <w:rsid w:val="003B1DFB"/>
    <w:rsid w:val="004200D8"/>
    <w:rsid w:val="005B375A"/>
    <w:rsid w:val="005D0CE1"/>
    <w:rsid w:val="006B0451"/>
    <w:rsid w:val="006C4F6C"/>
    <w:rsid w:val="00745299"/>
    <w:rsid w:val="00752B5A"/>
    <w:rsid w:val="007E5C98"/>
    <w:rsid w:val="0085208F"/>
    <w:rsid w:val="008B0462"/>
    <w:rsid w:val="008E71A2"/>
    <w:rsid w:val="008F7037"/>
    <w:rsid w:val="009C5506"/>
    <w:rsid w:val="009D10CE"/>
    <w:rsid w:val="00A169A4"/>
    <w:rsid w:val="00A52848"/>
    <w:rsid w:val="00A67CC5"/>
    <w:rsid w:val="00A83FF4"/>
    <w:rsid w:val="00A9418A"/>
    <w:rsid w:val="00AC3F7A"/>
    <w:rsid w:val="00AE1381"/>
    <w:rsid w:val="00AE642C"/>
    <w:rsid w:val="00AE7F23"/>
    <w:rsid w:val="00B11849"/>
    <w:rsid w:val="00B52C29"/>
    <w:rsid w:val="00B82459"/>
    <w:rsid w:val="00E2067B"/>
    <w:rsid w:val="00E63D4C"/>
    <w:rsid w:val="00E90426"/>
    <w:rsid w:val="00F65EB5"/>
    <w:rsid w:val="00FF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75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24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226</Words>
  <Characters>1292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 özer</dc:creator>
  <cp:keywords/>
  <dc:description>www.sorubak.com</dc:description>
  <cp:lastModifiedBy>edanur</cp:lastModifiedBy>
  <cp:revision>26</cp:revision>
  <dcterms:created xsi:type="dcterms:W3CDTF">2012-12-12T20:24:00Z</dcterms:created>
  <dcterms:modified xsi:type="dcterms:W3CDTF">2014-04-08T16:31:00Z</dcterms:modified>
</cp:coreProperties>
</file>