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D3E" w:rsidRPr="00004736" w:rsidRDefault="00C27D3E" w:rsidP="00CE49F1">
      <w:pPr>
        <w:pStyle w:val="Title"/>
        <w:rPr>
          <w:rFonts w:ascii="Hand writing Mutlu" w:hAnsi="Hand writing Mutlu"/>
          <w:b w:val="0"/>
          <w:color w:val="7030A0"/>
          <w:sz w:val="36"/>
          <w:szCs w:val="36"/>
        </w:rPr>
      </w:pPr>
      <w:r w:rsidRPr="00004736">
        <w:rPr>
          <w:rFonts w:ascii="Hand writing Mutlu" w:hAnsi="Hand writing Mutlu"/>
          <w:b w:val="0"/>
          <w:color w:val="7030A0"/>
          <w:sz w:val="36"/>
          <w:szCs w:val="36"/>
        </w:rPr>
        <w:t>HOROZ İLE TİLKİ</w:t>
      </w:r>
    </w:p>
    <w:p w:rsidR="00C27D3E" w:rsidRPr="00004736" w:rsidRDefault="00C27D3E" w:rsidP="00CE49F1">
      <w:pPr>
        <w:pStyle w:val="Title"/>
        <w:jc w:val="left"/>
        <w:rPr>
          <w:rFonts w:ascii="Hand writing Mutlu" w:hAnsi="Hand writing Mutlu"/>
          <w:b w:val="0"/>
          <w:sz w:val="36"/>
          <w:szCs w:val="36"/>
        </w:rPr>
      </w:pPr>
      <w:r w:rsidRPr="00004736">
        <w:rPr>
          <w:rFonts w:ascii="Hand writing Mutlu" w:hAnsi="Hand writing Mutlu"/>
          <w:b w:val="0"/>
          <w:sz w:val="36"/>
          <w:szCs w:val="36"/>
        </w:rPr>
        <w:t xml:space="preserve">     Akıllı bir horoz ağacın dalına çıkmıştı. Av peşinde olan kurnaz tilki ağacın altına geldi:</w:t>
      </w:r>
      <w:r w:rsidRPr="00004736">
        <w:rPr>
          <w:rFonts w:ascii="ALFABET98" w:hAnsi="ALFABET98"/>
          <w:b w:val="0"/>
          <w:sz w:val="36"/>
          <w:szCs w:val="36"/>
        </w:rPr>
        <w:t>’’</w:t>
      </w:r>
      <w:r w:rsidRPr="00004736">
        <w:rPr>
          <w:rFonts w:ascii="Hand writing Mutlu" w:hAnsi="Hand writing Mutlu"/>
          <w:b w:val="0"/>
          <w:sz w:val="36"/>
          <w:szCs w:val="36"/>
        </w:rPr>
        <w:t>Horoz kardeş, sana bir müjde getirdim. Artık tüm hayvanlar arasında barış oldu. Aşağıya in de bunu kutlayalım. İşim çok gidip öteki hayvanlara da haber vereceğim. Haydi in aşağıya da sarılalım. Horoz aşağıya doğru eğilerek:</w:t>
      </w:r>
    </w:p>
    <w:p w:rsidR="00C27D3E" w:rsidRPr="00004736" w:rsidRDefault="00C27D3E" w:rsidP="00CE49F1">
      <w:pPr>
        <w:pStyle w:val="Title"/>
        <w:jc w:val="left"/>
        <w:rPr>
          <w:rFonts w:ascii="Hand writing Mutlu" w:hAnsi="Hand writing Mutlu"/>
          <w:b w:val="0"/>
          <w:sz w:val="36"/>
          <w:szCs w:val="36"/>
        </w:rPr>
      </w:pPr>
      <w:r w:rsidRPr="00004736">
        <w:rPr>
          <w:rFonts w:ascii="Hand writing Mutlu" w:hAnsi="Hand writing Mutlu"/>
          <w:b w:val="0"/>
          <w:sz w:val="36"/>
          <w:szCs w:val="36"/>
        </w:rPr>
        <w:t xml:space="preserve"> </w:t>
      </w:r>
      <w:r w:rsidRPr="00004736">
        <w:rPr>
          <w:rFonts w:ascii="ALFABET98" w:hAnsi="ALFABET98"/>
          <w:b w:val="0"/>
          <w:sz w:val="36"/>
          <w:szCs w:val="36"/>
        </w:rPr>
        <w:t>’’</w:t>
      </w:r>
      <w:r w:rsidRPr="00004736">
        <w:rPr>
          <w:rFonts w:ascii="Hand writing Mutlu" w:hAnsi="Hand writing Mutlu"/>
          <w:b w:val="0"/>
          <w:sz w:val="36"/>
          <w:szCs w:val="36"/>
        </w:rPr>
        <w:t>Bundan daha güzel bir haber olamaz. Çok sevindim. Ama dur, bak bu yana doğru koşarak iki tazı geliyor. Ben</w:t>
      </w:r>
      <w:r>
        <w:rPr>
          <w:rFonts w:ascii="Hand writing Mutlu" w:hAnsi="Hand writing Mutlu"/>
          <w:b w:val="0"/>
          <w:sz w:val="36"/>
          <w:szCs w:val="36"/>
        </w:rPr>
        <w:t xml:space="preserve"> </w:t>
      </w:r>
      <w:r w:rsidRPr="00004736">
        <w:rPr>
          <w:rFonts w:ascii="Hand writing Mutlu" w:hAnsi="Hand writing Mutlu"/>
          <w:b w:val="0"/>
          <w:sz w:val="36"/>
          <w:szCs w:val="36"/>
        </w:rPr>
        <w:t xml:space="preserve"> ineyim de barışı kutlamak için hep beraber sarılalım.</w:t>
      </w:r>
      <w:r w:rsidRPr="00004736">
        <w:rPr>
          <w:rFonts w:ascii="ALFABET98" w:hAnsi="ALFABET98"/>
          <w:b w:val="0"/>
          <w:sz w:val="36"/>
          <w:szCs w:val="36"/>
        </w:rPr>
        <w:t>’’</w:t>
      </w:r>
      <w:r w:rsidRPr="00004736">
        <w:rPr>
          <w:rFonts w:ascii="Hand writing Mutlu" w:hAnsi="Hand writing Mutlu"/>
          <w:b w:val="0"/>
          <w:sz w:val="36"/>
          <w:szCs w:val="36"/>
        </w:rPr>
        <w:t xml:space="preserve"> dedi.</w:t>
      </w:r>
    </w:p>
    <w:p w:rsidR="00C27D3E" w:rsidRPr="00004736" w:rsidRDefault="00C27D3E" w:rsidP="00CE49F1">
      <w:pPr>
        <w:pStyle w:val="Title"/>
        <w:jc w:val="left"/>
        <w:rPr>
          <w:rFonts w:ascii="Hand writing Mutlu" w:hAnsi="Hand writing Mutlu"/>
          <w:b w:val="0"/>
          <w:sz w:val="36"/>
          <w:szCs w:val="36"/>
        </w:rPr>
      </w:pPr>
      <w:r w:rsidRPr="00004736">
        <w:rPr>
          <w:rFonts w:ascii="Hand writing Mutlu" w:hAnsi="Hand writing Mutlu"/>
          <w:b w:val="0"/>
          <w:sz w:val="36"/>
          <w:szCs w:val="36"/>
        </w:rPr>
        <w:t xml:space="preserve">    Tilki tazı sözünü duyunca telaşlandı. </w:t>
      </w:r>
    </w:p>
    <w:p w:rsidR="00C27D3E" w:rsidRDefault="00C27D3E" w:rsidP="00CD3D4F">
      <w:pPr>
        <w:rPr>
          <w:rFonts w:ascii="Hand writing Mutlu" w:hAnsi="Hand writing Mutlu"/>
          <w:sz w:val="30"/>
          <w:szCs w:val="30"/>
        </w:rPr>
      </w:pPr>
      <w:r w:rsidRPr="00004736">
        <w:rPr>
          <w:rFonts w:ascii="ALFABET98" w:hAnsi="ALFABET98"/>
          <w:b/>
          <w:sz w:val="36"/>
          <w:szCs w:val="36"/>
        </w:rPr>
        <w:t>‘’</w:t>
      </w:r>
      <w:r w:rsidRPr="00004736">
        <w:rPr>
          <w:rFonts w:ascii="Hand writing Mutlu" w:hAnsi="Hand writing Mutlu"/>
          <w:b/>
          <w:sz w:val="36"/>
          <w:szCs w:val="36"/>
        </w:rPr>
        <w:t>Hoşça kal horoz kardeş benim çok işim var, hemen git</w:t>
      </w:r>
      <w:r>
        <w:rPr>
          <w:rFonts w:ascii="Hand writing Mutlu" w:hAnsi="Hand writing Mutlu"/>
          <w:b/>
          <w:sz w:val="36"/>
          <w:szCs w:val="36"/>
        </w:rPr>
        <w:t>-</w:t>
      </w:r>
      <w:r w:rsidRPr="00004736">
        <w:rPr>
          <w:rFonts w:ascii="Hand writing Mutlu" w:hAnsi="Hand writing Mutlu"/>
          <w:b/>
          <w:sz w:val="36"/>
          <w:szCs w:val="36"/>
        </w:rPr>
        <w:t>mem gerek.</w:t>
      </w:r>
      <w:r w:rsidRPr="00004736">
        <w:rPr>
          <w:rFonts w:ascii="ALFABET98" w:hAnsi="ALFABET98"/>
          <w:b/>
          <w:sz w:val="36"/>
          <w:szCs w:val="36"/>
        </w:rPr>
        <w:t>’’</w:t>
      </w:r>
      <w:r w:rsidRPr="00004736">
        <w:rPr>
          <w:rFonts w:ascii="Hand writing Mutlu" w:hAnsi="Hand writing Mutlu"/>
          <w:b/>
          <w:sz w:val="36"/>
          <w:szCs w:val="36"/>
        </w:rPr>
        <w:t xml:space="preserve"> diyerek dağa doğru koşmaya başladı.</w:t>
      </w:r>
      <w:r>
        <w:rPr>
          <w:rFonts w:ascii="Hand writing Mutlu" w:hAnsi="Hand writing Mutlu"/>
          <w:b/>
          <w:sz w:val="36"/>
          <w:szCs w:val="36"/>
        </w:rPr>
        <w:t xml:space="preserve"> </w:t>
      </w:r>
      <w:r w:rsidRPr="00004736">
        <w:rPr>
          <w:rFonts w:ascii="Hand writing Mutlu" w:hAnsi="Hand writing Mutlu"/>
          <w:b/>
          <w:sz w:val="36"/>
          <w:szCs w:val="36"/>
        </w:rPr>
        <w:t>Deneyimli ve akıllı horoz tilkinin numarasına kanmamıştı. Bu sayede  tilkiye yem olmaktan kurtuldu.</w:t>
      </w:r>
      <w:r>
        <w:rPr>
          <w:rFonts w:ascii="Hand writing Mutlu" w:hAnsi="Hand writing Mutlu"/>
          <w:b/>
          <w:sz w:val="36"/>
          <w:szCs w:val="36"/>
        </w:rPr>
        <w:t xml:space="preserve"> </w:t>
      </w:r>
      <w:hyperlink r:id="rId4" w:history="1">
        <w:r>
          <w:rPr>
            <w:rStyle w:val="Hyperlink"/>
            <w:rFonts w:ascii="Hand writing Mutlu" w:hAnsi="Hand writing Mutlu"/>
            <w:sz w:val="30"/>
            <w:szCs w:val="30"/>
          </w:rPr>
          <w:t>www.sorubak.com</w:t>
        </w:r>
      </w:hyperlink>
      <w:r>
        <w:rPr>
          <w:rFonts w:ascii="Hand writing Mutlu" w:hAnsi="Hand writing Mutlu"/>
          <w:sz w:val="30"/>
          <w:szCs w:val="30"/>
        </w:rPr>
        <w:t xml:space="preserve"> </w:t>
      </w:r>
    </w:p>
    <w:p w:rsidR="00C27D3E" w:rsidRPr="00004736" w:rsidRDefault="00C27D3E" w:rsidP="00CE49F1">
      <w:pPr>
        <w:pStyle w:val="Title"/>
        <w:jc w:val="left"/>
        <w:rPr>
          <w:rFonts w:ascii="Hand writing Mutlu" w:hAnsi="Hand writing Mutlu"/>
          <w:b w:val="0"/>
          <w:sz w:val="36"/>
          <w:szCs w:val="36"/>
        </w:rPr>
      </w:pPr>
    </w:p>
    <w:p w:rsidR="00C27D3E" w:rsidRPr="00031984" w:rsidRDefault="00C27D3E" w:rsidP="003E69B4">
      <w:pPr>
        <w:jc w:val="center"/>
        <w:rPr>
          <w:rFonts w:ascii="Hand writing Mutlu" w:hAnsi="Hand writing Mutlu"/>
          <w:color w:val="000000"/>
          <w:sz w:val="32"/>
          <w:szCs w:val="32"/>
        </w:rPr>
      </w:pPr>
      <w:r w:rsidRPr="00031984">
        <w:rPr>
          <w:rFonts w:ascii="Hand writing Mutlu" w:hAnsi="Hand writing Mutlu"/>
          <w:color w:val="000000"/>
          <w:sz w:val="32"/>
          <w:szCs w:val="32"/>
        </w:rPr>
        <w:t>SORULAR</w:t>
      </w:r>
    </w:p>
    <w:p w:rsidR="00C27D3E" w:rsidRPr="00CE49F1" w:rsidRDefault="00C27D3E" w:rsidP="0077340A">
      <w:pPr>
        <w:rPr>
          <w:rFonts w:ascii="Hand writing Mutlu" w:hAnsi="Hand writing Mutlu"/>
          <w:color w:val="000000"/>
          <w:sz w:val="36"/>
          <w:szCs w:val="36"/>
        </w:rPr>
      </w:pPr>
      <w:r>
        <w:rPr>
          <w:noProof/>
          <w:lang w:eastAsia="tr-TR"/>
        </w:rPr>
        <w:pict>
          <v:group id="_x0000_s1026" style="position:absolute;margin-left:-17.2pt;margin-top:33.3pt;width:568.2pt;height:31.5pt;z-index:251655680" coordorigin="567,14787" coordsize="10800,720">
            <v:group id="_x0000_s1027" style="position:absolute;left:567;top:14787;width:10800;height:720" coordorigin="567,14787" coordsize="10800,720">
              <v:rect id="_x0000_s1028" style="position:absolute;left:567;top:15286;width:10800;height:221" filled="f" fillcolor="black" strokecolor="#3cc" strokeweight=".62pt">
                <v:stroke dashstyle="1 1" endcap="round"/>
                <v:path arrowok="t"/>
              </v:rect>
              <v:rect id="_x0000_s1029" style="position:absolute;left:567;top:15009;width:10800;height:277" filled="f" fillcolor="black" strokecolor="red" strokeweight=".62pt">
                <v:stroke dashstyle="1 1" endcap="round"/>
                <v:path arrowok="t"/>
              </v:rect>
              <v:rect id="_x0000_s1030" style="position:absolute;left:567;top:14787;width:10800;height:222" filled="f" fillcolor="black" strokecolor="#3cc" strokeweight=".62pt">
                <v:stroke dashstyle="1 1" endcap="round"/>
                <v:path arrowok="t"/>
                <v:textbox style="mso-next-textbox:#_x0000_s1030">
                  <w:txbxContent>
                    <w:p w:rsidR="00C27D3E" w:rsidRDefault="00C27D3E" w:rsidP="0077340A"/>
                  </w:txbxContent>
                </v:textbox>
              </v:rect>
            </v:group>
            <v:group id="_x0000_s1031" style="position:absolute;left:567;top:14787;width:10800;height:720" coordorigin="567,14787" coordsize="10800,720">
              <v:shape id="_x0000_s1032" style="position:absolute;left:567;top:14787;width:318;height:720;rotation:-479849fd;mso-position-horizontal:absolute;mso-position-vertical:absolute" coordsize="270,706" path="m270,l,706e" filled="f" fillcolor="black" strokecolor="#969696" strokeweight="1pt">
                <v:stroke dashstyle="1 1" endcap="round"/>
                <v:path arrowok="t"/>
              </v:shape>
              <v:shape id="_x0000_s1033" style="position:absolute;left:1105;top:14787;width:318;height:720;rotation:-479849fd;mso-position-horizontal:absolute;mso-position-vertical:absolute" coordsize="270,706" path="m270,l,706e" filled="f" fillcolor="black" strokecolor="#969696" strokeweight="1pt">
                <v:stroke dashstyle="1 1" endcap="round"/>
                <v:path arrowok="t"/>
              </v:shape>
              <v:shape id="_x0000_s1034" style="position:absolute;left:836;top:14787;width:318;height:720;rotation:-479849fd;mso-position-horizontal:absolute;mso-position-vertical:absolute" coordsize="270,706" path="m270,l,706e" filled="f" fillcolor="black" strokecolor="#969696" strokeweight="1pt">
                <v:stroke dashstyle="1 1" endcap="round"/>
                <v:path arrowok="t"/>
              </v:shape>
              <v:shape id="_x0000_s1035" style="position:absolute;left:1373;top:14787;width:318;height:720;rotation:-479849fd;mso-position-horizontal:absolute;mso-position-vertical:absolute" coordsize="270,706" path="m270,l,706e" filled="f" fillcolor="black" strokecolor="#969696" strokeweight="1pt">
                <v:stroke dashstyle="1 1" endcap="round"/>
                <v:path arrowok="t"/>
              </v:shape>
              <v:shape id="_x0000_s1036" style="position:absolute;left:1642;top:14787;width:318;height:720;rotation:-479849fd;mso-position-horizontal:absolute;mso-position-vertical:absolute" coordsize="270,706" path="m270,l,706e" filled="f" fillcolor="black" strokecolor="#969696" strokeweight="1pt">
                <v:stroke dashstyle="1 1" endcap="round"/>
                <v:path arrowok="t"/>
              </v:shape>
              <v:shape id="_x0000_s1037" style="position:absolute;left:1911;top:14787;width:318;height:720;rotation:-479849fd;mso-position-horizontal:absolute;mso-position-vertical:absolute" coordsize="270,706" path="m270,l,706e" filled="f" fillcolor="black" strokecolor="#969696" strokeweight="1pt">
                <v:stroke dashstyle="1 1" endcap="round"/>
                <v:path arrowok="t"/>
              </v:shape>
              <v:shape id="_x0000_s1038" style="position:absolute;left:2180;top:14787;width:318;height:720;rotation:-479849fd;mso-position-horizontal:absolute;mso-position-vertical:absolute" coordsize="270,706" path="m270,l,706e" filled="f" fillcolor="black" strokecolor="#969696" strokeweight="1pt">
                <v:stroke dashstyle="1 1" endcap="round"/>
                <v:path arrowok="t"/>
              </v:shape>
              <v:shape id="_x0000_s1039" style="position:absolute;left:2448;top:14787;width:318;height:720;rotation:-479849fd;mso-position-horizontal:absolute;mso-position-vertical:absolute" coordsize="270,706" path="m270,l,706e" filled="f" fillcolor="black" strokecolor="#969696" strokeweight="1pt">
                <v:stroke dashstyle="1 1" endcap="round"/>
                <v:path arrowok="t"/>
              </v:shape>
              <v:shape id="_x0000_s1040" style="position:absolute;left:2727;top:14787;width:318;height:720;rotation:-479849fd;mso-position-horizontal:absolute;mso-position-vertical:absolute" coordsize="270,706" path="m270,l,706e" filled="f" fillcolor="black" strokecolor="#969696" strokeweight="1pt">
                <v:stroke dashstyle="1 1" endcap="round"/>
                <v:path arrowok="t"/>
              </v:shape>
              <v:shape id="_x0000_s1041" style="position:absolute;left:2986;top:14787;width:318;height:720;rotation:-479849fd;mso-position-horizontal:absolute;mso-position-vertical:absolute" coordsize="270,706" path="m270,l,706e" filled="f" fillcolor="black" strokecolor="#969696" strokeweight="1pt">
                <v:stroke dashstyle="1 1" endcap="round"/>
                <v:path arrowok="t"/>
              </v:shape>
              <v:shape id="_x0000_s1042" style="position:absolute;left:3255;top:14787;width:318;height:720;rotation:-479849fd;mso-position-horizontal:absolute;mso-position-vertical:absolute" coordsize="270,706" path="m270,l,706e" filled="f" fillcolor="black" strokecolor="#969696" strokeweight="1pt">
                <v:stroke dashstyle="1 1" endcap="round"/>
                <v:path arrowok="t"/>
              </v:shape>
              <v:shape id="_x0000_s1043" style="position:absolute;left:3523;top:14787;width:318;height:720;rotation:-479849fd;mso-position-horizontal:absolute;mso-position-vertical:absolute" coordsize="270,706" path="m270,l,706e" filled="f" fillcolor="black" strokecolor="#969696" strokeweight="1pt">
                <v:stroke dashstyle="1 1" endcap="round"/>
                <v:path arrowok="t"/>
              </v:shape>
              <v:shape id="_x0000_s1044" style="position:absolute;left:3792;top:14787;width:318;height:720;rotation:-479849fd;mso-position-horizontal:absolute;mso-position-vertical:absolute" coordsize="270,706" path="m270,l,706e" filled="f" fillcolor="black" strokecolor="#969696" strokeweight="1pt">
                <v:stroke dashstyle="1 1" endcap="round"/>
                <v:path arrowok="t"/>
              </v:shape>
              <v:shape id="_x0000_s1045" style="position:absolute;left:4061;top:14787;width:318;height:720;rotation:-479849fd;mso-position-horizontal:absolute;mso-position-vertical:absolute" coordsize="270,706" path="m270,l,706e" filled="f" fillcolor="black" strokecolor="#969696" strokeweight="1pt">
                <v:stroke dashstyle="1 1" endcap="round"/>
                <v:path arrowok="t"/>
              </v:shape>
              <v:shape id="_x0000_s1046" style="position:absolute;left:4330;top:14787;width:318;height:720;rotation:-479849fd;mso-position-horizontal:absolute;mso-position-vertical:absolute" coordsize="270,706" path="m270,l,706e" filled="f" fillcolor="black" strokecolor="#969696" strokeweight="1pt">
                <v:stroke dashstyle="1 1" endcap="round"/>
                <v:path arrowok="t"/>
              </v:shape>
              <v:shape id="_x0000_s1047" style="position:absolute;left:4599;top:14787;width:318;height:720;rotation:-479849fd;mso-position-horizontal:absolute;mso-position-vertical:absolute" coordsize="270,706" path="m270,l,706e" filled="f" fillcolor="black" strokecolor="#969696" strokeweight="1pt">
                <v:stroke dashstyle="1 1" endcap="round"/>
                <v:path arrowok="t"/>
              </v:shape>
              <v:shape id="_x0000_s1048" style="position:absolute;left:4867;top:14787;width:318;height:720;rotation:-479849fd;mso-position-horizontal:absolute;mso-position-vertical:absolute" coordsize="270,706" path="m270,l,706e" filled="f" fillcolor="black" strokecolor="#969696" strokeweight="1pt">
                <v:stroke dashstyle="1 1" endcap="round"/>
                <v:path arrowok="t"/>
              </v:shape>
              <v:shape id="_x0000_s1049" style="position:absolute;left:5136;top:14787;width:318;height:720;rotation:-479849fd;mso-position-horizontal:absolute;mso-position-vertical:absolute" coordsize="270,706" path="m270,l,706e" filled="f" fillcolor="black" strokecolor="#969696" strokeweight="1pt">
                <v:stroke dashstyle="1 1" endcap="round"/>
                <v:path arrowok="t"/>
              </v:shape>
              <v:shape id="_x0000_s1050" style="position:absolute;left:5405;top:14787;width:318;height:720;rotation:-479849fd;mso-position-horizontal:absolute;mso-position-vertical:absolute" coordsize="270,706" path="m270,l,706e" filled="f" fillcolor="black" strokecolor="#969696" strokeweight="1pt">
                <v:stroke dashstyle="1 1" endcap="round"/>
                <v:path arrowok="t"/>
              </v:shape>
              <v:shape id="_x0000_s1051" style="position:absolute;left:5674;top:14787;width:318;height:720;rotation:-479849fd;mso-position-horizontal:absolute;mso-position-vertical:absolute" coordsize="270,706" path="m270,l,706e" filled="f" fillcolor="black" strokecolor="#969696" strokeweight="1pt">
                <v:stroke dashstyle="1 1" endcap="round"/>
                <v:path arrowok="t"/>
              </v:shape>
              <v:shape id="_x0000_s1052" style="position:absolute;left:5942;top:14787;width:318;height:720;rotation:-479849fd;mso-position-horizontal:absolute;mso-position-vertical:absolute" coordsize="270,706" path="m270,l,706e" filled="f" fillcolor="black" strokecolor="#969696" strokeweight="1pt">
                <v:stroke dashstyle="1 1" endcap="round"/>
                <v:path arrowok="t"/>
              </v:shape>
              <v:shape id="_x0000_s1053" style="position:absolute;left:6211;top:14787;width:318;height:720;rotation:-479849fd;mso-position-horizontal:absolute;mso-position-vertical:absolute" coordsize="270,706" path="m270,l,706e" filled="f" fillcolor="black" strokecolor="#969696" strokeweight="1pt">
                <v:stroke dashstyle="1 1" endcap="round"/>
                <v:path arrowok="t"/>
              </v:shape>
              <v:shape id="_x0000_s1054" style="position:absolute;left:6480;top:14787;width:318;height:720;rotation:-479849fd;mso-position-horizontal:absolute;mso-position-vertical:absolute" coordsize="270,706" path="m270,l,706e" filled="f" fillcolor="black" strokecolor="#969696" strokeweight="1pt">
                <v:stroke dashstyle="1 1" endcap="round"/>
                <v:path arrowok="t"/>
              </v:shape>
              <v:shape id="_x0000_s1055" style="position:absolute;left:6749;top:14787;width:318;height:720;rotation:-479849fd;mso-position-horizontal:absolute;mso-position-vertical:absolute" coordsize="270,706" path="m270,l,706e" filled="f" fillcolor="black" strokecolor="#969696" strokeweight="1pt">
                <v:stroke dashstyle="1 1" endcap="round"/>
                <v:path arrowok="t"/>
              </v:shape>
              <v:shape id="_x0000_s1056" style="position:absolute;left:7017;top:14787;width:318;height:720;rotation:-479849fd;mso-position-horizontal:absolute;mso-position-vertical:absolute" coordsize="270,706" path="m270,l,706e" filled="f" fillcolor="black" strokecolor="#969696" strokeweight="1pt">
                <v:stroke dashstyle="1 1" endcap="round"/>
                <v:path arrowok="t"/>
              </v:shape>
              <v:shape id="_x0000_s1057" style="position:absolute;left:7286;top:14787;width:318;height:720;rotation:-479849fd;mso-position-horizontal:absolute;mso-position-vertical:absolute" coordsize="270,706" path="m270,l,706e" filled="f" fillcolor="black" strokecolor="#969696" strokeweight="1pt">
                <v:stroke dashstyle="1 1" endcap="round"/>
                <v:path arrowok="t"/>
              </v:shape>
              <v:shape id="_x0000_s1058" style="position:absolute;left:7555;top:14787;width:318;height:720;rotation:-479849fd;mso-position-horizontal:absolute;mso-position-vertical:absolute" coordsize="270,706" path="m270,l,706e" filled="f" fillcolor="black" strokecolor="#969696" strokeweight="1pt">
                <v:stroke dashstyle="1 1" endcap="round"/>
                <v:path arrowok="t"/>
              </v:shape>
              <v:shape id="_x0000_s1059" style="position:absolute;left:7824;top:14787;width:318;height:720;rotation:-479849fd;mso-position-horizontal:absolute;mso-position-vertical:absolute" coordsize="270,706" path="m270,l,706e" filled="f" fillcolor="black" strokecolor="#969696" strokeweight="1pt">
                <v:stroke dashstyle="1 1" endcap="round"/>
                <v:path arrowok="t"/>
              </v:shape>
              <v:shape id="_x0000_s1060" style="position:absolute;left:8093;top:14787;width:318;height:720;rotation:-479849fd;mso-position-horizontal:absolute;mso-position-vertical:absolute" coordsize="270,706" path="m270,l,706e" filled="f" fillcolor="black" strokecolor="#969696" strokeweight="1pt">
                <v:stroke dashstyle="1 1" endcap="round"/>
                <v:path arrowok="t"/>
              </v:shape>
              <v:shape id="_x0000_s1061" style="position:absolute;left:8361;top:14787;width:318;height:720;rotation:-479849fd;mso-position-horizontal:absolute;mso-position-vertical:absolute" coordsize="270,706" path="m270,l,706e" filled="f" fillcolor="black" strokecolor="#969696" strokeweight="1pt">
                <v:stroke dashstyle="1 1" endcap="round"/>
                <v:path arrowok="t"/>
              </v:shape>
              <v:shape id="_x0000_s1062" style="position:absolute;left:8630;top:14787;width:318;height:720;rotation:-479849fd;mso-position-horizontal:absolute;mso-position-vertical:absolute" coordsize="270,706" path="m270,l,706e" filled="f" fillcolor="black" strokecolor="#969696" strokeweight="1pt">
                <v:stroke dashstyle="1 1" endcap="round"/>
                <v:path arrowok="t"/>
              </v:shape>
              <v:shape id="_x0000_s1063" style="position:absolute;left:8899;top:14787;width:318;height:720;rotation:-479849fd;mso-position-horizontal:absolute;mso-position-vertical:absolute" coordsize="270,706" path="m270,l,706e" filled="f" fillcolor="black" strokecolor="#969696" strokeweight="1pt">
                <v:stroke dashstyle="1 1" endcap="round"/>
                <v:path arrowok="t"/>
              </v:shape>
              <v:shape id="_x0000_s1064" style="position:absolute;left:9168;top:14787;width:318;height:720;rotation:-479849fd;mso-position-horizontal:absolute;mso-position-vertical:absolute" coordsize="270,706" path="m270,l,706e" filled="f" fillcolor="black" strokecolor="#969696" strokeweight="1pt">
                <v:stroke dashstyle="1 1" endcap="round"/>
                <v:path arrowok="t"/>
              </v:shape>
              <v:shape id="_x0000_s1065" style="position:absolute;left:9436;top:14787;width:318;height:720;rotation:-479849fd;mso-position-horizontal:absolute;mso-position-vertical:absolute" coordsize="270,706" path="m270,l,706e" filled="f" fillcolor="black" strokecolor="#969696" strokeweight="1pt">
                <v:stroke dashstyle="1 1" endcap="round"/>
                <v:path arrowok="t"/>
              </v:shape>
              <v:shape id="_x0000_s1066" style="position:absolute;left:9705;top:14787;width:318;height:720;rotation:-479849fd;mso-position-horizontal:absolute;mso-position-vertical:absolute" coordsize="270,706" path="m270,l,706e" filled="f" fillcolor="black" strokecolor="#969696" strokeweight="1pt">
                <v:stroke dashstyle="1 1" endcap="round"/>
                <v:path arrowok="t"/>
              </v:shape>
              <v:shape id="_x0000_s1067" style="position:absolute;left:9974;top:14787;width:318;height:720;rotation:-479849fd;mso-position-horizontal:absolute;mso-position-vertical:absolute" coordsize="270,706" path="m270,l,706e" filled="f" fillcolor="black" strokecolor="#969696" strokeweight="1pt">
                <v:stroke dashstyle="1 1" endcap="round"/>
                <v:path arrowok="t"/>
              </v:shape>
              <v:shape id="_x0000_s1068" style="position:absolute;left:10243;top:14787;width:318;height:720;rotation:-479849fd;mso-position-horizontal:absolute;mso-position-vertical:absolute" coordsize="270,706" path="m270,l,706e" filled="f" fillcolor="black" strokecolor="#969696" strokeweight="1pt">
                <v:stroke dashstyle="1 1" endcap="round"/>
                <v:path arrowok="t"/>
              </v:shape>
              <v:shape id="_x0000_s1069" style="position:absolute;left:10511;top:14787;width:318;height:720;rotation:-479849fd;mso-position-horizontal:absolute;mso-position-vertical:absolute" coordsize="270,706" path="m270,l,706e" filled="f" fillcolor="black" strokecolor="#969696" strokeweight="1pt">
                <v:stroke dashstyle="1 1" endcap="round"/>
                <v:path arrowok="t"/>
              </v:shape>
              <v:shape id="_x0000_s1070" style="position:absolute;left:10780;top:14787;width:318;height:720;rotation:-479849fd;mso-position-horizontal:absolute;mso-position-vertical:absolute" coordsize="270,706" path="m270,l,706e" filled="f" fillcolor="black" strokecolor="#969696" strokeweight="1pt">
                <v:stroke dashstyle="1 1" endcap="round"/>
                <v:path arrowok="t"/>
              </v:shape>
              <v:shape id="_x0000_s1071" style="position:absolute;left:11049;top:14787;width:318;height:720;rotation:-479849fd;mso-position-horizontal:absolute;mso-position-vertical:absolute" coordsize="270,706" path="m270,l,706e" filled="f" fillcolor="black" strokecolor="#969696" strokeweight="1pt">
                <v:stroke dashstyle="1 1" endcap="round"/>
                <v:path arrowok="t"/>
              </v:shape>
            </v:group>
          </v:group>
        </w:pict>
      </w:r>
      <w:r w:rsidRPr="00CE49F1">
        <w:rPr>
          <w:rFonts w:ascii="Hand writing Mutlu" w:hAnsi="Hand writing Mutlu"/>
          <w:color w:val="000000"/>
          <w:sz w:val="36"/>
          <w:szCs w:val="36"/>
        </w:rPr>
        <w:t>1-</w:t>
      </w:r>
      <w:r w:rsidRPr="00CE49F1">
        <w:rPr>
          <w:rFonts w:ascii="Hand writing Mutlu" w:hAnsi="Hand writing Mutlu"/>
          <w:sz w:val="36"/>
          <w:szCs w:val="36"/>
        </w:rPr>
        <w:t xml:space="preserve"> Hikayede hangi hayvanlar var</w:t>
      </w:r>
      <w:r w:rsidRPr="00CE49F1">
        <w:rPr>
          <w:rFonts w:ascii="Hand writing Mutlu" w:hAnsi="Hand writing Mutlu"/>
          <w:color w:val="000000"/>
          <w:sz w:val="36"/>
          <w:szCs w:val="36"/>
        </w:rPr>
        <w:t>?</w:t>
      </w:r>
    </w:p>
    <w:p w:rsidR="00C27D3E" w:rsidRDefault="00C27D3E" w:rsidP="00004736">
      <w:pPr>
        <w:pStyle w:val="Title"/>
      </w:pPr>
      <w:r w:rsidRPr="00031984">
        <w:t xml:space="preserve"> </w:t>
      </w:r>
    </w:p>
    <w:p w:rsidR="00C27D3E" w:rsidRPr="00004736" w:rsidRDefault="00C27D3E" w:rsidP="00004736">
      <w:pPr>
        <w:pStyle w:val="Title"/>
      </w:pPr>
    </w:p>
    <w:p w:rsidR="00C27D3E" w:rsidRPr="00CE49F1" w:rsidRDefault="00C27D3E" w:rsidP="0077340A">
      <w:pPr>
        <w:rPr>
          <w:rFonts w:ascii="Hand writing Mutlu" w:hAnsi="Hand writing Mutlu"/>
          <w:color w:val="000000"/>
          <w:sz w:val="36"/>
          <w:szCs w:val="36"/>
        </w:rPr>
      </w:pPr>
      <w:r w:rsidRPr="00CE49F1">
        <w:rPr>
          <w:rFonts w:ascii="Hand writing Mutlu" w:hAnsi="Hand writing Mutlu"/>
          <w:color w:val="000000"/>
          <w:sz w:val="36"/>
          <w:szCs w:val="36"/>
        </w:rPr>
        <w:t>2-</w:t>
      </w:r>
      <w:r w:rsidRPr="00CE49F1">
        <w:rPr>
          <w:rFonts w:ascii="Hand writing Mutlu" w:hAnsi="Hand writing Mutlu"/>
          <w:sz w:val="36"/>
          <w:szCs w:val="36"/>
        </w:rPr>
        <w:t xml:space="preserve"> Tilki horoza Nasıl bir müjde  getirmişti</w:t>
      </w:r>
      <w:r w:rsidRPr="00CE49F1">
        <w:rPr>
          <w:rFonts w:ascii="Hand writing Mutlu" w:hAnsi="Hand writing Mutlu"/>
          <w:color w:val="000000"/>
          <w:sz w:val="36"/>
          <w:szCs w:val="36"/>
        </w:rPr>
        <w:t>?</w:t>
      </w:r>
    </w:p>
    <w:p w:rsidR="00C27D3E" w:rsidRPr="00031984" w:rsidRDefault="00C27D3E" w:rsidP="0077340A">
      <w:pPr>
        <w:rPr>
          <w:color w:val="000000"/>
        </w:rPr>
      </w:pPr>
      <w:r>
        <w:rPr>
          <w:noProof/>
          <w:lang w:eastAsia="tr-TR"/>
        </w:rPr>
        <w:pict>
          <v:group id="_x0000_s1072" style="position:absolute;margin-left:-17.2pt;margin-top:2.6pt;width:568.2pt;height:31.5pt;z-index:251656704" coordorigin="567,14787" coordsize="10800,720">
            <v:group id="_x0000_s1073" style="position:absolute;left:567;top:14787;width:10800;height:720" coordorigin="567,14787" coordsize="10800,720">
              <v:rect id="_x0000_s1074" style="position:absolute;left:567;top:15286;width:10800;height:221" filled="f" fillcolor="black" strokecolor="#3cc" strokeweight=".62pt">
                <v:stroke dashstyle="1 1" endcap="round"/>
                <v:path arrowok="t"/>
              </v:rect>
              <v:rect id="_x0000_s1075" style="position:absolute;left:567;top:15009;width:10800;height:277" filled="f" fillcolor="black" strokecolor="red" strokeweight=".62pt">
                <v:stroke dashstyle="1 1" endcap="round"/>
                <v:path arrowok="t"/>
              </v:rect>
              <v:rect id="_x0000_s1076" style="position:absolute;left:567;top:14787;width:10800;height:222" filled="f" fillcolor="black" strokecolor="#3cc" strokeweight=".62pt">
                <v:stroke dashstyle="1 1" endcap="round"/>
                <v:path arrowok="t"/>
                <v:textbox style="mso-next-textbox:#_x0000_s1076">
                  <w:txbxContent>
                    <w:p w:rsidR="00C27D3E" w:rsidRDefault="00C27D3E" w:rsidP="0077340A"/>
                  </w:txbxContent>
                </v:textbox>
              </v:rect>
            </v:group>
            <v:group id="_x0000_s1077" style="position:absolute;left:567;top:14787;width:10800;height:720" coordorigin="567,14787" coordsize="10800,720">
              <v:shape id="_x0000_s1078" style="position:absolute;left:567;top:14787;width:318;height:720;rotation:-479849fd;mso-position-horizontal:absolute;mso-position-vertical:absolute" coordsize="270,706" path="m270,l,706e" filled="f" fillcolor="black" strokecolor="#969696" strokeweight="1pt">
                <v:stroke dashstyle="1 1" endcap="round"/>
                <v:path arrowok="t"/>
              </v:shape>
              <v:shape id="_x0000_s1079" style="position:absolute;left:1105;top:14787;width:318;height:720;rotation:-479849fd;mso-position-horizontal:absolute;mso-position-vertical:absolute" coordsize="270,706" path="m270,l,706e" filled="f" fillcolor="black" strokecolor="#969696" strokeweight="1pt">
                <v:stroke dashstyle="1 1" endcap="round"/>
                <v:path arrowok="t"/>
              </v:shape>
              <v:shape id="_x0000_s1080" style="position:absolute;left:836;top:14787;width:318;height:720;rotation:-479849fd;mso-position-horizontal:absolute;mso-position-vertical:absolute" coordsize="270,706" path="m270,l,706e" filled="f" fillcolor="black" strokecolor="#969696" strokeweight="1pt">
                <v:stroke dashstyle="1 1" endcap="round"/>
                <v:path arrowok="t"/>
              </v:shape>
              <v:shape id="_x0000_s1081" style="position:absolute;left:1373;top:14787;width:318;height:720;rotation:-479849fd;mso-position-horizontal:absolute;mso-position-vertical:absolute" coordsize="270,706" path="m270,l,706e" filled="f" fillcolor="black" strokecolor="#969696" strokeweight="1pt">
                <v:stroke dashstyle="1 1" endcap="round"/>
                <v:path arrowok="t"/>
              </v:shape>
              <v:shape id="_x0000_s1082" style="position:absolute;left:1642;top:14787;width:318;height:720;rotation:-479849fd;mso-position-horizontal:absolute;mso-position-vertical:absolute" coordsize="270,706" path="m270,l,706e" filled="f" fillcolor="black" strokecolor="#969696" strokeweight="1pt">
                <v:stroke dashstyle="1 1" endcap="round"/>
                <v:path arrowok="t"/>
              </v:shape>
              <v:shape id="_x0000_s1083" style="position:absolute;left:1911;top:14787;width:318;height:720;rotation:-479849fd;mso-position-horizontal:absolute;mso-position-vertical:absolute" coordsize="270,706" path="m270,l,706e" filled="f" fillcolor="black" strokecolor="#969696" strokeweight="1pt">
                <v:stroke dashstyle="1 1" endcap="round"/>
                <v:path arrowok="t"/>
              </v:shape>
              <v:shape id="_x0000_s1084" style="position:absolute;left:2180;top:14787;width:318;height:720;rotation:-479849fd;mso-position-horizontal:absolute;mso-position-vertical:absolute" coordsize="270,706" path="m270,l,706e" filled="f" fillcolor="black" strokecolor="#969696" strokeweight="1pt">
                <v:stroke dashstyle="1 1" endcap="round"/>
                <v:path arrowok="t"/>
              </v:shape>
              <v:shape id="_x0000_s1085" style="position:absolute;left:2448;top:14787;width:318;height:720;rotation:-479849fd;mso-position-horizontal:absolute;mso-position-vertical:absolute" coordsize="270,706" path="m270,l,706e" filled="f" fillcolor="black" strokecolor="#969696" strokeweight="1pt">
                <v:stroke dashstyle="1 1" endcap="round"/>
                <v:path arrowok="t"/>
              </v:shape>
              <v:shape id="_x0000_s1086" style="position:absolute;left:2727;top:14787;width:318;height:720;rotation:-479849fd;mso-position-horizontal:absolute;mso-position-vertical:absolute" coordsize="270,706" path="m270,l,706e" filled="f" fillcolor="black" strokecolor="#969696" strokeweight="1pt">
                <v:stroke dashstyle="1 1" endcap="round"/>
                <v:path arrowok="t"/>
              </v:shape>
              <v:shape id="_x0000_s1087" style="position:absolute;left:2986;top:14787;width:318;height:720;rotation:-479849fd;mso-position-horizontal:absolute;mso-position-vertical:absolute" coordsize="270,706" path="m270,l,706e" filled="f" fillcolor="black" strokecolor="#969696" strokeweight="1pt">
                <v:stroke dashstyle="1 1" endcap="round"/>
                <v:path arrowok="t"/>
              </v:shape>
              <v:shape id="_x0000_s1088" style="position:absolute;left:3255;top:14787;width:318;height:720;rotation:-479849fd;mso-position-horizontal:absolute;mso-position-vertical:absolute" coordsize="270,706" path="m270,l,706e" filled="f" fillcolor="black" strokecolor="#969696" strokeweight="1pt">
                <v:stroke dashstyle="1 1" endcap="round"/>
                <v:path arrowok="t"/>
              </v:shape>
              <v:shape id="_x0000_s1089" style="position:absolute;left:3523;top:14787;width:318;height:720;rotation:-479849fd;mso-position-horizontal:absolute;mso-position-vertical:absolute" coordsize="270,706" path="m270,l,706e" filled="f" fillcolor="black" strokecolor="#969696" strokeweight="1pt">
                <v:stroke dashstyle="1 1" endcap="round"/>
                <v:path arrowok="t"/>
              </v:shape>
              <v:shape id="_x0000_s1090" style="position:absolute;left:3792;top:14787;width:318;height:720;rotation:-479849fd;mso-position-horizontal:absolute;mso-position-vertical:absolute" coordsize="270,706" path="m270,l,706e" filled="f" fillcolor="black" strokecolor="#969696" strokeweight="1pt">
                <v:stroke dashstyle="1 1" endcap="round"/>
                <v:path arrowok="t"/>
              </v:shape>
              <v:shape id="_x0000_s1091" style="position:absolute;left:4061;top:14787;width:318;height:720;rotation:-479849fd;mso-position-horizontal:absolute;mso-position-vertical:absolute" coordsize="270,706" path="m270,l,706e" filled="f" fillcolor="black" strokecolor="#969696" strokeweight="1pt">
                <v:stroke dashstyle="1 1" endcap="round"/>
                <v:path arrowok="t"/>
              </v:shape>
              <v:shape id="_x0000_s1092" style="position:absolute;left:4330;top:14787;width:318;height:720;rotation:-479849fd;mso-position-horizontal:absolute;mso-position-vertical:absolute" coordsize="270,706" path="m270,l,706e" filled="f" fillcolor="black" strokecolor="#969696" strokeweight="1pt">
                <v:stroke dashstyle="1 1" endcap="round"/>
                <v:path arrowok="t"/>
              </v:shape>
              <v:shape id="_x0000_s1093" style="position:absolute;left:4599;top:14787;width:318;height:720;rotation:-479849fd;mso-position-horizontal:absolute;mso-position-vertical:absolute" coordsize="270,706" path="m270,l,706e" filled="f" fillcolor="black" strokecolor="#969696" strokeweight="1pt">
                <v:stroke dashstyle="1 1" endcap="round"/>
                <v:path arrowok="t"/>
              </v:shape>
              <v:shape id="_x0000_s1094" style="position:absolute;left:4867;top:14787;width:318;height:720;rotation:-479849fd;mso-position-horizontal:absolute;mso-position-vertical:absolute" coordsize="270,706" path="m270,l,706e" filled="f" fillcolor="black" strokecolor="#969696" strokeweight="1pt">
                <v:stroke dashstyle="1 1" endcap="round"/>
                <v:path arrowok="t"/>
              </v:shape>
              <v:shape id="_x0000_s1095" style="position:absolute;left:5136;top:14787;width:318;height:720;rotation:-479849fd;mso-position-horizontal:absolute;mso-position-vertical:absolute" coordsize="270,706" path="m270,l,706e" filled="f" fillcolor="black" strokecolor="#969696" strokeweight="1pt">
                <v:stroke dashstyle="1 1" endcap="round"/>
                <v:path arrowok="t"/>
              </v:shape>
              <v:shape id="_x0000_s1096" style="position:absolute;left:5405;top:14787;width:318;height:720;rotation:-479849fd;mso-position-horizontal:absolute;mso-position-vertical:absolute" coordsize="270,706" path="m270,l,706e" filled="f" fillcolor="black" strokecolor="#969696" strokeweight="1pt">
                <v:stroke dashstyle="1 1" endcap="round"/>
                <v:path arrowok="t"/>
              </v:shape>
              <v:shape id="_x0000_s1097" style="position:absolute;left:5674;top:14787;width:318;height:720;rotation:-479849fd;mso-position-horizontal:absolute;mso-position-vertical:absolute" coordsize="270,706" path="m270,l,706e" filled="f" fillcolor="black" strokecolor="#969696" strokeweight="1pt">
                <v:stroke dashstyle="1 1" endcap="round"/>
                <v:path arrowok="t"/>
              </v:shape>
              <v:shape id="_x0000_s1098" style="position:absolute;left:5942;top:14787;width:318;height:720;rotation:-479849fd;mso-position-horizontal:absolute;mso-position-vertical:absolute" coordsize="270,706" path="m270,l,706e" filled="f" fillcolor="black" strokecolor="#969696" strokeweight="1pt">
                <v:stroke dashstyle="1 1" endcap="round"/>
                <v:path arrowok="t"/>
              </v:shape>
              <v:shape id="_x0000_s1099" style="position:absolute;left:6211;top:14787;width:318;height:720;rotation:-479849fd;mso-position-horizontal:absolute;mso-position-vertical:absolute" coordsize="270,706" path="m270,l,706e" filled="f" fillcolor="black" strokecolor="#969696" strokeweight="1pt">
                <v:stroke dashstyle="1 1" endcap="round"/>
                <v:path arrowok="t"/>
              </v:shape>
              <v:shape id="_x0000_s1100" style="position:absolute;left:6480;top:14787;width:318;height:720;rotation:-479849fd;mso-position-horizontal:absolute;mso-position-vertical:absolute" coordsize="270,706" path="m270,l,706e" filled="f" fillcolor="black" strokecolor="#969696" strokeweight="1pt">
                <v:stroke dashstyle="1 1" endcap="round"/>
                <v:path arrowok="t"/>
              </v:shape>
              <v:shape id="_x0000_s1101" style="position:absolute;left:6749;top:14787;width:318;height:720;rotation:-479849fd;mso-position-horizontal:absolute;mso-position-vertical:absolute" coordsize="270,706" path="m270,l,706e" filled="f" fillcolor="black" strokecolor="#969696" strokeweight="1pt">
                <v:stroke dashstyle="1 1" endcap="round"/>
                <v:path arrowok="t"/>
              </v:shape>
              <v:shape id="_x0000_s1102" style="position:absolute;left:7017;top:14787;width:318;height:720;rotation:-479849fd;mso-position-horizontal:absolute;mso-position-vertical:absolute" coordsize="270,706" path="m270,l,706e" filled="f" fillcolor="black" strokecolor="#969696" strokeweight="1pt">
                <v:stroke dashstyle="1 1" endcap="round"/>
                <v:path arrowok="t"/>
              </v:shape>
              <v:shape id="_x0000_s1103" style="position:absolute;left:7286;top:14787;width:318;height:720;rotation:-479849fd;mso-position-horizontal:absolute;mso-position-vertical:absolute" coordsize="270,706" path="m270,l,706e" filled="f" fillcolor="black" strokecolor="#969696" strokeweight="1pt">
                <v:stroke dashstyle="1 1" endcap="round"/>
                <v:path arrowok="t"/>
              </v:shape>
              <v:shape id="_x0000_s1104" style="position:absolute;left:7555;top:14787;width:318;height:720;rotation:-479849fd;mso-position-horizontal:absolute;mso-position-vertical:absolute" coordsize="270,706" path="m270,l,706e" filled="f" fillcolor="black" strokecolor="#969696" strokeweight="1pt">
                <v:stroke dashstyle="1 1" endcap="round"/>
                <v:path arrowok="t"/>
              </v:shape>
              <v:shape id="_x0000_s1105" style="position:absolute;left:7824;top:14787;width:318;height:720;rotation:-479849fd;mso-position-horizontal:absolute;mso-position-vertical:absolute" coordsize="270,706" path="m270,l,706e" filled="f" fillcolor="black" strokecolor="#969696" strokeweight="1pt">
                <v:stroke dashstyle="1 1" endcap="round"/>
                <v:path arrowok="t"/>
              </v:shape>
              <v:shape id="_x0000_s1106" style="position:absolute;left:8093;top:14787;width:318;height:720;rotation:-479849fd;mso-position-horizontal:absolute;mso-position-vertical:absolute" coordsize="270,706" path="m270,l,706e" filled="f" fillcolor="black" strokecolor="#969696" strokeweight="1pt">
                <v:stroke dashstyle="1 1" endcap="round"/>
                <v:path arrowok="t"/>
              </v:shape>
              <v:shape id="_x0000_s1107" style="position:absolute;left:8361;top:14787;width:318;height:720;rotation:-479849fd;mso-position-horizontal:absolute;mso-position-vertical:absolute" coordsize="270,706" path="m270,l,706e" filled="f" fillcolor="black" strokecolor="#969696" strokeweight="1pt">
                <v:stroke dashstyle="1 1" endcap="round"/>
                <v:path arrowok="t"/>
              </v:shape>
              <v:shape id="_x0000_s1108" style="position:absolute;left:8630;top:14787;width:318;height:720;rotation:-479849fd;mso-position-horizontal:absolute;mso-position-vertical:absolute" coordsize="270,706" path="m270,l,706e" filled="f" fillcolor="black" strokecolor="#969696" strokeweight="1pt">
                <v:stroke dashstyle="1 1" endcap="round"/>
                <v:path arrowok="t"/>
              </v:shape>
              <v:shape id="_x0000_s1109" style="position:absolute;left:8899;top:14787;width:318;height:720;rotation:-479849fd;mso-position-horizontal:absolute;mso-position-vertical:absolute" coordsize="270,706" path="m270,l,706e" filled="f" fillcolor="black" strokecolor="#969696" strokeweight="1pt">
                <v:stroke dashstyle="1 1" endcap="round"/>
                <v:path arrowok="t"/>
              </v:shape>
              <v:shape id="_x0000_s1110" style="position:absolute;left:9168;top:14787;width:318;height:720;rotation:-479849fd;mso-position-horizontal:absolute;mso-position-vertical:absolute" coordsize="270,706" path="m270,l,706e" filled="f" fillcolor="black" strokecolor="#969696" strokeweight="1pt">
                <v:stroke dashstyle="1 1" endcap="round"/>
                <v:path arrowok="t"/>
              </v:shape>
              <v:shape id="_x0000_s1111" style="position:absolute;left:9436;top:14787;width:318;height:720;rotation:-479849fd;mso-position-horizontal:absolute;mso-position-vertical:absolute" coordsize="270,706" path="m270,l,706e" filled="f" fillcolor="black" strokecolor="#969696" strokeweight="1pt">
                <v:stroke dashstyle="1 1" endcap="round"/>
                <v:path arrowok="t"/>
              </v:shape>
              <v:shape id="_x0000_s1112" style="position:absolute;left:9705;top:14787;width:318;height:720;rotation:-479849fd;mso-position-horizontal:absolute;mso-position-vertical:absolute" coordsize="270,706" path="m270,l,706e" filled="f" fillcolor="black" strokecolor="#969696" strokeweight="1pt">
                <v:stroke dashstyle="1 1" endcap="round"/>
                <v:path arrowok="t"/>
              </v:shape>
              <v:shape id="_x0000_s1113" style="position:absolute;left:9974;top:14787;width:318;height:720;rotation:-479849fd;mso-position-horizontal:absolute;mso-position-vertical:absolute" coordsize="270,706" path="m270,l,706e" filled="f" fillcolor="black" strokecolor="#969696" strokeweight="1pt">
                <v:stroke dashstyle="1 1" endcap="round"/>
                <v:path arrowok="t"/>
              </v:shape>
              <v:shape id="_x0000_s1114" style="position:absolute;left:10243;top:14787;width:318;height:720;rotation:-479849fd;mso-position-horizontal:absolute;mso-position-vertical:absolute" coordsize="270,706" path="m270,l,706e" filled="f" fillcolor="black" strokecolor="#969696" strokeweight="1pt">
                <v:stroke dashstyle="1 1" endcap="round"/>
                <v:path arrowok="t"/>
              </v:shape>
              <v:shape id="_x0000_s1115" style="position:absolute;left:10511;top:14787;width:318;height:720;rotation:-479849fd;mso-position-horizontal:absolute;mso-position-vertical:absolute" coordsize="270,706" path="m270,l,706e" filled="f" fillcolor="black" strokecolor="#969696" strokeweight="1pt">
                <v:stroke dashstyle="1 1" endcap="round"/>
                <v:path arrowok="t"/>
              </v:shape>
              <v:shape id="_x0000_s1116" style="position:absolute;left:10780;top:14787;width:318;height:720;rotation:-479849fd;mso-position-horizontal:absolute;mso-position-vertical:absolute" coordsize="270,706" path="m270,l,706e" filled="f" fillcolor="black" strokecolor="#969696" strokeweight="1pt">
                <v:stroke dashstyle="1 1" endcap="round"/>
                <v:path arrowok="t"/>
              </v:shape>
              <v:shape id="_x0000_s1117" style="position:absolute;left:11049;top:14787;width:318;height:720;rotation:-479849fd;mso-position-horizontal:absolute;mso-position-vertical:absolute" coordsize="270,706" path="m270,l,706e" filled="f" fillcolor="black" strokecolor="#969696" strokeweight="1pt">
                <v:stroke dashstyle="1 1" endcap="round"/>
                <v:path arrowok="t"/>
              </v:shape>
            </v:group>
          </v:group>
        </w:pict>
      </w:r>
    </w:p>
    <w:p w:rsidR="00C27D3E" w:rsidRPr="00031984" w:rsidRDefault="00C27D3E" w:rsidP="0077340A">
      <w:pPr>
        <w:rPr>
          <w:color w:val="000000"/>
        </w:rPr>
      </w:pPr>
    </w:p>
    <w:p w:rsidR="00C27D3E" w:rsidRPr="00CE49F1" w:rsidRDefault="00C27D3E" w:rsidP="0077340A">
      <w:pPr>
        <w:rPr>
          <w:rFonts w:ascii="Hand writing Mutlu" w:hAnsi="Hand writing Mutlu"/>
          <w:color w:val="000000"/>
          <w:sz w:val="36"/>
          <w:szCs w:val="36"/>
        </w:rPr>
      </w:pPr>
      <w:r>
        <w:rPr>
          <w:noProof/>
          <w:lang w:eastAsia="tr-TR"/>
        </w:rPr>
        <w:pict>
          <v:group id="_x0000_s1118" style="position:absolute;margin-left:-12.9pt;margin-top:31.6pt;width:568.2pt;height:31.5pt;z-index:251657728" coordorigin="567,14787" coordsize="10800,720">
            <v:group id="_x0000_s1119" style="position:absolute;left:567;top:14787;width:10800;height:720" coordorigin="567,14787" coordsize="10800,720">
              <v:rect id="_x0000_s1120" style="position:absolute;left:567;top:15286;width:10800;height:221" filled="f" fillcolor="black" strokecolor="#3cc" strokeweight=".62pt">
                <v:stroke dashstyle="1 1" endcap="round"/>
                <v:path arrowok="t"/>
              </v:rect>
              <v:rect id="_x0000_s1121" style="position:absolute;left:567;top:15009;width:10800;height:277" filled="f" fillcolor="black" strokecolor="red" strokeweight=".62pt">
                <v:stroke dashstyle="1 1" endcap="round"/>
                <v:path arrowok="t"/>
              </v:rect>
              <v:rect id="_x0000_s1122" style="position:absolute;left:567;top:14787;width:10800;height:222" filled="f" fillcolor="black" strokecolor="#3cc" strokeweight=".62pt">
                <v:stroke dashstyle="1 1" endcap="round"/>
                <v:path arrowok="t"/>
                <v:textbox style="mso-next-textbox:#_x0000_s1122">
                  <w:txbxContent>
                    <w:p w:rsidR="00C27D3E" w:rsidRDefault="00C27D3E" w:rsidP="0077340A"/>
                  </w:txbxContent>
                </v:textbox>
              </v:rect>
            </v:group>
            <v:group id="_x0000_s1123" style="position:absolute;left:567;top:14787;width:10800;height:720" coordorigin="567,14787" coordsize="10800,720">
              <v:shape id="_x0000_s1124" style="position:absolute;left:567;top:14787;width:318;height:720;rotation:-479849fd;mso-position-horizontal:absolute;mso-position-vertical:absolute" coordsize="270,706" path="m270,l,706e" filled="f" fillcolor="black" strokecolor="#969696" strokeweight="1pt">
                <v:stroke dashstyle="1 1" endcap="round"/>
                <v:path arrowok="t"/>
              </v:shape>
              <v:shape id="_x0000_s1125" style="position:absolute;left:1105;top:14787;width:318;height:720;rotation:-479849fd;mso-position-horizontal:absolute;mso-position-vertical:absolute" coordsize="270,706" path="m270,l,706e" filled="f" fillcolor="black" strokecolor="#969696" strokeweight="1pt">
                <v:stroke dashstyle="1 1" endcap="round"/>
                <v:path arrowok="t"/>
              </v:shape>
              <v:shape id="_x0000_s1126" style="position:absolute;left:836;top:14787;width:318;height:720;rotation:-479849fd;mso-position-horizontal:absolute;mso-position-vertical:absolute" coordsize="270,706" path="m270,l,706e" filled="f" fillcolor="black" strokecolor="#969696" strokeweight="1pt">
                <v:stroke dashstyle="1 1" endcap="round"/>
                <v:path arrowok="t"/>
              </v:shape>
              <v:shape id="_x0000_s1127" style="position:absolute;left:1373;top:14787;width:318;height:720;rotation:-479849fd;mso-position-horizontal:absolute;mso-position-vertical:absolute" coordsize="270,706" path="m270,l,706e" filled="f" fillcolor="black" strokecolor="#969696" strokeweight="1pt">
                <v:stroke dashstyle="1 1" endcap="round"/>
                <v:path arrowok="t"/>
              </v:shape>
              <v:shape id="_x0000_s1128" style="position:absolute;left:1642;top:14787;width:318;height:720;rotation:-479849fd;mso-position-horizontal:absolute;mso-position-vertical:absolute" coordsize="270,706" path="m270,l,706e" filled="f" fillcolor="black" strokecolor="#969696" strokeweight="1pt">
                <v:stroke dashstyle="1 1" endcap="round"/>
                <v:path arrowok="t"/>
              </v:shape>
              <v:shape id="_x0000_s1129" style="position:absolute;left:1911;top:14787;width:318;height:720;rotation:-479849fd;mso-position-horizontal:absolute;mso-position-vertical:absolute" coordsize="270,706" path="m270,l,706e" filled="f" fillcolor="black" strokecolor="#969696" strokeweight="1pt">
                <v:stroke dashstyle="1 1" endcap="round"/>
                <v:path arrowok="t"/>
              </v:shape>
              <v:shape id="_x0000_s1130" style="position:absolute;left:2180;top:14787;width:318;height:720;rotation:-479849fd;mso-position-horizontal:absolute;mso-position-vertical:absolute" coordsize="270,706" path="m270,l,706e" filled="f" fillcolor="black" strokecolor="#969696" strokeweight="1pt">
                <v:stroke dashstyle="1 1" endcap="round"/>
                <v:path arrowok="t"/>
              </v:shape>
              <v:shape id="_x0000_s1131" style="position:absolute;left:2448;top:14787;width:318;height:720;rotation:-479849fd;mso-position-horizontal:absolute;mso-position-vertical:absolute" coordsize="270,706" path="m270,l,706e" filled="f" fillcolor="black" strokecolor="#969696" strokeweight="1pt">
                <v:stroke dashstyle="1 1" endcap="round"/>
                <v:path arrowok="t"/>
              </v:shape>
              <v:shape id="_x0000_s1132" style="position:absolute;left:2727;top:14787;width:318;height:720;rotation:-479849fd;mso-position-horizontal:absolute;mso-position-vertical:absolute" coordsize="270,706" path="m270,l,706e" filled="f" fillcolor="black" strokecolor="#969696" strokeweight="1pt">
                <v:stroke dashstyle="1 1" endcap="round"/>
                <v:path arrowok="t"/>
              </v:shape>
              <v:shape id="_x0000_s1133" style="position:absolute;left:2986;top:14787;width:318;height:720;rotation:-479849fd;mso-position-horizontal:absolute;mso-position-vertical:absolute" coordsize="270,706" path="m270,l,706e" filled="f" fillcolor="black" strokecolor="#969696" strokeweight="1pt">
                <v:stroke dashstyle="1 1" endcap="round"/>
                <v:path arrowok="t"/>
              </v:shape>
              <v:shape id="_x0000_s1134" style="position:absolute;left:3255;top:14787;width:318;height:720;rotation:-479849fd;mso-position-horizontal:absolute;mso-position-vertical:absolute" coordsize="270,706" path="m270,l,706e" filled="f" fillcolor="black" strokecolor="#969696" strokeweight="1pt">
                <v:stroke dashstyle="1 1" endcap="round"/>
                <v:path arrowok="t"/>
              </v:shape>
              <v:shape id="_x0000_s1135" style="position:absolute;left:3523;top:14787;width:318;height:720;rotation:-479849fd;mso-position-horizontal:absolute;mso-position-vertical:absolute" coordsize="270,706" path="m270,l,706e" filled="f" fillcolor="black" strokecolor="#969696" strokeweight="1pt">
                <v:stroke dashstyle="1 1" endcap="round"/>
                <v:path arrowok="t"/>
              </v:shape>
              <v:shape id="_x0000_s1136" style="position:absolute;left:3792;top:14787;width:318;height:720;rotation:-479849fd;mso-position-horizontal:absolute;mso-position-vertical:absolute" coordsize="270,706" path="m270,l,706e" filled="f" fillcolor="black" strokecolor="#969696" strokeweight="1pt">
                <v:stroke dashstyle="1 1" endcap="round"/>
                <v:path arrowok="t"/>
              </v:shape>
              <v:shape id="_x0000_s1137" style="position:absolute;left:4061;top:14787;width:318;height:720;rotation:-479849fd;mso-position-horizontal:absolute;mso-position-vertical:absolute" coordsize="270,706" path="m270,l,706e" filled="f" fillcolor="black" strokecolor="#969696" strokeweight="1pt">
                <v:stroke dashstyle="1 1" endcap="round"/>
                <v:path arrowok="t"/>
              </v:shape>
              <v:shape id="_x0000_s1138" style="position:absolute;left:4330;top:14787;width:318;height:720;rotation:-479849fd;mso-position-horizontal:absolute;mso-position-vertical:absolute" coordsize="270,706" path="m270,l,706e" filled="f" fillcolor="black" strokecolor="#969696" strokeweight="1pt">
                <v:stroke dashstyle="1 1" endcap="round"/>
                <v:path arrowok="t"/>
              </v:shape>
              <v:shape id="_x0000_s1139" style="position:absolute;left:4599;top:14787;width:318;height:720;rotation:-479849fd;mso-position-horizontal:absolute;mso-position-vertical:absolute" coordsize="270,706" path="m270,l,706e" filled="f" fillcolor="black" strokecolor="#969696" strokeweight="1pt">
                <v:stroke dashstyle="1 1" endcap="round"/>
                <v:path arrowok="t"/>
              </v:shape>
              <v:shape id="_x0000_s1140" style="position:absolute;left:4867;top:14787;width:318;height:720;rotation:-479849fd;mso-position-horizontal:absolute;mso-position-vertical:absolute" coordsize="270,706" path="m270,l,706e" filled="f" fillcolor="black" strokecolor="#969696" strokeweight="1pt">
                <v:stroke dashstyle="1 1" endcap="round"/>
                <v:path arrowok="t"/>
              </v:shape>
              <v:shape id="_x0000_s1141" style="position:absolute;left:5136;top:14787;width:318;height:720;rotation:-479849fd;mso-position-horizontal:absolute;mso-position-vertical:absolute" coordsize="270,706" path="m270,l,706e" filled="f" fillcolor="black" strokecolor="#969696" strokeweight="1pt">
                <v:stroke dashstyle="1 1" endcap="round"/>
                <v:path arrowok="t"/>
              </v:shape>
              <v:shape id="_x0000_s1142" style="position:absolute;left:5405;top:14787;width:318;height:720;rotation:-479849fd;mso-position-horizontal:absolute;mso-position-vertical:absolute" coordsize="270,706" path="m270,l,706e" filled="f" fillcolor="black" strokecolor="#969696" strokeweight="1pt">
                <v:stroke dashstyle="1 1" endcap="round"/>
                <v:path arrowok="t"/>
              </v:shape>
              <v:shape id="_x0000_s1143" style="position:absolute;left:5674;top:14787;width:318;height:720;rotation:-479849fd;mso-position-horizontal:absolute;mso-position-vertical:absolute" coordsize="270,706" path="m270,l,706e" filled="f" fillcolor="black" strokecolor="#969696" strokeweight="1pt">
                <v:stroke dashstyle="1 1" endcap="round"/>
                <v:path arrowok="t"/>
              </v:shape>
              <v:shape id="_x0000_s1144" style="position:absolute;left:5942;top:14787;width:318;height:720;rotation:-479849fd;mso-position-horizontal:absolute;mso-position-vertical:absolute" coordsize="270,706" path="m270,l,706e" filled="f" fillcolor="black" strokecolor="#969696" strokeweight="1pt">
                <v:stroke dashstyle="1 1" endcap="round"/>
                <v:path arrowok="t"/>
              </v:shape>
              <v:shape id="_x0000_s1145" style="position:absolute;left:6211;top:14787;width:318;height:720;rotation:-479849fd;mso-position-horizontal:absolute;mso-position-vertical:absolute" coordsize="270,706" path="m270,l,706e" filled="f" fillcolor="black" strokecolor="#969696" strokeweight="1pt">
                <v:stroke dashstyle="1 1" endcap="round"/>
                <v:path arrowok="t"/>
              </v:shape>
              <v:shape id="_x0000_s1146" style="position:absolute;left:6480;top:14787;width:318;height:720;rotation:-479849fd;mso-position-horizontal:absolute;mso-position-vertical:absolute" coordsize="270,706" path="m270,l,706e" filled="f" fillcolor="black" strokecolor="#969696" strokeweight="1pt">
                <v:stroke dashstyle="1 1" endcap="round"/>
                <v:path arrowok="t"/>
              </v:shape>
              <v:shape id="_x0000_s1147" style="position:absolute;left:6749;top:14787;width:318;height:720;rotation:-479849fd;mso-position-horizontal:absolute;mso-position-vertical:absolute" coordsize="270,706" path="m270,l,706e" filled="f" fillcolor="black" strokecolor="#969696" strokeweight="1pt">
                <v:stroke dashstyle="1 1" endcap="round"/>
                <v:path arrowok="t"/>
              </v:shape>
              <v:shape id="_x0000_s1148" style="position:absolute;left:7017;top:14787;width:318;height:720;rotation:-479849fd;mso-position-horizontal:absolute;mso-position-vertical:absolute" coordsize="270,706" path="m270,l,706e" filled="f" fillcolor="black" strokecolor="#969696" strokeweight="1pt">
                <v:stroke dashstyle="1 1" endcap="round"/>
                <v:path arrowok="t"/>
              </v:shape>
              <v:shape id="_x0000_s1149" style="position:absolute;left:7286;top:14787;width:318;height:720;rotation:-479849fd;mso-position-horizontal:absolute;mso-position-vertical:absolute" coordsize="270,706" path="m270,l,706e" filled="f" fillcolor="black" strokecolor="#969696" strokeweight="1pt">
                <v:stroke dashstyle="1 1" endcap="round"/>
                <v:path arrowok="t"/>
              </v:shape>
              <v:shape id="_x0000_s1150" style="position:absolute;left:7555;top:14787;width:318;height:720;rotation:-479849fd;mso-position-horizontal:absolute;mso-position-vertical:absolute" coordsize="270,706" path="m270,l,706e" filled="f" fillcolor="black" strokecolor="#969696" strokeweight="1pt">
                <v:stroke dashstyle="1 1" endcap="round"/>
                <v:path arrowok="t"/>
              </v:shape>
              <v:shape id="_x0000_s1151" style="position:absolute;left:7824;top:14787;width:318;height:720;rotation:-479849fd;mso-position-horizontal:absolute;mso-position-vertical:absolute" coordsize="270,706" path="m270,l,706e" filled="f" fillcolor="black" strokecolor="#969696" strokeweight="1pt">
                <v:stroke dashstyle="1 1" endcap="round"/>
                <v:path arrowok="t"/>
              </v:shape>
              <v:shape id="_x0000_s1152" style="position:absolute;left:8093;top:14787;width:318;height:720;rotation:-479849fd;mso-position-horizontal:absolute;mso-position-vertical:absolute" coordsize="270,706" path="m270,l,706e" filled="f" fillcolor="black" strokecolor="#969696" strokeweight="1pt">
                <v:stroke dashstyle="1 1" endcap="round"/>
                <v:path arrowok="t"/>
              </v:shape>
              <v:shape id="_x0000_s1153" style="position:absolute;left:8361;top:14787;width:318;height:720;rotation:-479849fd;mso-position-horizontal:absolute;mso-position-vertical:absolute" coordsize="270,706" path="m270,l,706e" filled="f" fillcolor="black" strokecolor="#969696" strokeweight="1pt">
                <v:stroke dashstyle="1 1" endcap="round"/>
                <v:path arrowok="t"/>
              </v:shape>
              <v:shape id="_x0000_s1154" style="position:absolute;left:8630;top:14787;width:318;height:720;rotation:-479849fd;mso-position-horizontal:absolute;mso-position-vertical:absolute" coordsize="270,706" path="m270,l,706e" filled="f" fillcolor="black" strokecolor="#969696" strokeweight="1pt">
                <v:stroke dashstyle="1 1" endcap="round"/>
                <v:path arrowok="t"/>
              </v:shape>
              <v:shape id="_x0000_s1155" style="position:absolute;left:8899;top:14787;width:318;height:720;rotation:-479849fd;mso-position-horizontal:absolute;mso-position-vertical:absolute" coordsize="270,706" path="m270,l,706e" filled="f" fillcolor="black" strokecolor="#969696" strokeweight="1pt">
                <v:stroke dashstyle="1 1" endcap="round"/>
                <v:path arrowok="t"/>
              </v:shape>
              <v:shape id="_x0000_s1156" style="position:absolute;left:9168;top:14787;width:318;height:720;rotation:-479849fd;mso-position-horizontal:absolute;mso-position-vertical:absolute" coordsize="270,706" path="m270,l,706e" filled="f" fillcolor="black" strokecolor="#969696" strokeweight="1pt">
                <v:stroke dashstyle="1 1" endcap="round"/>
                <v:path arrowok="t"/>
              </v:shape>
              <v:shape id="_x0000_s1157" style="position:absolute;left:9436;top:14787;width:318;height:720;rotation:-479849fd;mso-position-horizontal:absolute;mso-position-vertical:absolute" coordsize="270,706" path="m270,l,706e" filled="f" fillcolor="black" strokecolor="#969696" strokeweight="1pt">
                <v:stroke dashstyle="1 1" endcap="round"/>
                <v:path arrowok="t"/>
              </v:shape>
              <v:shape id="_x0000_s1158" style="position:absolute;left:9705;top:14787;width:318;height:720;rotation:-479849fd;mso-position-horizontal:absolute;mso-position-vertical:absolute" coordsize="270,706" path="m270,l,706e" filled="f" fillcolor="black" strokecolor="#969696" strokeweight="1pt">
                <v:stroke dashstyle="1 1" endcap="round"/>
                <v:path arrowok="t"/>
              </v:shape>
              <v:shape id="_x0000_s1159" style="position:absolute;left:9974;top:14787;width:318;height:720;rotation:-479849fd;mso-position-horizontal:absolute;mso-position-vertical:absolute" coordsize="270,706" path="m270,l,706e" filled="f" fillcolor="black" strokecolor="#969696" strokeweight="1pt">
                <v:stroke dashstyle="1 1" endcap="round"/>
                <v:path arrowok="t"/>
              </v:shape>
              <v:shape id="_x0000_s1160" style="position:absolute;left:10243;top:14787;width:318;height:720;rotation:-479849fd;mso-position-horizontal:absolute;mso-position-vertical:absolute" coordsize="270,706" path="m270,l,706e" filled="f" fillcolor="black" strokecolor="#969696" strokeweight="1pt">
                <v:stroke dashstyle="1 1" endcap="round"/>
                <v:path arrowok="t"/>
              </v:shape>
              <v:shape id="_x0000_s1161" style="position:absolute;left:10511;top:14787;width:318;height:720;rotation:-479849fd;mso-position-horizontal:absolute;mso-position-vertical:absolute" coordsize="270,706" path="m270,l,706e" filled="f" fillcolor="black" strokecolor="#969696" strokeweight="1pt">
                <v:stroke dashstyle="1 1" endcap="round"/>
                <v:path arrowok="t"/>
              </v:shape>
              <v:shape id="_x0000_s1162" style="position:absolute;left:10780;top:14787;width:318;height:720;rotation:-479849fd;mso-position-horizontal:absolute;mso-position-vertical:absolute" coordsize="270,706" path="m270,l,706e" filled="f" fillcolor="black" strokecolor="#969696" strokeweight="1pt">
                <v:stroke dashstyle="1 1" endcap="round"/>
                <v:path arrowok="t"/>
              </v:shape>
              <v:shape id="_x0000_s1163" style="position:absolute;left:11049;top:14787;width:318;height:720;rotation:-479849fd;mso-position-horizontal:absolute;mso-position-vertical:absolute" coordsize="270,706" path="m270,l,706e" filled="f" fillcolor="black" strokecolor="#969696" strokeweight="1pt">
                <v:stroke dashstyle="1 1" endcap="round"/>
                <v:path arrowok="t"/>
              </v:shape>
            </v:group>
          </v:group>
        </w:pict>
      </w:r>
      <w:r w:rsidRPr="00CE49F1">
        <w:rPr>
          <w:rFonts w:ascii="Hand writing Mutlu" w:hAnsi="Hand writing Mutlu"/>
          <w:color w:val="000000"/>
          <w:sz w:val="36"/>
          <w:szCs w:val="36"/>
        </w:rPr>
        <w:t xml:space="preserve">3- </w:t>
      </w:r>
      <w:r w:rsidRPr="00CE49F1">
        <w:rPr>
          <w:rFonts w:ascii="Hand writing Mutlu" w:hAnsi="Hand writing Mutlu"/>
          <w:sz w:val="36"/>
          <w:szCs w:val="36"/>
        </w:rPr>
        <w:t>Horoz  tilkiye nasıl bir cevap verdi</w:t>
      </w:r>
      <w:r w:rsidRPr="00CE49F1">
        <w:rPr>
          <w:rFonts w:ascii="Hand writing Mutlu" w:hAnsi="Hand writing Mutlu"/>
          <w:color w:val="000000"/>
          <w:sz w:val="36"/>
          <w:szCs w:val="36"/>
        </w:rPr>
        <w:t>?</w:t>
      </w:r>
    </w:p>
    <w:p w:rsidR="00C27D3E" w:rsidRPr="00031984" w:rsidRDefault="00C27D3E" w:rsidP="0077340A">
      <w:pPr>
        <w:tabs>
          <w:tab w:val="left" w:pos="989"/>
        </w:tabs>
        <w:rPr>
          <w:color w:val="000000"/>
        </w:rPr>
      </w:pPr>
    </w:p>
    <w:p w:rsidR="00C27D3E" w:rsidRPr="00004736" w:rsidRDefault="00C27D3E" w:rsidP="0077340A">
      <w:pPr>
        <w:rPr>
          <w:rFonts w:ascii="Hand writing Mutlu" w:hAnsi="Hand writing Mutlu"/>
          <w:color w:val="000000"/>
          <w:sz w:val="36"/>
          <w:szCs w:val="36"/>
        </w:rPr>
      </w:pPr>
      <w:r>
        <w:rPr>
          <w:noProof/>
          <w:lang w:eastAsia="tr-TR"/>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164" type="#_x0000_t53" style="position:absolute;margin-left:463.55pt;margin-top:69.45pt;width:96.6pt;height:24.2pt;z-index:251659776" strokecolor="#b2a1c7" strokeweight="1pt">
            <v:fill color2="#ccc0d9" focusposition="1" focussize="" focus="100%" type="gradient"/>
            <v:shadow on="t" type="perspective" color="#3f3151" opacity=".5" offset="1pt" offset2="-3pt"/>
            <v:textbox>
              <w:txbxContent>
                <w:p w:rsidR="00C27D3E" w:rsidRPr="00CE49F1" w:rsidRDefault="00C27D3E">
                  <w:pPr>
                    <w:rPr>
                      <w:rFonts w:ascii="Comic Sans MS" w:hAnsi="Comic Sans MS"/>
                      <w:b/>
                      <w:i/>
                      <w:color w:val="7030A0"/>
                    </w:rPr>
                  </w:pPr>
                  <w:r w:rsidRPr="00CE49F1">
                    <w:rPr>
                      <w:rFonts w:ascii="Comic Sans MS" w:hAnsi="Comic Sans MS"/>
                      <w:b/>
                      <w:i/>
                      <w:color w:val="7030A0"/>
                    </w:rPr>
                    <w:t>a.betus</w:t>
                  </w:r>
                </w:p>
              </w:txbxContent>
            </v:textbox>
          </v:shape>
        </w:pict>
      </w:r>
      <w:r>
        <w:rPr>
          <w:noProof/>
          <w:lang w:eastAsia="tr-TR"/>
        </w:rPr>
        <w:pict>
          <v:group id="_x0000_s1165" style="position:absolute;margin-left:-12.9pt;margin-top:33.05pt;width:568.2pt;height:31.5pt;z-index:251658752" coordorigin="567,14787" coordsize="10800,720">
            <v:group id="_x0000_s1166" style="position:absolute;left:567;top:14787;width:10800;height:720" coordorigin="567,14787" coordsize="10800,720">
              <v:rect id="_x0000_s1167" style="position:absolute;left:567;top:15286;width:10800;height:221" filled="f" fillcolor="black" strokecolor="#3cc" strokeweight=".62pt">
                <v:stroke dashstyle="1 1" endcap="round"/>
                <v:path arrowok="t"/>
              </v:rect>
              <v:rect id="_x0000_s1168" style="position:absolute;left:567;top:15009;width:10800;height:277" filled="f" fillcolor="black" strokecolor="red" strokeweight=".62pt">
                <v:stroke dashstyle="1 1" endcap="round"/>
                <v:path arrowok="t"/>
              </v:rect>
              <v:rect id="_x0000_s1169" style="position:absolute;left:567;top:14787;width:10800;height:222" filled="f" fillcolor="black" strokecolor="#3cc" strokeweight=".62pt">
                <v:stroke dashstyle="1 1" endcap="round"/>
                <v:path arrowok="t"/>
                <v:textbox style="mso-next-textbox:#_x0000_s1169">
                  <w:txbxContent>
                    <w:p w:rsidR="00C27D3E" w:rsidRDefault="00C27D3E" w:rsidP="0077340A"/>
                  </w:txbxContent>
                </v:textbox>
              </v:rect>
            </v:group>
            <v:group id="_x0000_s1170" style="position:absolute;left:567;top:14787;width:10800;height:720" coordorigin="567,14787" coordsize="10800,720">
              <v:shape id="_x0000_s1171" style="position:absolute;left:567;top:14787;width:318;height:720;rotation:-479849fd;mso-position-horizontal:absolute;mso-position-vertical:absolute" coordsize="270,706" path="m270,l,706e" filled="f" fillcolor="black" strokecolor="#969696" strokeweight="1pt">
                <v:stroke dashstyle="1 1" endcap="round"/>
                <v:path arrowok="t"/>
              </v:shape>
              <v:shape id="_x0000_s1172" style="position:absolute;left:1105;top:14787;width:318;height:720;rotation:-479849fd;mso-position-horizontal:absolute;mso-position-vertical:absolute" coordsize="270,706" path="m270,l,706e" filled="f" fillcolor="black" strokecolor="#969696" strokeweight="1pt">
                <v:stroke dashstyle="1 1" endcap="round"/>
                <v:path arrowok="t"/>
              </v:shape>
              <v:shape id="_x0000_s1173" style="position:absolute;left:836;top:14787;width:318;height:720;rotation:-479849fd;mso-position-horizontal:absolute;mso-position-vertical:absolute" coordsize="270,706" path="m270,l,706e" filled="f" fillcolor="black" strokecolor="#969696" strokeweight="1pt">
                <v:stroke dashstyle="1 1" endcap="round"/>
                <v:path arrowok="t"/>
              </v:shape>
              <v:shape id="_x0000_s1174" style="position:absolute;left:1373;top:14787;width:318;height:720;rotation:-479849fd;mso-position-horizontal:absolute;mso-position-vertical:absolute" coordsize="270,706" path="m270,l,706e" filled="f" fillcolor="black" strokecolor="#969696" strokeweight="1pt">
                <v:stroke dashstyle="1 1" endcap="round"/>
                <v:path arrowok="t"/>
              </v:shape>
              <v:shape id="_x0000_s1175" style="position:absolute;left:1642;top:14787;width:318;height:720;rotation:-479849fd;mso-position-horizontal:absolute;mso-position-vertical:absolute" coordsize="270,706" path="m270,l,706e" filled="f" fillcolor="black" strokecolor="#969696" strokeweight="1pt">
                <v:stroke dashstyle="1 1" endcap="round"/>
                <v:path arrowok="t"/>
              </v:shape>
              <v:shape id="_x0000_s1176" style="position:absolute;left:1911;top:14787;width:318;height:720;rotation:-479849fd;mso-position-horizontal:absolute;mso-position-vertical:absolute" coordsize="270,706" path="m270,l,706e" filled="f" fillcolor="black" strokecolor="#969696" strokeweight="1pt">
                <v:stroke dashstyle="1 1" endcap="round"/>
                <v:path arrowok="t"/>
              </v:shape>
              <v:shape id="_x0000_s1177" style="position:absolute;left:2180;top:14787;width:318;height:720;rotation:-479849fd;mso-position-horizontal:absolute;mso-position-vertical:absolute" coordsize="270,706" path="m270,l,706e" filled="f" fillcolor="black" strokecolor="#969696" strokeweight="1pt">
                <v:stroke dashstyle="1 1" endcap="round"/>
                <v:path arrowok="t"/>
              </v:shape>
              <v:shape id="_x0000_s1178" style="position:absolute;left:2448;top:14787;width:318;height:720;rotation:-479849fd;mso-position-horizontal:absolute;mso-position-vertical:absolute" coordsize="270,706" path="m270,l,706e" filled="f" fillcolor="black" strokecolor="#969696" strokeweight="1pt">
                <v:stroke dashstyle="1 1" endcap="round"/>
                <v:path arrowok="t"/>
              </v:shape>
              <v:shape id="_x0000_s1179" style="position:absolute;left:2727;top:14787;width:318;height:720;rotation:-479849fd;mso-position-horizontal:absolute;mso-position-vertical:absolute" coordsize="270,706" path="m270,l,706e" filled="f" fillcolor="black" strokecolor="#969696" strokeweight="1pt">
                <v:stroke dashstyle="1 1" endcap="round"/>
                <v:path arrowok="t"/>
              </v:shape>
              <v:shape id="_x0000_s1180" style="position:absolute;left:2986;top:14787;width:318;height:720;rotation:-479849fd;mso-position-horizontal:absolute;mso-position-vertical:absolute" coordsize="270,706" path="m270,l,706e" filled="f" fillcolor="black" strokecolor="#969696" strokeweight="1pt">
                <v:stroke dashstyle="1 1" endcap="round"/>
                <v:path arrowok="t"/>
              </v:shape>
              <v:shape id="_x0000_s1181" style="position:absolute;left:3255;top:14787;width:318;height:720;rotation:-479849fd;mso-position-horizontal:absolute;mso-position-vertical:absolute" coordsize="270,706" path="m270,l,706e" filled="f" fillcolor="black" strokecolor="#969696" strokeweight="1pt">
                <v:stroke dashstyle="1 1" endcap="round"/>
                <v:path arrowok="t"/>
              </v:shape>
              <v:shape id="_x0000_s1182" style="position:absolute;left:3523;top:14787;width:318;height:720;rotation:-479849fd;mso-position-horizontal:absolute;mso-position-vertical:absolute" coordsize="270,706" path="m270,l,706e" filled="f" fillcolor="black" strokecolor="#969696" strokeweight="1pt">
                <v:stroke dashstyle="1 1" endcap="round"/>
                <v:path arrowok="t"/>
              </v:shape>
              <v:shape id="_x0000_s1183" style="position:absolute;left:3792;top:14787;width:318;height:720;rotation:-479849fd;mso-position-horizontal:absolute;mso-position-vertical:absolute" coordsize="270,706" path="m270,l,706e" filled="f" fillcolor="black" strokecolor="#969696" strokeweight="1pt">
                <v:stroke dashstyle="1 1" endcap="round"/>
                <v:path arrowok="t"/>
              </v:shape>
              <v:shape id="_x0000_s1184" style="position:absolute;left:4061;top:14787;width:318;height:720;rotation:-479849fd;mso-position-horizontal:absolute;mso-position-vertical:absolute" coordsize="270,706" path="m270,l,706e" filled="f" fillcolor="black" strokecolor="#969696" strokeweight="1pt">
                <v:stroke dashstyle="1 1" endcap="round"/>
                <v:path arrowok="t"/>
              </v:shape>
              <v:shape id="_x0000_s1185" style="position:absolute;left:4330;top:14787;width:318;height:720;rotation:-479849fd;mso-position-horizontal:absolute;mso-position-vertical:absolute" coordsize="270,706" path="m270,l,706e" filled="f" fillcolor="black" strokecolor="#969696" strokeweight="1pt">
                <v:stroke dashstyle="1 1" endcap="round"/>
                <v:path arrowok="t"/>
              </v:shape>
              <v:shape id="_x0000_s1186" style="position:absolute;left:4599;top:14787;width:318;height:720;rotation:-479849fd;mso-position-horizontal:absolute;mso-position-vertical:absolute" coordsize="270,706" path="m270,l,706e" filled="f" fillcolor="black" strokecolor="#969696" strokeweight="1pt">
                <v:stroke dashstyle="1 1" endcap="round"/>
                <v:path arrowok="t"/>
              </v:shape>
              <v:shape id="_x0000_s1187" style="position:absolute;left:4867;top:14787;width:318;height:720;rotation:-479849fd;mso-position-horizontal:absolute;mso-position-vertical:absolute" coordsize="270,706" path="m270,l,706e" filled="f" fillcolor="black" strokecolor="#969696" strokeweight="1pt">
                <v:stroke dashstyle="1 1" endcap="round"/>
                <v:path arrowok="t"/>
              </v:shape>
              <v:shape id="_x0000_s1188" style="position:absolute;left:5136;top:14787;width:318;height:720;rotation:-479849fd;mso-position-horizontal:absolute;mso-position-vertical:absolute" coordsize="270,706" path="m270,l,706e" filled="f" fillcolor="black" strokecolor="#969696" strokeweight="1pt">
                <v:stroke dashstyle="1 1" endcap="round"/>
                <v:path arrowok="t"/>
              </v:shape>
              <v:shape id="_x0000_s1189" style="position:absolute;left:5405;top:14787;width:318;height:720;rotation:-479849fd;mso-position-horizontal:absolute;mso-position-vertical:absolute" coordsize="270,706" path="m270,l,706e" filled="f" fillcolor="black" strokecolor="#969696" strokeweight="1pt">
                <v:stroke dashstyle="1 1" endcap="round"/>
                <v:path arrowok="t"/>
              </v:shape>
              <v:shape id="_x0000_s1190" style="position:absolute;left:5674;top:14787;width:318;height:720;rotation:-479849fd;mso-position-horizontal:absolute;mso-position-vertical:absolute" coordsize="270,706" path="m270,l,706e" filled="f" fillcolor="black" strokecolor="#969696" strokeweight="1pt">
                <v:stroke dashstyle="1 1" endcap="round"/>
                <v:path arrowok="t"/>
              </v:shape>
              <v:shape id="_x0000_s1191" style="position:absolute;left:5942;top:14787;width:318;height:720;rotation:-479849fd;mso-position-horizontal:absolute;mso-position-vertical:absolute" coordsize="270,706" path="m270,l,706e" filled="f" fillcolor="black" strokecolor="#969696" strokeweight="1pt">
                <v:stroke dashstyle="1 1" endcap="round"/>
                <v:path arrowok="t"/>
              </v:shape>
              <v:shape id="_x0000_s1192" style="position:absolute;left:6211;top:14787;width:318;height:720;rotation:-479849fd;mso-position-horizontal:absolute;mso-position-vertical:absolute" coordsize="270,706" path="m270,l,706e" filled="f" fillcolor="black" strokecolor="#969696" strokeweight="1pt">
                <v:stroke dashstyle="1 1" endcap="round"/>
                <v:path arrowok="t"/>
              </v:shape>
              <v:shape id="_x0000_s1193" style="position:absolute;left:6480;top:14787;width:318;height:720;rotation:-479849fd;mso-position-horizontal:absolute;mso-position-vertical:absolute" coordsize="270,706" path="m270,l,706e" filled="f" fillcolor="black" strokecolor="#969696" strokeweight="1pt">
                <v:stroke dashstyle="1 1" endcap="round"/>
                <v:path arrowok="t"/>
              </v:shape>
              <v:shape id="_x0000_s1194" style="position:absolute;left:6749;top:14787;width:318;height:720;rotation:-479849fd;mso-position-horizontal:absolute;mso-position-vertical:absolute" coordsize="270,706" path="m270,l,706e" filled="f" fillcolor="black" strokecolor="#969696" strokeweight="1pt">
                <v:stroke dashstyle="1 1" endcap="round"/>
                <v:path arrowok="t"/>
              </v:shape>
              <v:shape id="_x0000_s1195" style="position:absolute;left:7017;top:14787;width:318;height:720;rotation:-479849fd;mso-position-horizontal:absolute;mso-position-vertical:absolute" coordsize="270,706" path="m270,l,706e" filled="f" fillcolor="black" strokecolor="#969696" strokeweight="1pt">
                <v:stroke dashstyle="1 1" endcap="round"/>
                <v:path arrowok="t"/>
              </v:shape>
              <v:shape id="_x0000_s1196" style="position:absolute;left:7286;top:14787;width:318;height:720;rotation:-479849fd;mso-position-horizontal:absolute;mso-position-vertical:absolute" coordsize="270,706" path="m270,l,706e" filled="f" fillcolor="black" strokecolor="#969696" strokeweight="1pt">
                <v:stroke dashstyle="1 1" endcap="round"/>
                <v:path arrowok="t"/>
              </v:shape>
              <v:shape id="_x0000_s1197" style="position:absolute;left:7555;top:14787;width:318;height:720;rotation:-479849fd;mso-position-horizontal:absolute;mso-position-vertical:absolute" coordsize="270,706" path="m270,l,706e" filled="f" fillcolor="black" strokecolor="#969696" strokeweight="1pt">
                <v:stroke dashstyle="1 1" endcap="round"/>
                <v:path arrowok="t"/>
              </v:shape>
              <v:shape id="_x0000_s1198" style="position:absolute;left:7824;top:14787;width:318;height:720;rotation:-479849fd;mso-position-horizontal:absolute;mso-position-vertical:absolute" coordsize="270,706" path="m270,l,706e" filled="f" fillcolor="black" strokecolor="#969696" strokeweight="1pt">
                <v:stroke dashstyle="1 1" endcap="round"/>
                <v:path arrowok="t"/>
              </v:shape>
              <v:shape id="_x0000_s1199" style="position:absolute;left:8093;top:14787;width:318;height:720;rotation:-479849fd;mso-position-horizontal:absolute;mso-position-vertical:absolute" coordsize="270,706" path="m270,l,706e" filled="f" fillcolor="black" strokecolor="#969696" strokeweight="1pt">
                <v:stroke dashstyle="1 1" endcap="round"/>
                <v:path arrowok="t"/>
              </v:shape>
              <v:shape id="_x0000_s1200" style="position:absolute;left:8361;top:14787;width:318;height:720;rotation:-479849fd;mso-position-horizontal:absolute;mso-position-vertical:absolute" coordsize="270,706" path="m270,l,706e" filled="f" fillcolor="black" strokecolor="#969696" strokeweight="1pt">
                <v:stroke dashstyle="1 1" endcap="round"/>
                <v:path arrowok="t"/>
              </v:shape>
              <v:shape id="_x0000_s1201" style="position:absolute;left:8630;top:14787;width:318;height:720;rotation:-479849fd;mso-position-horizontal:absolute;mso-position-vertical:absolute" coordsize="270,706" path="m270,l,706e" filled="f" fillcolor="black" strokecolor="#969696" strokeweight="1pt">
                <v:stroke dashstyle="1 1" endcap="round"/>
                <v:path arrowok="t"/>
              </v:shape>
              <v:shape id="_x0000_s1202" style="position:absolute;left:8899;top:14787;width:318;height:720;rotation:-479849fd;mso-position-horizontal:absolute;mso-position-vertical:absolute" coordsize="270,706" path="m270,l,706e" filled="f" fillcolor="black" strokecolor="#969696" strokeweight="1pt">
                <v:stroke dashstyle="1 1" endcap="round"/>
                <v:path arrowok="t"/>
              </v:shape>
              <v:shape id="_x0000_s1203" style="position:absolute;left:9168;top:14787;width:318;height:720;rotation:-479849fd;mso-position-horizontal:absolute;mso-position-vertical:absolute" coordsize="270,706" path="m270,l,706e" filled="f" fillcolor="black" strokecolor="#969696" strokeweight="1pt">
                <v:stroke dashstyle="1 1" endcap="round"/>
                <v:path arrowok="t"/>
              </v:shape>
              <v:shape id="_x0000_s1204" style="position:absolute;left:9436;top:14787;width:318;height:720;rotation:-479849fd;mso-position-horizontal:absolute;mso-position-vertical:absolute" coordsize="270,706" path="m270,l,706e" filled="f" fillcolor="black" strokecolor="#969696" strokeweight="1pt">
                <v:stroke dashstyle="1 1" endcap="round"/>
                <v:path arrowok="t"/>
              </v:shape>
              <v:shape id="_x0000_s1205" style="position:absolute;left:9705;top:14787;width:318;height:720;rotation:-479849fd;mso-position-horizontal:absolute;mso-position-vertical:absolute" coordsize="270,706" path="m270,l,706e" filled="f" fillcolor="black" strokecolor="#969696" strokeweight="1pt">
                <v:stroke dashstyle="1 1" endcap="round"/>
                <v:path arrowok="t"/>
              </v:shape>
              <v:shape id="_x0000_s1206" style="position:absolute;left:9974;top:14787;width:318;height:720;rotation:-479849fd;mso-position-horizontal:absolute;mso-position-vertical:absolute" coordsize="270,706" path="m270,l,706e" filled="f" fillcolor="black" strokecolor="#969696" strokeweight="1pt">
                <v:stroke dashstyle="1 1" endcap="round"/>
                <v:path arrowok="t"/>
              </v:shape>
              <v:shape id="_x0000_s1207" style="position:absolute;left:10243;top:14787;width:318;height:720;rotation:-479849fd;mso-position-horizontal:absolute;mso-position-vertical:absolute" coordsize="270,706" path="m270,l,706e" filled="f" fillcolor="black" strokecolor="#969696" strokeweight="1pt">
                <v:stroke dashstyle="1 1" endcap="round"/>
                <v:path arrowok="t"/>
              </v:shape>
              <v:shape id="_x0000_s1208" style="position:absolute;left:10511;top:14787;width:318;height:720;rotation:-479849fd;mso-position-horizontal:absolute;mso-position-vertical:absolute" coordsize="270,706" path="m270,l,706e" filled="f" fillcolor="black" strokecolor="#969696" strokeweight="1pt">
                <v:stroke dashstyle="1 1" endcap="round"/>
                <v:path arrowok="t"/>
              </v:shape>
              <v:shape id="_x0000_s1209" style="position:absolute;left:10780;top:14787;width:318;height:720;rotation:-479849fd;mso-position-horizontal:absolute;mso-position-vertical:absolute" coordsize="270,706" path="m270,l,706e" filled="f" fillcolor="black" strokecolor="#969696" strokeweight="1pt">
                <v:stroke dashstyle="1 1" endcap="round"/>
                <v:path arrowok="t"/>
              </v:shape>
              <v:shape id="_x0000_s1210" style="position:absolute;left:11049;top:14787;width:318;height:720;rotation:-479849fd;mso-position-horizontal:absolute;mso-position-vertical:absolute" coordsize="270,706" path="m270,l,706e" filled="f" fillcolor="black" strokecolor="#969696" strokeweight="1pt">
                <v:stroke dashstyle="1 1" endcap="round"/>
                <v:path arrowok="t"/>
              </v:shape>
            </v:group>
          </v:group>
        </w:pict>
      </w:r>
      <w:r w:rsidRPr="00CE49F1">
        <w:rPr>
          <w:rFonts w:ascii="Hand writing Mutlu" w:hAnsi="Hand writing Mutlu"/>
          <w:color w:val="000000"/>
          <w:sz w:val="36"/>
          <w:szCs w:val="36"/>
        </w:rPr>
        <w:t xml:space="preserve">4- </w:t>
      </w:r>
      <w:r w:rsidRPr="00CE49F1">
        <w:rPr>
          <w:rFonts w:ascii="Hand writing Mutlu" w:hAnsi="Hand writing Mutlu"/>
          <w:sz w:val="36"/>
          <w:szCs w:val="36"/>
        </w:rPr>
        <w:t>Tilki neden oradan uzaklaştı</w:t>
      </w:r>
      <w:r w:rsidRPr="00CE49F1">
        <w:rPr>
          <w:rFonts w:ascii="Hand writing Mutlu" w:hAnsi="Hand writing Mutlu"/>
          <w:color w:val="000000"/>
          <w:sz w:val="36"/>
          <w:szCs w:val="36"/>
        </w:rPr>
        <w:t>?</w:t>
      </w:r>
    </w:p>
    <w:sectPr w:rsidR="00C27D3E" w:rsidRPr="00004736" w:rsidSect="0077340A">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LFABET98">
    <w:altName w:val="Courier New"/>
    <w:panose1 w:val="00000400000000000000"/>
    <w:charset w:val="00"/>
    <w:family w:val="auto"/>
    <w:pitch w:val="variable"/>
    <w:sig w:usb0="00000007" w:usb1="00000000" w:usb2="00000000" w:usb3="00000000" w:csb0="00000011" w:csb1="00000000"/>
  </w:font>
  <w:font w:name="Hand writing Mutlu">
    <w:altName w:val="Courier New"/>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69B4"/>
    <w:rsid w:val="00004736"/>
    <w:rsid w:val="00020E93"/>
    <w:rsid w:val="00031984"/>
    <w:rsid w:val="00093CEB"/>
    <w:rsid w:val="002746A9"/>
    <w:rsid w:val="002C1F3B"/>
    <w:rsid w:val="002E27B1"/>
    <w:rsid w:val="003161D9"/>
    <w:rsid w:val="003A7E8A"/>
    <w:rsid w:val="003E69B4"/>
    <w:rsid w:val="00401BC8"/>
    <w:rsid w:val="004E32D5"/>
    <w:rsid w:val="00641B86"/>
    <w:rsid w:val="0077340A"/>
    <w:rsid w:val="00893D8A"/>
    <w:rsid w:val="009575F2"/>
    <w:rsid w:val="009625A9"/>
    <w:rsid w:val="009B50B0"/>
    <w:rsid w:val="00A11D8E"/>
    <w:rsid w:val="00AE2244"/>
    <w:rsid w:val="00C27D3E"/>
    <w:rsid w:val="00CD3D4F"/>
    <w:rsid w:val="00CE49F1"/>
    <w:rsid w:val="00D0178F"/>
    <w:rsid w:val="00DA05B9"/>
    <w:rsid w:val="00DB459D"/>
    <w:rsid w:val="00E93620"/>
    <w:rsid w:val="00EB762C"/>
    <w:rsid w:val="00FD7CE6"/>
    <w:rsid w:val="00FF683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1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CE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CE49F1"/>
    <w:pPr>
      <w:spacing w:after="0" w:line="240" w:lineRule="auto"/>
      <w:jc w:val="center"/>
    </w:pPr>
    <w:rPr>
      <w:rFonts w:ascii="Arial" w:eastAsia="Times New Roman" w:hAnsi="Arial"/>
      <w:b/>
      <w:bCs/>
      <w:sz w:val="24"/>
      <w:szCs w:val="24"/>
      <w:lang w:eastAsia="tr-TR"/>
    </w:rPr>
  </w:style>
  <w:style w:type="character" w:customStyle="1" w:styleId="TitleChar">
    <w:name w:val="Title Char"/>
    <w:basedOn w:val="DefaultParagraphFont"/>
    <w:link w:val="Title"/>
    <w:uiPriority w:val="99"/>
    <w:locked/>
    <w:rsid w:val="00CE49F1"/>
    <w:rPr>
      <w:rFonts w:ascii="Arial" w:hAnsi="Arial" w:cs="Times New Roman"/>
      <w:b/>
      <w:bCs/>
      <w:sz w:val="24"/>
      <w:szCs w:val="24"/>
      <w:lang w:eastAsia="tr-TR"/>
    </w:rPr>
  </w:style>
  <w:style w:type="paragraph" w:styleId="BodyText">
    <w:name w:val="Body Text"/>
    <w:basedOn w:val="Normal"/>
    <w:link w:val="BodyTextChar"/>
    <w:uiPriority w:val="99"/>
    <w:rsid w:val="00CE49F1"/>
    <w:pPr>
      <w:spacing w:after="0" w:line="240" w:lineRule="auto"/>
      <w:jc w:val="both"/>
    </w:pPr>
    <w:rPr>
      <w:rFonts w:ascii="ALFABET98" w:eastAsia="Times New Roman" w:hAnsi="ALFABET98"/>
      <w:sz w:val="28"/>
      <w:szCs w:val="24"/>
      <w:lang w:eastAsia="tr-TR"/>
    </w:rPr>
  </w:style>
  <w:style w:type="character" w:customStyle="1" w:styleId="BodyTextChar">
    <w:name w:val="Body Text Char"/>
    <w:basedOn w:val="DefaultParagraphFont"/>
    <w:link w:val="BodyText"/>
    <w:uiPriority w:val="99"/>
    <w:locked/>
    <w:rsid w:val="00CE49F1"/>
    <w:rPr>
      <w:rFonts w:ascii="ALFABET98" w:hAnsi="ALFABET98" w:cs="Times New Roman"/>
      <w:sz w:val="24"/>
      <w:szCs w:val="24"/>
      <w:lang w:eastAsia="tr-TR"/>
    </w:rPr>
  </w:style>
  <w:style w:type="character" w:styleId="Hyperlink">
    <w:name w:val="Hyperlink"/>
    <w:basedOn w:val="DefaultParagraphFont"/>
    <w:uiPriority w:val="99"/>
    <w:rsid w:val="00CD3D4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10962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Pages>
  <Words>147</Words>
  <Characters>839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misbahımmm</dc:creator>
  <cp:keywords>www.sorubak.com</cp:keywords>
  <dc:description/>
  <cp:lastModifiedBy>edanur</cp:lastModifiedBy>
  <cp:revision>3</cp:revision>
  <cp:lastPrinted>2014-12-25T19:41:00Z</cp:lastPrinted>
  <dcterms:created xsi:type="dcterms:W3CDTF">2015-02-09T22:02:00Z</dcterms:created>
  <dcterms:modified xsi:type="dcterms:W3CDTF">2015-02-10T12:50:00Z</dcterms:modified>
</cp:coreProperties>
</file>