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613" w:rsidRDefault="006B7613" w:rsidP="00136822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1.95pt;margin-top:202.9pt;width:279pt;height:254.25pt;z-index:251656704" strokeweight="2.5pt">
            <v:shadow color="#868686"/>
            <v:textbox>
              <w:txbxContent>
                <w:p w:rsidR="006B7613" w:rsidRDefault="006B7613"/>
                <w:p w:rsidR="006B7613" w:rsidRPr="008F769C" w:rsidRDefault="006B7613">
                  <w:pP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 xml:space="preserve"> </w:t>
                  </w:r>
                  <w:r w:rsidRPr="008F769C"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>ÜÇGEN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margin-left:319.95pt;margin-top:195.4pt;width:237pt;height:236.25pt;z-index:251657728" strokeweight="2.5pt">
            <v:shadow color="#868686"/>
            <v:textbox>
              <w:txbxContent>
                <w:p w:rsidR="006B7613" w:rsidRDefault="006B7613"/>
                <w:p w:rsidR="006B7613" w:rsidRDefault="006B7613"/>
                <w:p w:rsidR="006B7613" w:rsidRPr="008F769C" w:rsidRDefault="006B7613">
                  <w:pP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</w:pPr>
                  <w:r>
                    <w:t xml:space="preserve">  </w:t>
                  </w:r>
                  <w:r w:rsidRPr="008F769C"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>ÇEMBER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8" style="position:absolute;margin-left:280.95pt;margin-top:-13.85pt;width:276pt;height:173.25pt;z-index:251655680" strokeweight="2.5pt">
            <v:shadow color="#868686"/>
            <v:textbox>
              <w:txbxContent>
                <w:p w:rsidR="006B7613" w:rsidRDefault="006B7613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</w:p>
                <w:p w:rsidR="006B7613" w:rsidRPr="008F769C" w:rsidRDefault="006B7613">
                  <w:pPr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</w:t>
                  </w:r>
                  <w:r w:rsidRPr="008F769C"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  <w:t>DİKDÖRTGEN</w:t>
                  </w:r>
                </w:p>
              </w:txbxContent>
            </v:textbox>
          </v:rect>
        </w:pict>
      </w:r>
      <w:r>
        <w:rPr>
          <w:noProof/>
          <w:lang w:eastAsia="tr-TR"/>
        </w:rPr>
      </w:r>
      <w:r>
        <w:pict>
          <v:rect id="_x0000_s1029" style="width:183.75pt;height:173.25pt;mso-position-horizontal-relative:char;mso-position-vertical-relative:line" strokeweight="2.5pt">
            <v:shadow color="#868686"/>
            <v:textbox style="mso-next-textbox:#_x0000_s1029">
              <w:txbxContent>
                <w:p w:rsidR="006B7613" w:rsidRDefault="006B7613">
                  <w:r>
                    <w:t xml:space="preserve">                        </w:t>
                  </w:r>
                </w:p>
                <w:p w:rsidR="006B7613" w:rsidRDefault="006B7613"/>
                <w:p w:rsidR="006B7613" w:rsidRPr="008F769C" w:rsidRDefault="006B7613" w:rsidP="00136822">
                  <w:pPr>
                    <w:jc w:val="center"/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</w:pPr>
                  <w:r w:rsidRPr="008F769C">
                    <w:rPr>
                      <w:rFonts w:ascii="Hand writing Mutlu" w:hAnsi="Hand writing Mutlu"/>
                      <w:b/>
                      <w:sz w:val="56"/>
                      <w:szCs w:val="56"/>
                    </w:rPr>
                    <w:t>KARE</w:t>
                  </w:r>
                </w:p>
              </w:txbxContent>
            </v:textbox>
            <w10:anchorlock/>
          </v:rect>
        </w:pict>
      </w:r>
    </w:p>
    <w:p w:rsidR="006B7613" w:rsidRDefault="006B7613" w:rsidP="00822114">
      <w:pPr>
        <w:rPr>
          <w:rFonts w:ascii="Hand writing Mutlu" w:hAnsi="Hand writing Mutlu"/>
          <w:sz w:val="30"/>
          <w:szCs w:val="30"/>
        </w:rPr>
      </w:pPr>
      <w:hyperlink r:id="rId4" w:history="1">
        <w:r>
          <w:rPr>
            <w:rStyle w:val="Hyperlink"/>
            <w:rFonts w:ascii="Hand writing Mutlu" w:hAnsi="Hand writing Mutlu"/>
            <w:sz w:val="30"/>
            <w:szCs w:val="30"/>
          </w:rPr>
          <w:t>www.sorubak.com</w:t>
        </w:r>
      </w:hyperlink>
      <w:r>
        <w:rPr>
          <w:rFonts w:ascii="Hand writing Mutlu" w:hAnsi="Hand writing Mutlu"/>
          <w:sz w:val="30"/>
          <w:szCs w:val="30"/>
        </w:rPr>
        <w:t xml:space="preserve"> </w:t>
      </w:r>
    </w:p>
    <w:p w:rsidR="006B7613" w:rsidRPr="00CD6B09" w:rsidRDefault="006B7613" w:rsidP="00CD6B09"/>
    <w:p w:rsidR="006B7613" w:rsidRPr="00CD6B09" w:rsidRDefault="006B7613" w:rsidP="00CD6B09"/>
    <w:p w:rsidR="006B7613" w:rsidRPr="00CD6B09" w:rsidRDefault="006B7613" w:rsidP="00CD6B09"/>
    <w:p w:rsidR="006B7613" w:rsidRPr="00CD6B09" w:rsidRDefault="006B7613" w:rsidP="00CD6B09"/>
    <w:p w:rsidR="006B7613" w:rsidRPr="00CD6B09" w:rsidRDefault="006B7613" w:rsidP="00CD6B09"/>
    <w:p w:rsidR="006B7613" w:rsidRPr="00CD6B09" w:rsidRDefault="006B7613" w:rsidP="00CD6B09"/>
    <w:p w:rsidR="006B7613" w:rsidRPr="00CD6B09" w:rsidRDefault="006B7613" w:rsidP="00CD6B09"/>
    <w:p w:rsidR="006B7613" w:rsidRPr="00CD6B09" w:rsidRDefault="006B7613" w:rsidP="00CD6B09"/>
    <w:p w:rsidR="006B7613" w:rsidRPr="00CD6B09" w:rsidRDefault="006B7613" w:rsidP="00CD6B09"/>
    <w:p w:rsidR="006B7613" w:rsidRPr="00CD6B09" w:rsidRDefault="006B7613" w:rsidP="00CD6B09"/>
    <w:p w:rsidR="006B7613" w:rsidRPr="00CD6B09" w:rsidRDefault="006B7613" w:rsidP="00CD6B09"/>
    <w:p w:rsidR="006B7613" w:rsidRDefault="006B7613" w:rsidP="00CD6B09">
      <w:r>
        <w:rPr>
          <w:noProof/>
          <w:lang w:eastAsia="tr-TR"/>
        </w:rPr>
        <w:pict>
          <v:shape id="_x0000_s1030" type="#_x0000_t120" style="position:absolute;margin-left:6.45pt;margin-top:18.25pt;width:237.75pt;height:243.75pt;z-index:251658752" fillcolor="#d8d8d8" strokeweight="2.5pt">
            <v:shadow color="#868686"/>
            <v:textbox>
              <w:txbxContent>
                <w:p w:rsidR="006B7613" w:rsidRDefault="006B7613"/>
                <w:p w:rsidR="006B7613" w:rsidRDefault="006B7613"/>
                <w:p w:rsidR="006B7613" w:rsidRPr="008F769C" w:rsidRDefault="006B7613">
                  <w:pPr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</w:pPr>
                  <w:r w:rsidRPr="008F769C">
                    <w:rPr>
                      <w:rFonts w:ascii="Hand writing Mutlu" w:hAnsi="Hand writing Mutlu"/>
                      <w:b/>
                      <w:sz w:val="72"/>
                      <w:szCs w:val="72"/>
                    </w:rPr>
                    <w:t>DAİRE</w:t>
                  </w:r>
                </w:p>
              </w:txbxContent>
            </v:textbox>
          </v:shape>
        </w:pict>
      </w:r>
    </w:p>
    <w:p w:rsidR="006B7613" w:rsidRPr="004F56C9" w:rsidRDefault="006B7613" w:rsidP="008C4D19">
      <w:pPr>
        <w:tabs>
          <w:tab w:val="left" w:pos="1215"/>
        </w:tabs>
        <w:rPr>
          <w:sz w:val="72"/>
          <w:szCs w:val="72"/>
        </w:rPr>
      </w:pPr>
      <w:r>
        <w:rPr>
          <w:sz w:val="72"/>
          <w:szCs w:val="72"/>
        </w:rPr>
        <w:t xml:space="preserve">                                         </w:t>
      </w:r>
      <w:r w:rsidRPr="004F56C9">
        <w:rPr>
          <w:sz w:val="72"/>
          <w:szCs w:val="72"/>
        </w:rPr>
        <w:t xml:space="preserve">GEOMETRİK </w:t>
      </w:r>
      <w:r>
        <w:rPr>
          <w:sz w:val="72"/>
          <w:szCs w:val="72"/>
        </w:rPr>
        <w:t xml:space="preserve">                                                                              </w:t>
      </w:r>
    </w:p>
    <w:p w:rsidR="006B7613" w:rsidRPr="004F56C9" w:rsidRDefault="006B7613" w:rsidP="008C4D19">
      <w:pPr>
        <w:tabs>
          <w:tab w:val="left" w:pos="1215"/>
        </w:tabs>
        <w:rPr>
          <w:sz w:val="72"/>
          <w:szCs w:val="72"/>
        </w:rPr>
      </w:pPr>
      <w:r>
        <w:t xml:space="preserve">                                                                                                                                          </w:t>
      </w:r>
      <w:r w:rsidRPr="004F56C9">
        <w:rPr>
          <w:sz w:val="72"/>
          <w:szCs w:val="72"/>
        </w:rPr>
        <w:t>ŞEKİLLE</w:t>
      </w:r>
      <w:r>
        <w:rPr>
          <w:sz w:val="72"/>
          <w:szCs w:val="72"/>
        </w:rPr>
        <w:t>R</w:t>
      </w:r>
    </w:p>
    <w:p w:rsidR="006B7613" w:rsidRPr="00CD6B09" w:rsidRDefault="006B7613" w:rsidP="00CD6B09">
      <w:pPr>
        <w:tabs>
          <w:tab w:val="left" w:pos="7260"/>
        </w:tabs>
      </w:pPr>
    </w:p>
    <w:sectPr w:rsidR="006B7613" w:rsidRPr="00CD6B09" w:rsidSect="00136822">
      <w:pgSz w:w="11906" w:h="16838"/>
      <w:pgMar w:top="1417" w:right="282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6822"/>
    <w:rsid w:val="00080E9A"/>
    <w:rsid w:val="00136822"/>
    <w:rsid w:val="001B1422"/>
    <w:rsid w:val="002C3FDD"/>
    <w:rsid w:val="004F56C9"/>
    <w:rsid w:val="005A6477"/>
    <w:rsid w:val="006B7613"/>
    <w:rsid w:val="006F34BB"/>
    <w:rsid w:val="0079710C"/>
    <w:rsid w:val="007B302B"/>
    <w:rsid w:val="00822114"/>
    <w:rsid w:val="008C4D19"/>
    <w:rsid w:val="008F769C"/>
    <w:rsid w:val="00CD6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10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D6B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15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56</Words>
  <Characters>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Erdal Mert</dc:creator>
  <cp:keywords>www.sorubak.com</cp:keywords>
  <dc:description/>
  <cp:lastModifiedBy>edanur</cp:lastModifiedBy>
  <cp:revision>6</cp:revision>
  <dcterms:created xsi:type="dcterms:W3CDTF">2014-01-01T20:37:00Z</dcterms:created>
  <dcterms:modified xsi:type="dcterms:W3CDTF">2015-02-10T12:51:00Z</dcterms:modified>
</cp:coreProperties>
</file>