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39" w:rsidRPr="000B3965" w:rsidRDefault="00573539" w:rsidP="009B79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CUMHURİYET</w:t>
      </w:r>
      <w:r w:rsidRPr="000B3965">
        <w:rPr>
          <w:rFonts w:ascii="Times New Roman" w:hAnsi="Times New Roman"/>
        </w:rPr>
        <w:t xml:space="preserve"> İLKOKULU</w:t>
      </w:r>
      <w:r>
        <w:rPr>
          <w:rFonts w:ascii="Times New Roman" w:hAnsi="Times New Roman"/>
        </w:rPr>
        <w:t xml:space="preserve"> 2014-2015</w:t>
      </w:r>
      <w:r w:rsidRPr="000B3965">
        <w:rPr>
          <w:rFonts w:ascii="Times New Roman" w:hAnsi="Times New Roman"/>
        </w:rPr>
        <w:t xml:space="preserve"> EĞİTİM ÖĞRETİM YILI </w:t>
      </w:r>
      <w:r>
        <w:rPr>
          <w:rFonts w:ascii="Times New Roman" w:hAnsi="Times New Roman"/>
        </w:rPr>
        <w:t xml:space="preserve"> 1. SINIF </w:t>
      </w:r>
      <w:r w:rsidRPr="000B3965">
        <w:rPr>
          <w:rFonts w:ascii="Times New Roman" w:hAnsi="Times New Roman"/>
        </w:rPr>
        <w:t>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84"/>
      </w:tblGrid>
      <w:tr w:rsidR="00573539" w:rsidRPr="00E174D5" w:rsidTr="00A86ADF">
        <w:trPr>
          <w:trHeight w:val="126"/>
        </w:trPr>
        <w:tc>
          <w:tcPr>
            <w:tcW w:w="9884" w:type="dxa"/>
            <w:shd w:val="clear" w:color="auto" w:fill="E5B8B7"/>
            <w:vAlign w:val="center"/>
          </w:tcPr>
          <w:p w:rsidR="00573539" w:rsidRPr="007A116D" w:rsidRDefault="00573539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116D">
              <w:rPr>
                <w:rFonts w:ascii="Times New Roman" w:hAnsi="Times New Roman"/>
                <w:b/>
              </w:rPr>
              <w:t>A-ÖĞRETMENE TESLİM EDİLECEK MALZEMELER</w:t>
            </w:r>
          </w:p>
        </w:tc>
      </w:tr>
      <w:tr w:rsidR="00573539" w:rsidRPr="00E174D5" w:rsidTr="00E53DC3">
        <w:trPr>
          <w:trHeight w:val="387"/>
        </w:trPr>
        <w:tc>
          <w:tcPr>
            <w:tcW w:w="9884" w:type="dxa"/>
          </w:tcPr>
          <w:p w:rsidR="00573539" w:rsidRPr="00E174D5" w:rsidRDefault="00573539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1 Top A4 fotokopi </w:t>
            </w:r>
            <w:r w:rsidRPr="00E174D5">
              <w:rPr>
                <w:rFonts w:ascii="Times New Roman" w:hAnsi="Times New Roman"/>
              </w:rPr>
              <w:t>kâğıdı.</w:t>
            </w:r>
          </w:p>
          <w:p w:rsidR="00573539" w:rsidRPr="007A116D" w:rsidRDefault="00573539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74D5">
              <w:rPr>
                <w:rFonts w:ascii="Times New Roman" w:hAnsi="Times New Roman"/>
              </w:rPr>
              <w:t xml:space="preserve">5 adet kırmızı kalem. 5 adet kurşun kalem 2HB </w:t>
            </w:r>
            <w:r w:rsidRPr="007A116D">
              <w:rPr>
                <w:rFonts w:ascii="Times New Roman" w:hAnsi="Times New Roman"/>
              </w:rPr>
              <w:t>(Kalemler Köşeli Değil Mutlaka Yuvarlak Olmalı) (Kesinlikle çocuklarınıza basmalı kalem almayınız. )</w:t>
            </w:r>
          </w:p>
          <w:p w:rsidR="00573539" w:rsidRPr="00E174D5" w:rsidRDefault="00573539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E174D5">
              <w:rPr>
                <w:rFonts w:ascii="Times New Roman" w:hAnsi="Times New Roman"/>
              </w:rPr>
              <w:t>1 top A4 renkli kağıt (5 yada 10 renkli)</w:t>
            </w:r>
          </w:p>
          <w:p w:rsidR="00573539" w:rsidRPr="00E174D5" w:rsidRDefault="00573539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Öğrencinin 2 tane vesikalık resmi  </w:t>
            </w:r>
          </w:p>
          <w:p w:rsidR="00573539" w:rsidRPr="007A116D" w:rsidRDefault="00573539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2 </w:t>
            </w:r>
            <w:r>
              <w:rPr>
                <w:rFonts w:ascii="Times New Roman" w:hAnsi="Times New Roman"/>
              </w:rPr>
              <w:t>adet çıtçıtlı plastik zarf dosya( öğrencinin adı yazılmış etiketle beraber)</w:t>
            </w:r>
          </w:p>
        </w:tc>
      </w:tr>
      <w:tr w:rsidR="00573539" w:rsidRPr="00E174D5" w:rsidTr="00E53DC3">
        <w:trPr>
          <w:trHeight w:val="129"/>
        </w:trPr>
        <w:tc>
          <w:tcPr>
            <w:tcW w:w="9884" w:type="dxa"/>
            <w:shd w:val="clear" w:color="auto" w:fill="8DB3E2"/>
            <w:vAlign w:val="center"/>
          </w:tcPr>
          <w:p w:rsidR="00573539" w:rsidRPr="007A116D" w:rsidRDefault="00573539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174D5">
              <w:rPr>
                <w:rFonts w:ascii="Times New Roman" w:hAnsi="Times New Roman"/>
                <w:b/>
              </w:rPr>
              <w:t>B- EVDE BULUNMASI GEREKEN MALZEMELER</w:t>
            </w:r>
          </w:p>
        </w:tc>
      </w:tr>
      <w:tr w:rsidR="00573539" w:rsidRPr="00E174D5" w:rsidTr="00E53DC3">
        <w:trPr>
          <w:trHeight w:val="378"/>
        </w:trPr>
        <w:tc>
          <w:tcPr>
            <w:tcW w:w="9884" w:type="dxa"/>
          </w:tcPr>
          <w:p w:rsidR="00573539" w:rsidRPr="00E174D5" w:rsidRDefault="00573539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</w:rPr>
              <w:t>12 '</w:t>
            </w:r>
            <w:r w:rsidRPr="007A116D">
              <w:rPr>
                <w:rFonts w:ascii="Times New Roman" w:hAnsi="Times New Roman"/>
              </w:rPr>
              <w:t>li sulu</w:t>
            </w:r>
            <w:r w:rsidRPr="00E15056">
              <w:rPr>
                <w:rFonts w:ascii="Times New Roman" w:hAnsi="Times New Roman"/>
              </w:rPr>
              <w:t xml:space="preserve"> boya</w:t>
            </w:r>
            <w:r w:rsidRPr="007A116D">
              <w:rPr>
                <w:rFonts w:ascii="Times New Roman" w:hAnsi="Times New Roman"/>
              </w:rPr>
              <w:t xml:space="preserve"> (kaliteli bir marka (çocuğunuzun sağlığı için))</w:t>
            </w:r>
          </w:p>
          <w:p w:rsidR="00573539" w:rsidRPr="00E174D5" w:rsidRDefault="00573539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</w:rPr>
              <w:t>12 'li</w:t>
            </w:r>
            <w:r w:rsidRPr="007A116D">
              <w:rPr>
                <w:rFonts w:ascii="Times New Roman" w:hAnsi="Times New Roman"/>
              </w:rPr>
              <w:t xml:space="preserve"> pastel boya (kaliteli bir marka (çocuğunuzun sağlığı için))</w:t>
            </w:r>
          </w:p>
          <w:p w:rsidR="00573539" w:rsidRPr="00E174D5" w:rsidRDefault="00573539" w:rsidP="009B79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Elişi kağıdı A4 1 top</w:t>
            </w:r>
          </w:p>
          <w:p w:rsidR="00573539" w:rsidRPr="00E174D5" w:rsidRDefault="00573539" w:rsidP="009B79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Karton A4 1 top</w:t>
            </w:r>
          </w:p>
          <w:p w:rsidR="00573539" w:rsidRPr="00E174D5" w:rsidRDefault="00573539" w:rsidP="009B79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B7954">
              <w:rPr>
                <w:rFonts w:ascii="Times New Roman" w:hAnsi="Times New Roman"/>
                <w:szCs w:val="20"/>
              </w:rPr>
              <w:t>Cetvel Seti</w:t>
            </w:r>
          </w:p>
        </w:tc>
      </w:tr>
      <w:tr w:rsidR="00573539" w:rsidRPr="00E174D5" w:rsidTr="00E53DC3">
        <w:trPr>
          <w:trHeight w:val="143"/>
        </w:trPr>
        <w:tc>
          <w:tcPr>
            <w:tcW w:w="9884" w:type="dxa"/>
            <w:shd w:val="clear" w:color="auto" w:fill="FABF8F"/>
            <w:vAlign w:val="center"/>
          </w:tcPr>
          <w:p w:rsidR="00573539" w:rsidRPr="007A116D" w:rsidRDefault="00573539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116D">
              <w:rPr>
                <w:rFonts w:ascii="Times New Roman" w:hAnsi="Times New Roman"/>
                <w:b/>
              </w:rPr>
              <w:t>C-KALEM KUTUSUNDA BULUNMASI GEREKEN MALZEMELER</w:t>
            </w:r>
          </w:p>
        </w:tc>
      </w:tr>
      <w:tr w:rsidR="00573539" w:rsidRPr="00E174D5" w:rsidTr="00E53DC3">
        <w:trPr>
          <w:trHeight w:val="475"/>
        </w:trPr>
        <w:tc>
          <w:tcPr>
            <w:tcW w:w="9884" w:type="dxa"/>
          </w:tcPr>
          <w:p w:rsidR="00573539" w:rsidRPr="00E174D5" w:rsidRDefault="00573539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3 Adet kaliteli yuvarlak kurşun kalem </w:t>
            </w:r>
          </w:p>
          <w:p w:rsidR="00573539" w:rsidRPr="007A116D" w:rsidRDefault="00573539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3 Adet yuvarlak kırmızı kurşun kalem</w:t>
            </w:r>
          </w:p>
          <w:p w:rsidR="00573539" w:rsidRPr="007A116D" w:rsidRDefault="00573539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Yumuşak, Leke Bırakmayan Kaliteli Silgi (Kanserojen Olduğu </w:t>
            </w:r>
            <w:r w:rsidRPr="00E174D5">
              <w:rPr>
                <w:rFonts w:ascii="Times New Roman" w:hAnsi="Times New Roman"/>
              </w:rPr>
              <w:t>İçin Kokulu</w:t>
            </w:r>
            <w:r w:rsidRPr="007A116D">
              <w:rPr>
                <w:rFonts w:ascii="Times New Roman" w:hAnsi="Times New Roman"/>
              </w:rPr>
              <w:t xml:space="preserve"> Silgi Alınmamalı)</w:t>
            </w:r>
          </w:p>
          <w:p w:rsidR="00573539" w:rsidRPr="007A116D" w:rsidRDefault="00573539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Kalemtıraş</w:t>
            </w:r>
            <w:r w:rsidRPr="00E174D5">
              <w:rPr>
                <w:rFonts w:ascii="Times New Roman" w:hAnsi="Times New Roman"/>
              </w:rPr>
              <w:t xml:space="preserve"> (</w:t>
            </w:r>
            <w:r w:rsidRPr="007A116D">
              <w:rPr>
                <w:rFonts w:ascii="Times New Roman" w:hAnsi="Times New Roman"/>
              </w:rPr>
              <w:t>çöpü içinde biriktirenlerden olsun</w:t>
            </w:r>
            <w:r w:rsidRPr="00E174D5">
              <w:rPr>
                <w:rFonts w:ascii="Times New Roman" w:hAnsi="Times New Roman"/>
              </w:rPr>
              <w:t>)</w:t>
            </w:r>
          </w:p>
        </w:tc>
      </w:tr>
      <w:tr w:rsidR="00573539" w:rsidRPr="00E174D5" w:rsidTr="00E53DC3">
        <w:trPr>
          <w:trHeight w:val="152"/>
        </w:trPr>
        <w:tc>
          <w:tcPr>
            <w:tcW w:w="9884" w:type="dxa"/>
            <w:shd w:val="clear" w:color="auto" w:fill="D6E3BC"/>
            <w:vAlign w:val="center"/>
          </w:tcPr>
          <w:p w:rsidR="00573539" w:rsidRPr="007A116D" w:rsidRDefault="00573539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A116D">
              <w:rPr>
                <w:rFonts w:ascii="Times New Roman" w:hAnsi="Times New Roman"/>
                <w:b/>
              </w:rPr>
              <w:t>Ç-</w:t>
            </w:r>
            <w:r>
              <w:rPr>
                <w:rFonts w:ascii="Times New Roman" w:hAnsi="Times New Roman"/>
                <w:b/>
              </w:rPr>
              <w:t xml:space="preserve">OKUL </w:t>
            </w:r>
            <w:r w:rsidRPr="007A116D">
              <w:rPr>
                <w:rFonts w:ascii="Times New Roman" w:hAnsi="Times New Roman"/>
                <w:b/>
              </w:rPr>
              <w:t>ÇANTASINDA OLMASI GEREKEN KIRTASİYE MALZEMELERİ</w:t>
            </w:r>
          </w:p>
        </w:tc>
      </w:tr>
      <w:tr w:rsidR="00573539" w:rsidRPr="00E174D5" w:rsidTr="00E53DC3">
        <w:trPr>
          <w:trHeight w:val="528"/>
        </w:trPr>
        <w:tc>
          <w:tcPr>
            <w:tcW w:w="9884" w:type="dxa"/>
          </w:tcPr>
          <w:p w:rsidR="00573539" w:rsidRPr="00E174D5" w:rsidRDefault="00573539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E15056">
              <w:rPr>
                <w:rFonts w:ascii="Times New Roman" w:hAnsi="Times New Roman"/>
              </w:rPr>
              <w:t xml:space="preserve"> adet kılavuz çizgili yazı defteri</w:t>
            </w:r>
            <w:r>
              <w:rPr>
                <w:rFonts w:ascii="Times New Roman" w:hAnsi="Times New Roman"/>
              </w:rPr>
              <w:t xml:space="preserve"> (çantasında 2 adet duracak diğerler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i evde kalacak )</w:t>
            </w:r>
          </w:p>
          <w:p w:rsidR="00573539" w:rsidRPr="00E174D5" w:rsidRDefault="00573539" w:rsidP="00E36E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</w:rPr>
              <w:t xml:space="preserve">40 </w:t>
            </w:r>
            <w:r w:rsidRPr="007A116D">
              <w:rPr>
                <w:rFonts w:ascii="Times New Roman" w:hAnsi="Times New Roman"/>
              </w:rPr>
              <w:t>yapraklı kareli</w:t>
            </w:r>
            <w:r w:rsidRPr="00E15056">
              <w:rPr>
                <w:rFonts w:ascii="Times New Roman" w:hAnsi="Times New Roman"/>
              </w:rPr>
              <w:t xml:space="preserve"> matematik defte</w:t>
            </w:r>
            <w:r>
              <w:rPr>
                <w:rFonts w:ascii="Times New Roman" w:hAnsi="Times New Roman"/>
              </w:rPr>
              <w:t>ri ve Abaküs</w:t>
            </w:r>
          </w:p>
          <w:p w:rsidR="00573539" w:rsidRPr="007A116D" w:rsidRDefault="00573539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bCs/>
              </w:rPr>
              <w:t xml:space="preserve">Bir adet kalem </w:t>
            </w:r>
            <w:r w:rsidRPr="00E174D5">
              <w:rPr>
                <w:rFonts w:ascii="Times New Roman" w:hAnsi="Times New Roman"/>
                <w:bCs/>
              </w:rPr>
              <w:t>kutusu</w:t>
            </w:r>
            <w:r w:rsidRPr="00E174D5">
              <w:rPr>
                <w:rFonts w:ascii="Times New Roman" w:hAnsi="Times New Roman"/>
              </w:rPr>
              <w:t xml:space="preserve"> iki</w:t>
            </w:r>
            <w:r w:rsidRPr="007A116D">
              <w:rPr>
                <w:rFonts w:ascii="Times New Roman" w:hAnsi="Times New Roman"/>
              </w:rPr>
              <w:t xml:space="preserve"> gözlü(Ses çıkarmayan, dikkat dağıtmayan olmalı.</w:t>
            </w:r>
            <w:r>
              <w:rPr>
                <w:rFonts w:ascii="Times New Roman" w:hAnsi="Times New Roman"/>
              </w:rPr>
              <w:t xml:space="preserve"> METAL OLMASIN</w:t>
            </w:r>
            <w:r w:rsidRPr="00E174D5">
              <w:rPr>
                <w:rFonts w:ascii="Times New Roman" w:hAnsi="Times New Roman"/>
              </w:rPr>
              <w:t>)</w:t>
            </w:r>
          </w:p>
          <w:p w:rsidR="00573539" w:rsidRPr="009B7954" w:rsidRDefault="00573539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bCs/>
              </w:rPr>
              <w:t>Çıtçıtlı dosya:</w:t>
            </w:r>
            <w:r w:rsidRPr="007A116D">
              <w:rPr>
                <w:rFonts w:ascii="Times New Roman" w:hAnsi="Times New Roman"/>
              </w:rPr>
              <w:t>(Ödevlerini koymak üzere kullanacak..)</w:t>
            </w:r>
            <w:r w:rsidRPr="00E174D5">
              <w:rPr>
                <w:rFonts w:ascii="Times New Roman" w:hAnsi="Times New Roman"/>
              </w:rPr>
              <w:t xml:space="preserve"> (</w:t>
            </w:r>
            <w:r w:rsidRPr="00E174D5">
              <w:rPr>
                <w:rFonts w:ascii="Times New Roman" w:hAnsi="Times New Roman"/>
                <w:bCs/>
              </w:rPr>
              <w:t>1 adet</w:t>
            </w:r>
            <w:r w:rsidRPr="00E174D5">
              <w:rPr>
                <w:rFonts w:ascii="Times New Roman" w:hAnsi="Times New Roman"/>
              </w:rPr>
              <w:t>)</w:t>
            </w:r>
          </w:p>
          <w:p w:rsidR="00573539" w:rsidRPr="009B7954" w:rsidRDefault="00573539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Telli resim defteri (küçük boy )</w:t>
            </w:r>
          </w:p>
          <w:p w:rsidR="00573539" w:rsidRPr="00E174D5" w:rsidRDefault="00573539" w:rsidP="009B79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</w:rPr>
              <w:t xml:space="preserve">12 'li kuru boya </w:t>
            </w:r>
            <w:r w:rsidRPr="007A116D">
              <w:rPr>
                <w:rFonts w:ascii="Times New Roman" w:hAnsi="Times New Roman"/>
              </w:rPr>
              <w:t>(kaliteli bir marka (çocuğunuzun sağlığı için))</w:t>
            </w:r>
          </w:p>
          <w:p w:rsidR="00573539" w:rsidRPr="00E174D5" w:rsidRDefault="00573539" w:rsidP="00BC49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</w:rPr>
              <w:t>Oyun hamuru</w:t>
            </w:r>
            <w:r>
              <w:rPr>
                <w:rFonts w:ascii="Times New Roman" w:hAnsi="Times New Roman"/>
              </w:rPr>
              <w:t xml:space="preserve"> , </w:t>
            </w:r>
            <w:r w:rsidRPr="00BC499B">
              <w:rPr>
                <w:rFonts w:ascii="Times New Roman" w:hAnsi="Times New Roman"/>
              </w:rPr>
              <w:t xml:space="preserve">Renkli fasulye ve çubuklar </w:t>
            </w:r>
          </w:p>
          <w:p w:rsidR="00573539" w:rsidRPr="00E174D5" w:rsidRDefault="00573539" w:rsidP="009B79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Defter düzeni için 1 kutu ataç</w:t>
            </w:r>
          </w:p>
          <w:p w:rsidR="00573539" w:rsidRPr="00E174D5" w:rsidRDefault="00573539" w:rsidP="009B79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Makas (plastik ve küt uçlu olmalı)</w:t>
            </w:r>
          </w:p>
          <w:p w:rsidR="00573539" w:rsidRPr="00E174D5" w:rsidRDefault="00573539" w:rsidP="00BC49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Pirit, ve şeffaf izole bant</w:t>
            </w:r>
          </w:p>
          <w:p w:rsidR="00573539" w:rsidRPr="00E174D5" w:rsidRDefault="00573539" w:rsidP="00BC49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BC499B">
              <w:rPr>
                <w:rFonts w:ascii="Times New Roman" w:hAnsi="Times New Roman"/>
              </w:rPr>
              <w:t xml:space="preserve">Renkli post it. </w:t>
            </w:r>
          </w:p>
          <w:p w:rsidR="00573539" w:rsidRPr="00E174D5" w:rsidRDefault="00573539" w:rsidP="009B795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573539" w:rsidRPr="00E174D5" w:rsidTr="00E53DC3">
        <w:trPr>
          <w:trHeight w:val="306"/>
        </w:trPr>
        <w:tc>
          <w:tcPr>
            <w:tcW w:w="9884" w:type="dxa"/>
            <w:shd w:val="clear" w:color="auto" w:fill="C2D69B"/>
            <w:vAlign w:val="center"/>
          </w:tcPr>
          <w:p w:rsidR="00573539" w:rsidRPr="007A116D" w:rsidRDefault="00573539" w:rsidP="007904F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b/>
              </w:rPr>
              <w:t>D-BESLENME ÇANTASINDA OLMASI GEREKEN MALZEMELERİ</w:t>
            </w:r>
          </w:p>
        </w:tc>
      </w:tr>
      <w:tr w:rsidR="00573539" w:rsidRPr="00E174D5" w:rsidTr="00E53DC3">
        <w:trPr>
          <w:trHeight w:val="528"/>
        </w:trPr>
        <w:tc>
          <w:tcPr>
            <w:tcW w:w="9884" w:type="dxa"/>
          </w:tcPr>
          <w:p w:rsidR="00573539" w:rsidRPr="007A116D" w:rsidRDefault="00573539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Masaya sermek için bezden dikilmiş beslenme havlusu</w:t>
            </w:r>
          </w:p>
          <w:p w:rsidR="00573539" w:rsidRPr="007A116D" w:rsidRDefault="00573539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Beslenme kapları.</w:t>
            </w:r>
          </w:p>
          <w:p w:rsidR="00573539" w:rsidRPr="007A116D" w:rsidRDefault="00573539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Peçete ve ıslak mendil(küçük boy)</w:t>
            </w:r>
          </w:p>
          <w:p w:rsidR="00573539" w:rsidRPr="007A116D" w:rsidRDefault="00573539" w:rsidP="000B3965">
            <w:pPr>
              <w:pStyle w:val="NoSpacing"/>
              <w:ind w:left="360"/>
              <w:rPr>
                <w:rFonts w:ascii="Times New Roman" w:hAnsi="Times New Roman"/>
                <w:b/>
                <w:u w:val="single"/>
              </w:rPr>
            </w:pPr>
          </w:p>
          <w:p w:rsidR="00573539" w:rsidRPr="007A116D" w:rsidRDefault="00573539" w:rsidP="000B3965">
            <w:pPr>
              <w:pStyle w:val="NoSpacing"/>
              <w:ind w:left="360"/>
              <w:jc w:val="center"/>
              <w:rPr>
                <w:rFonts w:ascii="Times New Roman" w:hAnsi="Times New Roman"/>
                <w:b/>
                <w:u w:val="single"/>
              </w:rPr>
            </w:pPr>
            <w:r w:rsidRPr="007A116D">
              <w:rPr>
                <w:rFonts w:ascii="Times New Roman" w:hAnsi="Times New Roman"/>
                <w:b/>
                <w:u w:val="single"/>
              </w:rPr>
              <w:t>Beslenme malzemeleri</w:t>
            </w:r>
            <w:r>
              <w:rPr>
                <w:rFonts w:ascii="Times New Roman" w:hAnsi="Times New Roman"/>
                <w:b/>
                <w:u w:val="single"/>
              </w:rPr>
              <w:t xml:space="preserve"> kesinlikle okul</w:t>
            </w:r>
            <w:r w:rsidRPr="007A116D">
              <w:rPr>
                <w:rFonts w:ascii="Times New Roman" w:hAnsi="Times New Roman"/>
                <w:b/>
                <w:u w:val="single"/>
              </w:rPr>
              <w:t xml:space="preserve"> çantasında taşınmayacaktır.</w:t>
            </w:r>
          </w:p>
          <w:p w:rsidR="00573539" w:rsidRPr="007A116D" w:rsidRDefault="00573539" w:rsidP="000B3965">
            <w:pPr>
              <w:pStyle w:val="NoSpacing"/>
              <w:ind w:left="360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573539" w:rsidRPr="00E174D5" w:rsidTr="00E53DC3">
        <w:trPr>
          <w:trHeight w:val="2277"/>
        </w:trPr>
        <w:tc>
          <w:tcPr>
            <w:tcW w:w="9884" w:type="dxa"/>
          </w:tcPr>
          <w:p w:rsidR="00573539" w:rsidRPr="007A116D" w:rsidRDefault="00573539" w:rsidP="007904F7">
            <w:pPr>
              <w:pStyle w:val="NoSpacing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                   Sayın Velim: Öğrencilerimiz okumayı bilmediğinden, kitaplarını çantalarından daha rahat ve hızlı çıkarabilmesi için; sınıfça yapmamız gereken kitap ve defter düzenimiz aşağıdaki şekilde olmalıdır. Velilerimizin bu düzene uymaları gerekmektedir.</w:t>
            </w:r>
          </w:p>
          <w:p w:rsidR="00573539" w:rsidRPr="007A116D" w:rsidRDefault="00573539" w:rsidP="007904F7">
            <w:pPr>
              <w:pStyle w:val="NoSpacing"/>
              <w:jc w:val="both"/>
              <w:rPr>
                <w:rFonts w:ascii="Times New Roman" w:hAnsi="Times New Roman"/>
                <w:noProof/>
                <w:u w:val="single"/>
              </w:rPr>
            </w:pPr>
            <w:r w:rsidRPr="007A116D">
              <w:rPr>
                <w:rFonts w:ascii="Times New Roman" w:hAnsi="Times New Roman"/>
              </w:rPr>
              <w:t xml:space="preserve">            </w:t>
            </w:r>
            <w:r w:rsidRPr="00A86ADF">
              <w:rPr>
                <w:rFonts w:ascii="Times New Roman" w:hAnsi="Times New Roman"/>
                <w:color w:val="FF0000"/>
              </w:rPr>
              <w:t xml:space="preserve">* </w:t>
            </w:r>
            <w:r w:rsidRPr="007A116D">
              <w:rPr>
                <w:rFonts w:ascii="Times New Roman" w:hAnsi="Times New Roman"/>
                <w:b/>
                <w:noProof/>
              </w:rPr>
              <w:t>Okuma Yazma</w:t>
            </w:r>
            <w:r w:rsidRPr="007A116D">
              <w:rPr>
                <w:rFonts w:ascii="Times New Roman" w:hAnsi="Times New Roman"/>
                <w:noProof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</w:rPr>
              <w:t>Öğreniyorum</w:t>
            </w:r>
            <w:r w:rsidRPr="007A116D">
              <w:rPr>
                <w:rFonts w:ascii="Times New Roman" w:hAnsi="Times New Roman"/>
                <w:noProof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</w:rPr>
              <w:t>KIRMIZI</w:t>
            </w:r>
            <w:r w:rsidRPr="007A116D">
              <w:rPr>
                <w:rFonts w:ascii="Times New Roman" w:hAnsi="Times New Roman"/>
                <w:noProof/>
              </w:rPr>
              <w:t xml:space="preserve"> renk,</w:t>
            </w:r>
          </w:p>
          <w:p w:rsidR="00573539" w:rsidRPr="007A116D" w:rsidRDefault="00573539" w:rsidP="007904F7">
            <w:pPr>
              <w:pStyle w:val="NoSpacing"/>
              <w:jc w:val="both"/>
              <w:rPr>
                <w:rFonts w:ascii="Times New Roman" w:hAnsi="Times New Roman"/>
                <w:noProof/>
              </w:rPr>
            </w:pPr>
            <w:r w:rsidRPr="007A116D">
              <w:rPr>
                <w:rFonts w:ascii="Times New Roman" w:hAnsi="Times New Roman"/>
                <w:noProof/>
              </w:rPr>
              <w:t xml:space="preserve">            </w:t>
            </w:r>
            <w:r w:rsidRPr="00A86ADF">
              <w:rPr>
                <w:rFonts w:ascii="Times New Roman" w:hAnsi="Times New Roman"/>
                <w:color w:val="FFFF00"/>
              </w:rPr>
              <w:t>*</w:t>
            </w:r>
            <w:r w:rsidRPr="007A116D">
              <w:rPr>
                <w:rFonts w:ascii="Times New Roman" w:hAnsi="Times New Roman"/>
              </w:rPr>
              <w:t xml:space="preserve"> </w:t>
            </w:r>
            <w:r w:rsidRPr="007A116D">
              <w:rPr>
                <w:rFonts w:ascii="Times New Roman" w:hAnsi="Times New Roman"/>
                <w:b/>
              </w:rPr>
              <w:t>Hayat Bilgisi</w:t>
            </w:r>
            <w:r w:rsidRPr="007A116D">
              <w:rPr>
                <w:rFonts w:ascii="Times New Roman" w:hAnsi="Times New Roman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</w:rPr>
              <w:t>SARI</w:t>
            </w:r>
            <w:r w:rsidRPr="007A116D">
              <w:rPr>
                <w:rFonts w:ascii="Times New Roman" w:hAnsi="Times New Roman"/>
              </w:rPr>
              <w:t xml:space="preserve"> renk</w:t>
            </w:r>
            <w:r w:rsidRPr="007A116D">
              <w:rPr>
                <w:rFonts w:ascii="Times New Roman" w:hAnsi="Times New Roman"/>
                <w:noProof/>
                <w:u w:val="single"/>
              </w:rPr>
              <w:t>,</w:t>
            </w:r>
            <w:r w:rsidRPr="007A116D">
              <w:rPr>
                <w:rFonts w:ascii="Times New Roman" w:hAnsi="Times New Roman"/>
                <w:noProof/>
              </w:rPr>
              <w:t xml:space="preserve"> </w:t>
            </w:r>
          </w:p>
          <w:p w:rsidR="00573539" w:rsidRPr="007A116D" w:rsidRDefault="00573539" w:rsidP="007904F7">
            <w:pPr>
              <w:pStyle w:val="NoSpacing"/>
              <w:jc w:val="both"/>
              <w:rPr>
                <w:rFonts w:ascii="Times New Roman" w:hAnsi="Times New Roman"/>
                <w:noProof/>
              </w:rPr>
            </w:pPr>
            <w:r w:rsidRPr="00A86ADF">
              <w:rPr>
                <w:rFonts w:ascii="Times New Roman" w:hAnsi="Times New Roman"/>
                <w:noProof/>
                <w:color w:val="0070C0"/>
              </w:rPr>
              <w:t xml:space="preserve">            *</w:t>
            </w:r>
            <w:r w:rsidRPr="007A116D">
              <w:rPr>
                <w:rFonts w:ascii="Times New Roman" w:hAnsi="Times New Roman"/>
                <w:noProof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</w:rPr>
              <w:t>Matematik</w:t>
            </w:r>
            <w:r w:rsidRPr="007A116D">
              <w:rPr>
                <w:rFonts w:ascii="Times New Roman" w:hAnsi="Times New Roman"/>
                <w:noProof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</w:rPr>
              <w:t>MAVİ</w:t>
            </w:r>
            <w:r w:rsidRPr="007A116D">
              <w:rPr>
                <w:rFonts w:ascii="Times New Roman" w:hAnsi="Times New Roman"/>
                <w:noProof/>
              </w:rPr>
              <w:t xml:space="preserve"> renk,</w:t>
            </w:r>
          </w:p>
          <w:p w:rsidR="00573539" w:rsidRPr="00E174D5" w:rsidRDefault="00573539" w:rsidP="007A11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74D5">
              <w:rPr>
                <w:rFonts w:ascii="Times New Roman" w:hAnsi="Times New Roman"/>
              </w:rPr>
              <w:t xml:space="preserve">            * </w:t>
            </w:r>
            <w:r w:rsidRPr="00E174D5">
              <w:rPr>
                <w:rFonts w:ascii="Times New Roman" w:hAnsi="Times New Roman"/>
                <w:b/>
              </w:rPr>
              <w:t>Türkçe</w:t>
            </w:r>
            <w:r w:rsidRPr="00E174D5">
              <w:rPr>
                <w:rFonts w:ascii="Times New Roman" w:hAnsi="Times New Roman"/>
              </w:rPr>
              <w:t xml:space="preserve"> kitabı </w:t>
            </w:r>
            <w:r w:rsidRPr="00E174D5">
              <w:rPr>
                <w:rFonts w:ascii="Times New Roman" w:hAnsi="Times New Roman"/>
                <w:b/>
              </w:rPr>
              <w:t xml:space="preserve">BEYAZ </w:t>
            </w:r>
            <w:r w:rsidRPr="00E174D5">
              <w:rPr>
                <w:rFonts w:ascii="Times New Roman" w:hAnsi="Times New Roman"/>
              </w:rPr>
              <w:t xml:space="preserve">renk </w:t>
            </w:r>
          </w:p>
          <w:p w:rsidR="00573539" w:rsidRPr="00E174D5" w:rsidRDefault="00573539" w:rsidP="007A11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74D5">
              <w:rPr>
                <w:rFonts w:ascii="Times New Roman" w:hAnsi="Times New Roman"/>
              </w:rPr>
              <w:t xml:space="preserve">             Kitaplarımız ve defterlerimiz </w:t>
            </w:r>
            <w:r w:rsidRPr="00E174D5">
              <w:rPr>
                <w:rFonts w:ascii="Times New Roman" w:hAnsi="Times New Roman"/>
                <w:b/>
                <w:u w:val="single"/>
              </w:rPr>
              <w:t>jelâtin (</w:t>
            </w:r>
            <w:r w:rsidRPr="00E174D5">
              <w:rPr>
                <w:rFonts w:ascii="Times New Roman" w:hAnsi="Times New Roman"/>
              </w:rPr>
              <w:t xml:space="preserve"> yırtılmayan şeffaf kap) ile kaplanacaktır.</w:t>
            </w:r>
          </w:p>
          <w:p w:rsidR="00573539" w:rsidRPr="00E53DC3" w:rsidRDefault="00573539" w:rsidP="00E53DC3">
            <w:pPr>
              <w:pStyle w:val="NoSpacing"/>
              <w:jc w:val="both"/>
              <w:rPr>
                <w:rFonts w:ascii="Times New Roman" w:hAnsi="Times New Roman"/>
                <w:u w:val="single"/>
              </w:rPr>
            </w:pPr>
            <w:r w:rsidRPr="007A116D">
              <w:rPr>
                <w:rFonts w:ascii="Times New Roman" w:hAnsi="Times New Roman"/>
              </w:rPr>
              <w:t xml:space="preserve">     NOT: </w:t>
            </w:r>
            <w:r w:rsidRPr="007A116D">
              <w:rPr>
                <w:rFonts w:ascii="Times New Roman" w:hAnsi="Times New Roman"/>
                <w:u w:val="single"/>
              </w:rPr>
              <w:t>Tüm defter ve kitaplar kaplanıp, etiketlenecek; ad, soyadı, sınıf mutlaka yazılacak.</w:t>
            </w:r>
            <w:r>
              <w:rPr>
                <w:rFonts w:ascii="Times New Roman" w:hAnsi="Times New Roman"/>
              </w:rPr>
              <w:t xml:space="preserve">                                </w:t>
            </w:r>
          </w:p>
        </w:tc>
      </w:tr>
    </w:tbl>
    <w:p w:rsidR="00573539" w:rsidRPr="00E36EAE" w:rsidRDefault="00573539" w:rsidP="00E36EAE">
      <w:pPr>
        <w:pStyle w:val="NoSpacing"/>
        <w:jc w:val="both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rect id="Rectangle 3" o:spid="_x0000_s1026" style="position:absolute;left:0;text-align:left;margin-left:344.2pt;margin-top:703.8pt;width:115pt;height:3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" strokecolor="red" strokeweight="5pt">
            <v:stroke linestyle="thickThin"/>
            <v:shadow color="#868686"/>
            <v:textbox>
              <w:txbxContent>
                <w:p w:rsidR="00573539" w:rsidRPr="00BC499B" w:rsidRDefault="00573539" w:rsidP="00E53DC3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……………..</w:t>
                  </w:r>
                </w:p>
                <w:p w:rsidR="00573539" w:rsidRPr="00BC499B" w:rsidRDefault="00573539" w:rsidP="00E53DC3">
                  <w:pPr>
                    <w:spacing w:after="0"/>
                    <w:rPr>
                      <w:sz w:val="20"/>
                    </w:rPr>
                  </w:pPr>
                  <w:r w:rsidRPr="00BC499B">
                    <w:rPr>
                      <w:rFonts w:ascii="Times New Roman" w:hAnsi="Times New Roman"/>
                      <w:sz w:val="20"/>
                    </w:rPr>
                    <w:t xml:space="preserve">      Sınıf Öğretmeni</w:t>
                  </w:r>
                </w:p>
              </w:txbxContent>
            </v:textbox>
          </v:rect>
        </w:pict>
      </w:r>
      <w:r w:rsidRPr="000B3965">
        <w:rPr>
          <w:rFonts w:ascii="Times New Roman" w:hAnsi="Times New Roman"/>
          <w:b/>
          <w:sz w:val="20"/>
          <w:szCs w:val="20"/>
          <w:u w:val="single"/>
        </w:rPr>
        <w:t>Uyarı:</w:t>
      </w:r>
      <w:r w:rsidRPr="000B3965">
        <w:rPr>
          <w:rFonts w:ascii="Times New Roman" w:hAnsi="Times New Roman"/>
          <w:b/>
          <w:sz w:val="20"/>
          <w:szCs w:val="20"/>
        </w:rPr>
  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  </w:r>
    </w:p>
    <w:p w:rsidR="00573539" w:rsidRDefault="00573539" w:rsidP="00E36EAE">
      <w:pPr>
        <w:pStyle w:val="Footer"/>
      </w:pPr>
    </w:p>
    <w:p w:rsidR="00573539" w:rsidRPr="000B3965" w:rsidRDefault="00573539" w:rsidP="00E36EAE">
      <w:pPr>
        <w:pStyle w:val="Subtitle"/>
        <w:rPr>
          <w:sz w:val="20"/>
          <w:szCs w:val="20"/>
        </w:rPr>
      </w:pPr>
    </w:p>
    <w:sectPr w:rsidR="00573539" w:rsidRPr="000B3965" w:rsidSect="000E6F46">
      <w:pgSz w:w="11906" w:h="16838"/>
      <w:pgMar w:top="851" w:right="991" w:bottom="1276" w:left="1276" w:header="708" w:footer="57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539" w:rsidRDefault="00573539" w:rsidP="00523C6B">
      <w:pPr>
        <w:spacing w:after="0" w:line="240" w:lineRule="auto"/>
      </w:pPr>
      <w:r>
        <w:separator/>
      </w:r>
    </w:p>
  </w:endnote>
  <w:endnote w:type="continuationSeparator" w:id="0">
    <w:p w:rsidR="00573539" w:rsidRDefault="00573539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539" w:rsidRDefault="00573539" w:rsidP="00523C6B">
      <w:pPr>
        <w:spacing w:after="0" w:line="240" w:lineRule="auto"/>
      </w:pPr>
      <w:r>
        <w:separator/>
      </w:r>
    </w:p>
  </w:footnote>
  <w:footnote w:type="continuationSeparator" w:id="0">
    <w:p w:rsidR="00573539" w:rsidRDefault="00573539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056"/>
    <w:rsid w:val="00054889"/>
    <w:rsid w:val="000B3965"/>
    <w:rsid w:val="000C7093"/>
    <w:rsid w:val="000E6F46"/>
    <w:rsid w:val="001E3905"/>
    <w:rsid w:val="00260B73"/>
    <w:rsid w:val="00523C6B"/>
    <w:rsid w:val="00573539"/>
    <w:rsid w:val="006C7B17"/>
    <w:rsid w:val="007904F7"/>
    <w:rsid w:val="007A116D"/>
    <w:rsid w:val="007C3E43"/>
    <w:rsid w:val="008E3EDC"/>
    <w:rsid w:val="00942801"/>
    <w:rsid w:val="009B7954"/>
    <w:rsid w:val="00A1422F"/>
    <w:rsid w:val="00A86ADF"/>
    <w:rsid w:val="00AD3812"/>
    <w:rsid w:val="00B02172"/>
    <w:rsid w:val="00BB0324"/>
    <w:rsid w:val="00BC499B"/>
    <w:rsid w:val="00CB7C90"/>
    <w:rsid w:val="00D740F7"/>
    <w:rsid w:val="00E15056"/>
    <w:rsid w:val="00E174D5"/>
    <w:rsid w:val="00E36EAE"/>
    <w:rsid w:val="00E53DC3"/>
    <w:rsid w:val="00FB0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23C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C6B"/>
    <w:rPr>
      <w:rFonts w:cs="Times New Roman"/>
    </w:rPr>
  </w:style>
  <w:style w:type="paragraph" w:styleId="NoSpacing">
    <w:name w:val="No Spacing"/>
    <w:uiPriority w:val="99"/>
    <w:qFormat/>
    <w:rsid w:val="00523C6B"/>
  </w:style>
  <w:style w:type="paragraph" w:styleId="Subtitle">
    <w:name w:val="Subtitle"/>
    <w:basedOn w:val="Normal"/>
    <w:next w:val="Normal"/>
    <w:link w:val="SubtitleChar"/>
    <w:uiPriority w:val="99"/>
    <w:qFormat/>
    <w:rsid w:val="00E36EAE"/>
    <w:pPr>
      <w:numPr>
        <w:ilvl w:val="1"/>
      </w:numPr>
      <w:spacing w:after="160"/>
    </w:pPr>
    <w:rPr>
      <w:color w:val="5A5A5A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36EAE"/>
    <w:rPr>
      <w:rFonts w:eastAsia="Times New Roman" w:cs="Times New Roman"/>
      <w:color w:val="5A5A5A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5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400</Words>
  <Characters>2281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7</cp:revision>
  <dcterms:created xsi:type="dcterms:W3CDTF">2014-08-17T09:57:00Z</dcterms:created>
  <dcterms:modified xsi:type="dcterms:W3CDTF">2014-08-18T12:52:00Z</dcterms:modified>
</cp:coreProperties>
</file>